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47" w:rsidRPr="008F52C2" w:rsidRDefault="00F93747" w:rsidP="003247E3">
      <w:pPr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F52C2">
        <w:rPr>
          <w:rFonts w:ascii="Times New Roman" w:hAnsi="Times New Roman"/>
          <w:b/>
          <w:color w:val="000000"/>
          <w:sz w:val="28"/>
          <w:szCs w:val="28"/>
        </w:rPr>
        <w:t>Технологическая карта сценария внеурочного занятия «Экологическая тропа»  (ФГОС), 6 класс.</w:t>
      </w:r>
    </w:p>
    <w:p w:rsidR="00F93747" w:rsidRPr="008F52C2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F52C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Тема занятия «Путешествие по экологической тропе»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>Подготовила и провела учитель географии и биологии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>Ерофеева Мария Ивановна</w:t>
      </w:r>
    </w:p>
    <w:p w:rsidR="00F93747" w:rsidRPr="00804369" w:rsidRDefault="00F93747" w:rsidP="003247E3">
      <w:pPr>
        <w:spacing w:after="0"/>
        <w:ind w:left="284" w:right="111"/>
        <w:jc w:val="both"/>
        <w:rPr>
          <w:rFonts w:ascii="Times New Roman" w:hAnsi="Times New Roman"/>
          <w:sz w:val="28"/>
          <w:szCs w:val="28"/>
        </w:rPr>
      </w:pPr>
      <w:r w:rsidRPr="00804369">
        <w:rPr>
          <w:rFonts w:ascii="Times New Roman" w:hAnsi="Times New Roman"/>
          <w:sz w:val="28"/>
          <w:szCs w:val="28"/>
        </w:rPr>
        <w:t xml:space="preserve"> МБОУ «Средняя общеобразовательная школа №22», Россия, г.Курска </w:t>
      </w:r>
    </w:p>
    <w:p w:rsidR="00F93747" w:rsidRPr="00804369" w:rsidRDefault="00F93747" w:rsidP="003247E3">
      <w:pPr>
        <w:spacing w:after="0"/>
        <w:ind w:left="284" w:right="111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Pr="008043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Kursk</w:t>
        </w:r>
        <w:r w:rsidRPr="008043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_22@</w:t>
        </w:r>
        <w:r w:rsidRPr="008043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mail</w:t>
        </w:r>
        <w:r w:rsidRPr="008043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043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305046 г"/>
        </w:smartTagPr>
        <w:r w:rsidRPr="005C0E94">
          <w:rPr>
            <w:rFonts w:ascii="Times New Roman" w:hAnsi="Times New Roman"/>
            <w:color w:val="000000"/>
            <w:sz w:val="28"/>
            <w:szCs w:val="28"/>
          </w:rPr>
          <w:t>305046 г</w:t>
        </w:r>
      </w:smartTag>
      <w:r w:rsidRPr="005C0E94">
        <w:rPr>
          <w:rFonts w:ascii="Times New Roman" w:hAnsi="Times New Roman"/>
          <w:color w:val="000000"/>
          <w:sz w:val="28"/>
          <w:szCs w:val="28"/>
        </w:rPr>
        <w:t>.Курск, проезд Светлый, д.15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2"/>
        <w:gridCol w:w="7484"/>
      </w:tblGrid>
      <w:tr w:rsidR="00F93747" w:rsidRPr="00282370" w:rsidTr="009204EF">
        <w:trPr>
          <w:trHeight w:val="593"/>
        </w:trPr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Цели занятия:</w:t>
            </w: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0E9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Формирование экологически образованной личности, экологического стиля мышления учащихся, способствовать становлению нравственно-экологической позиции шестиклассников, экологической компетентности личности.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Образовательные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Систематизация и закрепление экологических понятий, умений и навыков у учащихся. Формирование умений критически мыслить.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Развивающие 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навыков поиска, обработки и представления экологической информации у обучающихся. Развитие умений ухода за комнатными растениями.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Воспитательные 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Воспитание у учащихся ответственное отношение к природе. Способствовать взаимодействию обучающихся с объектами социоприродной среды. Прививать любовь к природе, родному краю, Родине.</w:t>
            </w:r>
            <w:r w:rsidRPr="00282370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Способствовать решению экологических проблем локального значения посредством практико-ориентированной деятельности по защите окружающей среды.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Тип занятия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Виртуальная экскурсия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Форма занятия</w:t>
            </w: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Фронтальная, групповая, индивидуальная</w:t>
            </w:r>
          </w:p>
        </w:tc>
      </w:tr>
      <w:tr w:rsidR="00F93747" w:rsidRPr="00282370" w:rsidTr="009204EF"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УУД</w:t>
            </w: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Личностные УУД: самостоятельно выбирать тему и объект исследования; • правильно определять круг вопросов и проблем при выполнении исследовательской работы; • выделять главное и второстепенное в собранном материале; • выделять из текста основные понятия и давать им определения; • самостоятельно добывать, обрабатывать, хранить и использовать информацию по волнующей проблеме; • реализовывать право на свободный выбор.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Регулятивные УУД: адекватно оценивать свои достижения; уметь самостоятельно контролировать своё время и управлять им; осознавать трудности, стремиться их преодолевать, пользоваться различными видами помощи.</w:t>
            </w:r>
          </w:p>
          <w:p w:rsidR="00F93747" w:rsidRPr="005C0E94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0E9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Познавательные УУД:осуществлять поиск необходимой информации для выполнения внеучебных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  осуществлять запись (фиксацию) выборочной информации об окружающем мире и о себе самом, в том числе с помощью инструментов ИКТ;  строить сообщения, проекты в устной и письменной форме;  проводить сравнение и классификацию по заданным критериям;  устанавливать причинно-следственные связи в изучаемом круге явлений; строить рассуждения в форме связи простых суждений об объекте, его строении, свойствах и связях.</w:t>
            </w:r>
          </w:p>
          <w:p w:rsidR="00F93747" w:rsidRPr="005C0E94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0E9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КоммуникативныеУУД: выполнять нормы речевого поведения, культуры речи; строить свои высказывания и слушать другого; вступать в сотрудничество с учителем и одноклассниками;</w:t>
            </w:r>
          </w:p>
          <w:p w:rsidR="00F93747" w:rsidRPr="005C0E94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F93747" w:rsidRPr="00282370" w:rsidTr="009204EF">
        <w:trPr>
          <w:trHeight w:val="1125"/>
        </w:trPr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Здоровьесберегающие технологии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Оформление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Рациональная организация занятия в соответствии с возрастными, индивидуальными особенностями и гигиеническими требованиями; рационально организованный двигательный режим; смена видов деятельности; положительная эмоциональная обстановка на занятии.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Выставка поделок из природного материала, газета «Экологическая тропа»</w:t>
            </w:r>
          </w:p>
        </w:tc>
      </w:tr>
      <w:tr w:rsidR="00F93747" w:rsidRPr="00282370" w:rsidTr="009204EF">
        <w:trPr>
          <w:trHeight w:val="1155"/>
        </w:trPr>
        <w:tc>
          <w:tcPr>
            <w:tcW w:w="3432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Оборудование</w:t>
            </w:r>
          </w:p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84" w:type="dxa"/>
          </w:tcPr>
          <w:p w:rsidR="00F93747" w:rsidRPr="00282370" w:rsidRDefault="00F93747" w:rsidP="003247E3">
            <w:pPr>
              <w:spacing w:after="0"/>
              <w:ind w:left="284" w:right="1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370">
              <w:rPr>
                <w:rFonts w:ascii="Times New Roman" w:hAnsi="Times New Roman"/>
                <w:color w:val="000000"/>
                <w:sz w:val="28"/>
                <w:szCs w:val="28"/>
              </w:rPr>
              <w:t>Компьютер, колонки, телевизор, презентация с элементами видеосъемки.</w:t>
            </w:r>
          </w:p>
        </w:tc>
      </w:tr>
    </w:tbl>
    <w:p w:rsidR="00F93747" w:rsidRDefault="00F93747" w:rsidP="003247E3">
      <w:pPr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93747" w:rsidRDefault="00F93747" w:rsidP="003247E3">
      <w:pPr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93747" w:rsidRDefault="00F93747" w:rsidP="003247E3">
      <w:pPr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7902D6">
        <w:rPr>
          <w:rFonts w:ascii="Times New Roman" w:hAnsi="Times New Roman"/>
          <w:b/>
          <w:color w:val="000000"/>
          <w:sz w:val="28"/>
          <w:szCs w:val="28"/>
        </w:rPr>
        <w:t>Актуальность:</w:t>
      </w:r>
      <w:r w:rsidRPr="005C0E94">
        <w:rPr>
          <w:rFonts w:ascii="Times New Roman" w:hAnsi="Times New Roman"/>
          <w:color w:val="000000"/>
          <w:sz w:val="28"/>
          <w:szCs w:val="28"/>
        </w:rPr>
        <w:t xml:space="preserve"> Один из важнейших компонентов экологической развивающей среды - экологическая тропа, которая позволяет ученику наглядно познакомиться с разнообразными процессами, происходящими в природе, изучить живые объекты в их естественном природном окружении, получить навыки простейших экологических исследований, определить на элементарном уровне местные </w:t>
      </w:r>
      <w:bookmarkStart w:id="0" w:name="_GoBack"/>
      <w:bookmarkEnd w:id="0"/>
      <w:r w:rsidRPr="005C0E94">
        <w:rPr>
          <w:rFonts w:ascii="Times New Roman" w:hAnsi="Times New Roman"/>
          <w:color w:val="000000"/>
          <w:sz w:val="28"/>
          <w:szCs w:val="28"/>
        </w:rPr>
        <w:t>экологические проблемы и по-своему решить их. Планирование работы на экологической тропе возможно осуществлять с учетом сезонных изменений и местных условий. Важно сочетать ознакомление детей с яркими объектами растительного и животного мира, сезонными явлениями и видами труда в природе. При организации работы на экологической тропе можно использовать разнообразные формы: экскурсии, занятия-опыты, занятия-наблюдения, экологические игры, конкурсы, викторины, праздники. Экологическая тропа – это средство экологического образования, нравственного, эстетического и трудового воспитания учащихся</w:t>
      </w:r>
    </w:p>
    <w:p w:rsidR="00F93747" w:rsidRPr="007902D6" w:rsidRDefault="00F93747" w:rsidP="003247E3">
      <w:pPr>
        <w:numPr>
          <w:ilvl w:val="0"/>
          <w:numId w:val="1"/>
        </w:numPr>
        <w:shd w:val="clear" w:color="auto" w:fill="FFFFFF"/>
        <w:spacing w:after="0"/>
        <w:ind w:left="284" w:right="111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/>
          <w:color w:val="000000"/>
          <w:sz w:val="28"/>
          <w:szCs w:val="28"/>
          <w:lang w:eastAsia="ru-RU"/>
        </w:rPr>
        <w:t>Организация учащихся на занятие: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Учитель: Здравствуйте! Тема нашего занятия «Путешествие по экологической тропе». Мы сегодня собрались, чтобы совершить небольшое путешествие по самой загадочной и неизведанной, по самой красивой и родной планете, по самому прекрасному городу на Земле и, конечно же, по самому удивительному его району,- наше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 школьному дворику и «зимнему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саду».                                                                                                                             </w:t>
      </w:r>
      <w:r w:rsidRPr="005C0E94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Мы создали экологическую тропу, для того, чтобы вы, пройдя по ней, увидели и узнали, как живёт и чувствует себя окружающая нас природа, чтобы каждый из вас почувствовал в груди огонёк желания сохранить природу от любого неразумного обращения к ней. Дорога чрезвычайно интересна, если глаза и разум ваши будут открытыми для восприятия. Нужно только проникнуться ощущением, если идёте с открытыми глазами и добрым сердцем, то милости просим, экологическая тропа ждёт вас. 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  А сейчас попрошу всех на нашу первую станцию «Зимний сад»</w:t>
      </w:r>
    </w:p>
    <w:p w:rsidR="00F93747" w:rsidRPr="007902D6" w:rsidRDefault="00F93747" w:rsidP="003247E3">
      <w:pPr>
        <w:numPr>
          <w:ilvl w:val="0"/>
          <w:numId w:val="1"/>
        </w:numPr>
        <w:shd w:val="clear" w:color="auto" w:fill="FFFFFF"/>
        <w:spacing w:after="0"/>
        <w:ind w:left="284" w:right="111"/>
        <w:contextualSpacing/>
        <w:jc w:val="both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 w:rsidRPr="007902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Экскурсия в «зимний сад» (экскурсоводы:Ангелина, Лена, Наташа, Катя, Саша).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АНГЕЛИНА: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Дорогие друзья!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Добрый день! Потому что, в какое время Вы ни пришли бы к нам, у нас всегда День новой встречи с Вами. А у Вас – День новой встречи с прекрасной Природой.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Мы приветствуем Вас и желаем новых открытий, больших и маленьких. Пусть Ваше общение с природой не омрачит настроение ни Вам, ни Ей. И как сказал поэт: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«Пусть будет добрым ум у Вас,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А сердце умным будет».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ЛЕНА: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Цветы разводят с глубокой древности, и они играют  важную роль в жизни всех народов. С ними связано множество красивых историй. Они не только радуют человека, но и помогают ему в целительности, охраняют от сглаза, служат для украшения алтарей.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САША: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Комнатные растения, безусловно, обладают особой энергетикой, и без них, по-настоящему уютного дома не создать! Дом приобретет совершенно иной вид, если в нем появится хотя бы одно домашнее растение в горшочке, оно придаст особое очарование вашему интерьеру.</w:t>
      </w:r>
    </w:p>
    <w:p w:rsidR="00F93747" w:rsidRPr="005C0E94" w:rsidRDefault="00F93747" w:rsidP="00F0363B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НАТАША: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Комнатные растения доставляют нам эстетическое наслаждение, повышают настроение, создают уют и спасают от стрессов. Мы любим их, ухаживаем за ними и очень огорчаемся, если они заболевают или гибнут. Растения и цветы повышают влажность и озд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равливают воздух в помещении, снижают содержание пыли в воздухе. Кроме того, почти все домашние растения обладают фитонцидными свойствами, т.е. способностью выделять в воздух летучие вещества, убивающие микроорганизмы или замедляющие их рост и размножение, как бы дезинфицируя окружающий нас воздух.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КАТЯ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1. Этот цветок изображен на государственном флаге Японии, на печати и денежных знаках. Высшая награда Японии – орден этого цветка. Одежду из ткани с изображением этого цветка до недавнего времени могли носить лишь члены императорского дома. В Китае и Японии из мясистых и сочных листьев растения готовят салаты. Что это за цветок?  (Хризантема)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Этому чудесному цветку посвящено множество легенд. Одна из них гласит, что злой дракон решил похитить у людей Солнце; но схватив его, дракон сильно обжёг лапы. От злости дракон стал рвать и топтать огненный шар. Упавшие на Землю солнечные искры превратились в белые и желтые хризантемы...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Цветы хризантемы как бы соединяет легкий холод зимы и теплое дыхание лета. Ее по праву считают царицей осени. Этот неприхотливый осенний цветок поистине царского происхождения. Ведь когда-то на Востоке в его честь устраивали роскошные пиры, изображение хризантемы служило символом знатности, счастья и считалось священным. Ему посвящено много стихов, мифов и легенд. Сегодня у восточной красавицы покло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ников не меньше, чем у признанных королев - розы и орхидеи. В Японии, на родине хризантемы, ее изображение входит в национальный герб, она является символом солнца. Орден хризантемы - высшая награда этой страны.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ЛЕНА: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2. Цветки этого растения могут быть разного цвета. Осенью на их месте появляются  плодики с длинным отростком, будто птичий клюв. Они похожи на журавликов. В наших домах проживает почти 50 видов этого растения. Один из видов, душистый, рекомендован для школ, так как хорошо очищает воздух от микробов. В народе считается, что аромат листьев лечит от головной и ушной боли. Что это за растение?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(Герань)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Восточная легенда рассказывает - давным-давно герань была сорняком, и ничем не радовала людей. Однажды пророк Магомет спустился с горы и повесил свою пропотевшую накидку на куст герани. Растение подставило ткань навстречу солнечным лучам и быстро высушило одежду. Благодарный пророк покрыл герань красивыми цветками, которые источали нежный аромат.</w:t>
      </w:r>
      <w:r w:rsidRPr="005C0E94">
        <w:rPr>
          <w:rFonts w:ascii="Times New Roman" w:hAnsi="Times New Roman"/>
          <w:color w:val="000000"/>
          <w:sz w:val="28"/>
          <w:szCs w:val="28"/>
        </w:rPr>
        <w:br/>
      </w:r>
      <w:r w:rsidRPr="005C0E94">
        <w:rPr>
          <w:rFonts w:ascii="Times New Roman" w:hAnsi="Times New Roman"/>
          <w:color w:val="000000"/>
          <w:sz w:val="28"/>
          <w:szCs w:val="28"/>
        </w:rPr>
        <w:br/>
      </w: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САША: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3. Листья этого растения похожи на крылья орла. Оно существовало еще тогда, когда по нашей земле бродили динозавры. Современные растения – бледная тень тех сорокаметровых древовидных гигантов. По легенде, в ночь на Ивана Купалу у лесных родственников этого растения появляется цветок. Если найдешь его – все тайны Земли будут тебе подвластны, всю жизнь будешь счастлив. Но на самом деле растение не цветет. Некоторые виды употребляют в пищу, их по вкусу не отличишь от грибов. Что это за растение?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(Папоротник)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Руси папоротник называли разрыв-травой. Считалось, что достаточно одного прикосновения цветка папоротника, чтобы открыть любой замок. По поверьям, сорвать цветок папоротника очень трудно и опасно. Считалось, что цветок папоротника сразу после расцветания срывает рука невидимого духа. 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НАТАША: 4.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 растение было любимым цветком немецкого поэта Гете. Легенда гласит, что в пожилом возрасте Гете страдал многими недугами, а цветок помог ему избавиться от них. В народе зовут его домашний доктор или хирург. Есть еще одно название – комнатный женьшень. Помажь соком растения рану – она быстро затянется. Сок успокоит зубную боль, исцелит обмороженные конечности. Что это за домашний доктор?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(Каланхоэ)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КАТЯ П: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5. Этот цветок называют “модницей” за то, что он очень любит менять свою окраску. То у него голубые цветы, то вдруг они стали розовыми, а через несколько дней – сиреневыми. Завезено растение из Индии. Как оно называется?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(Гортензия)</w:t>
      </w:r>
    </w:p>
    <w:p w:rsidR="00F93747" w:rsidRPr="005C0E94" w:rsidRDefault="00F93747" w:rsidP="00F0363B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Гортензия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растение со многими именами и сложной судьбой. В конце ХVIII века французский врач и натуралист привез из Японии цветок («японскую розун»), ныне известный как садовая гортензия крупнолистная. В Японии же ее именовали Адзисаи. </w:t>
      </w:r>
      <w:r w:rsidRPr="005C0E94">
        <w:rPr>
          <w:rFonts w:ascii="Times New Roman" w:hAnsi="Times New Roman"/>
          <w:color w:val="000000"/>
          <w:sz w:val="28"/>
          <w:szCs w:val="28"/>
        </w:rPr>
        <w:br/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честь Николь-Рейн (по мужу мадам Лепот) , которая была знаменита тем, что умудрилась стать первой женщиной-математиком и астрономом во Франции, Коммерсон назвал этот цветок "потией", но затем другой натуралист, А. Жюссье, заменил это название на "гортензию". В результате этих событий возникла легенда о Гортензии Лепот, вошедшая в популярную литературу. 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АНГЕЛИНА: 6.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Листья этого растения умеют “плакать” в пасмурную погоду. Листы у растения широкие, округлые, на длинных черешках, снизу целые, а повыше – как бы разрезанные. Стебель у этого растения – лиана, она умеет приклеиваться к стене, стремясь вверх. Со стебля свисают воздушные корни длиной несколько метров. Название растения переводится как “удивительная”, “причудливая”. Родина – тропические леса Бразилии.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(Монстера)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Монстера является настоящим украшением интерьера, она увлажняет воздух, насыщает его кислородом, приносит гармонию и мир в дом. В Азии это растение является символом удачи и отличного здоровья. В некоторых странах (Лаос,  Камбоджа) многие считают, что если поставить монстеру в горшке в доме, где есть тяжело больной, то это ему принесет исцеление. В тех краях ее принято сажать у дома, как оберег от всего плохого, приносящий  всем членам семьи в доме здоровье и достаток.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Мексике из нее готовят лекарство для лечения артрита. В Перу из ее воздушных корней делают хорошие веревки.  Эта удивительная лиана является растением, которое способствует концентрации внимания. Монстера  признана растением, которое оказывает на организм человека общеоздоровительный, профилактический, защищающий и лечебный эффект. Кроме того эта лиана обладает способностью поглощать формальдегид - невидимый, бесцветный газ, который выделяют современные материалы - ДСП, пенопласт и т. д.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ЛЕНА: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7.Очень давно, во времена рабовладения, это растение называли «немой розгой», благодаря своему яду. На себе яд испытали рабы в Америке. За проступки людей заставляли надкусывать листок растения. У провинившегося отекала гортань, и он не мог произнести ни слова.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Растение окутано тайнами и суевериями. Говорят, что это цветок - безбрачия. Что это за растение? (Диффенбахия)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Это растение окутано тайнами, слухами и дурными приметами. Многие считают, что диффенбахия негативно влияет на здоровье человека, растение является ядовитым и может принести много бед. 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Яд находится в соке цветка. На всех людей растение влияет по-разному. Попав на кожу сок может вызвать только жжение, а у других будет ожог. Все дело в чувствительности. Поэтому ставить растение необходимо в труднодоступных местах и очень аккуратно с ним обращаться.</w:t>
      </w:r>
    </w:p>
    <w:p w:rsidR="00F93747" w:rsidRPr="005C0E94" w:rsidRDefault="00F93747" w:rsidP="003247E3">
      <w:pPr>
        <w:shd w:val="clear" w:color="auto" w:fill="F9FAFB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САША: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8.Существует множество названий этого растения (Ароидная пальма, денежное дерево, долларовое дерево и др.), оно пользуется популярностью во всем мире.  Данный вид был описан в 1905 году. И называется оно… Замиокулькас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shd w:val="clear" w:color="auto" w:fill="C6D0D2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>Кроме этого за замиокулькасом закрепилось название </w:t>
      </w:r>
      <w:r w:rsidRPr="005C0E94">
        <w:rPr>
          <w:rFonts w:ascii="Times New Roman" w:hAnsi="Times New Roman"/>
          <w:bCs/>
          <w:color w:val="000000"/>
          <w:sz w:val="28"/>
          <w:szCs w:val="28"/>
        </w:rPr>
        <w:t>«долларовое дерево»</w:t>
      </w:r>
      <w:r w:rsidRPr="005C0E94">
        <w:rPr>
          <w:rFonts w:ascii="Times New Roman" w:hAnsi="Times New Roman"/>
          <w:color w:val="000000"/>
          <w:sz w:val="28"/>
          <w:szCs w:val="28"/>
        </w:rPr>
        <w:t>, и народная молва приписывает ему способность привлекать благосостояние.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Цветок обладает еще одной символической ценностью, в народе  его называют - женским счастьем. Он волшебным образом способен влиять на женское счастье.  Получил свое название за то, что женщина в доме, где находится цветок, вместе с ним начинает цвести и радовать своим внешним видом и позитивной энергетикой. 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АНГЕЛИНА: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9.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Ползучие зелёно - красные стебли,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                    Растение известно, как “бабьи сплетни”. </w:t>
      </w:r>
      <w:r w:rsidRPr="005C0E9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(Традесканция)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Традесканция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 – неприхотливое травянистое растение с ползучими зеленовато – красными стеблями. Название дано по имени ботаника XVII века Джона Традесканта. В народе традесканция известна как “бабьи сплетни”. Откуда же оно взялось? Если внимательно посмотреть на растение, то сходство со сплетнями обнаружить нетрудно: длинные свисающие стебли, густо покрытые лепестками, так переплетаются между собой, что их трудно отделить друг от друга. Трудно найти начало и конец ветки. Растение распространено на болотах тропических лесов Америки. Это растение стало сейчас очень популярным. Им украшают стены и окна. Знаменитым оно стало ещё и потому, что побывало даже в космосе. На борту 2-го космического корабля, вместе с собаками Белкой и Стрелкой путешествовала в космос и традесканция виргинская.</w:t>
      </w:r>
    </w:p>
    <w:p w:rsidR="00F93747" w:rsidRPr="007902D6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ОКОНЧАНИЕ ЭКСКУРСИИ:</w:t>
      </w:r>
    </w:p>
    <w:p w:rsidR="00F93747" w:rsidRPr="005C0E94" w:rsidRDefault="00F93747" w:rsidP="00F0363B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ЛЕНА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: </w:t>
      </w:r>
    </w:p>
    <w:p w:rsidR="00F93747" w:rsidRPr="005C0E94" w:rsidRDefault="00F93747" w:rsidP="005C0E94">
      <w:pPr>
        <w:shd w:val="clear" w:color="auto" w:fill="FFFFFF"/>
        <w:spacing w:after="0"/>
        <w:ind w:left="284" w:right="111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мире цветов так тепло и прохладно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Целый букет ароматов и звуков…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Каждый цветок – он по-своему нарядный…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В форме изысканных праздничных кубков.</w:t>
      </w:r>
    </w:p>
    <w:p w:rsidR="00F93747" w:rsidRPr="007902D6" w:rsidRDefault="00F93747" w:rsidP="003247E3">
      <w:pPr>
        <w:shd w:val="clear" w:color="auto" w:fill="FFFFFF"/>
        <w:spacing w:after="0"/>
        <w:ind w:left="284" w:right="111"/>
        <w:jc w:val="both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САША:</w:t>
      </w:r>
    </w:p>
    <w:p w:rsidR="00F93747" w:rsidRPr="005C0E94" w:rsidRDefault="00F93747" w:rsidP="005C0E94">
      <w:pPr>
        <w:shd w:val="clear" w:color="auto" w:fill="FFFFFF"/>
        <w:spacing w:after="0"/>
        <w:ind w:left="284" w:right="111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мире цветов я желала б остаться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Стать героиней рассказов и сказок,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Чтоб красотой каждый день любоваться,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Слиться с гармонией света и красок.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Учитель: А сейчас мы приглашаем Вас в наш кабинет для продолжения путешествия по станции «Зимний сад» Следующий этап нашего занятия: викторина о комнатных растениях. За работу каждый участник получит жетоны, а по окончании поощрительные призы.</w:t>
      </w:r>
    </w:p>
    <w:p w:rsidR="00F93747" w:rsidRPr="007902D6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Первая часть викторины: «Вопросы и ответы со всего света»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России были построены первые теплицы во времена правления...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(Петра I)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За счет каких выделяемых летучих веществ комнатные растения улучшают микроклимат в жилых помещениях?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(фитонцидов)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Назовите растение, лепестки которого идут на приготовление популярного чая каркадэ.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(гибискус)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Какой цветок называют столетником из-за поверья, что он цветет один раз в сто лет?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(алоэ)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При разведении диффенбахии в первую очередь надо знать, что это растение...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(очень ядовитое)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Молодые побеги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какого растения из семейства кактусовых пользуются наибольшей популярностью в кулинарии?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(опунция)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Листья какого растения имеют по форме сходство с листьями крапивы?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(колеус)</w:t>
      </w:r>
    </w:p>
    <w:p w:rsidR="00F93747" w:rsidRPr="005C0E94" w:rsidRDefault="00F93747" w:rsidP="003247E3">
      <w:pPr>
        <w:numPr>
          <w:ilvl w:val="0"/>
          <w:numId w:val="3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Способ выращивания в домашних условиях декоративных карликовых деревьев называется...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(бонсай)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Вторая часть викторины: Вопросы «Думай, отвечай, доказывай!»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Назовите лучшее время для пересадки растений?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(Весна.)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Какой водой нужно поливать комнатные растения?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(Теплой, дождевой, отстоянной, дождевой.)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Назовите растения, которые можно размножать листочками?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(Фиалки, глоксинии.)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Назовите растения, которые можно размножать частью листа?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(Сансевьера, бегония Рекс.)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Перечислите правила поливки комнатных растений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.  (Поливать цветы надо теплой отстоянной водой. Носик лейки следует класть на край горшка. Поливать можно только тогда, когда верхний слой земли подсох. 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Почему бальзамин называют ванькой-встанькой?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любом положении горшка это растение будет расти вверх.)</w:t>
      </w:r>
    </w:p>
    <w:p w:rsidR="00F93747" w:rsidRPr="005C0E94" w:rsidRDefault="00F93747" w:rsidP="003247E3">
      <w:pPr>
        <w:numPr>
          <w:ilvl w:val="0"/>
          <w:numId w:val="4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каком уходе, кроме поливки нуждаются комнатные растения? 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уборке сухих листьев, засохших цветков, в рыхлении, опрыскивании, мытье или очистки от пыли, в подкормке.)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 xml:space="preserve">Учитель: Молодцы! Вы успешно прошли станцию «Зимний сад» и много знаете о комнатных растениях. </w:t>
      </w:r>
    </w:p>
    <w:p w:rsidR="00F93747" w:rsidRPr="005C0E94" w:rsidRDefault="00F93747" w:rsidP="003247E3">
      <w:pPr>
        <w:numPr>
          <w:ilvl w:val="0"/>
          <w:numId w:val="1"/>
        </w:numPr>
        <w:shd w:val="clear" w:color="auto" w:fill="FFFFFF"/>
        <w:spacing w:after="0"/>
        <w:ind w:left="284" w:right="111"/>
        <w:contextualSpacing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 теперь нас ожидает станция </w:t>
      </w:r>
      <w:r w:rsidRPr="007902D6">
        <w:rPr>
          <w:rFonts w:ascii="Times New Roman" w:hAnsi="Times New Roman"/>
          <w:b/>
          <w:bCs/>
          <w:color w:val="000000"/>
          <w:sz w:val="28"/>
          <w:szCs w:val="28"/>
        </w:rPr>
        <w:t>«Березовая роща»</w:t>
      </w:r>
    </w:p>
    <w:p w:rsidR="00F93747" w:rsidRPr="005C0E94" w:rsidRDefault="00F93747" w:rsidP="003247E3">
      <w:pPr>
        <w:spacing w:after="0"/>
        <w:ind w:left="284" w:right="111"/>
        <w:jc w:val="both"/>
        <w:textAlignment w:val="baseline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ВЛАДА:</w:t>
      </w: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Березовая роща - роща ветеранов: деревья здесь посажены известными военными  в память о погибших ветеранах - работниках воинской части, в честь юбилея завода в 1983 году.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 опушке березовой рощи расположен</w:t>
      </w:r>
      <w:r w:rsidRPr="005C0E94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храм Матроны Московской и Ксении Петербургской — один из самых новых храмов города Курска. Он был открыт в мае 2015года. 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Блаженные Ксения Петербургская и Матрона Московская особо любимы в народе. Верующие люди обращаются к ним и в болезни, и в радости. В березовой роще мы любим отдыхать, слушать пение птиц и, конечно же, мы поддерживаем здесь порядок.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Учитель:   Давайте немного поиграем.</w:t>
      </w:r>
    </w:p>
    <w:p w:rsidR="00F93747" w:rsidRPr="007902D6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Экологическая игра – “Мусор в  березовой роще”.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Ребятам предлагается представить, что, проходя через рощу, они обнаружили замусоренную поляну. (Командам выдается набор карточек с названиями видов бытовых отходов). Время уборки ограничено. Что необходимо собрать в первую очередь? Игрокам предлагается за 5минут расположить карточки по мере убывания опасности бытовых отходов для природы в той или иной последовательности, в какой группе планируют убирать их из леса, и обосновать свои решения. Надписи на карточках: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Пластиковые пакеты.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Металлическая консервная банка.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Пластиковая бутылка.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Картонная коробка.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Старый ботинок.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Бумажные фантики от конфет.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Кожура банана,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Огрызки яблок.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Окурки.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Старая футболка.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Газеты.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Обломки кирпича.</w:t>
      </w:r>
    </w:p>
    <w:p w:rsidR="00F93747" w:rsidRPr="005C0E94" w:rsidRDefault="00F93747" w:rsidP="003247E3">
      <w:pPr>
        <w:numPr>
          <w:ilvl w:val="0"/>
          <w:numId w:val="2"/>
        </w:num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Картофельные очистки.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i/>
          <w:iCs/>
          <w:color w:val="000000"/>
          <w:sz w:val="28"/>
          <w:szCs w:val="28"/>
          <w:lang w:eastAsia="ru-RU"/>
        </w:rPr>
        <w:t>Примеры обоснования ответов: 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Кожура банана, огрызки яблок, картофельные очистки - естественные отходы, которые при перегнивании обогатят почву, поэтому убирать их стоит в последнюю очередь, а можно просто закопать. А пластиковая бутылка будет загрязнять рощу очень долго (для разложения полимеров требуется более 200лет), поэтому собирать их следует в первую очередь и сдавать на перерабатывающее предприятие. Картонная коробка разлагается  3 месяца, газета - 1 месяц, старая обувь -5 лет, обломки кирпича -100 лет, хлопковая одежда - 6 месяцев, сигаретные окурки - 10 лет.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 xml:space="preserve">Учитель : Природа очень жестоко наказывает тех, кто не выполняет её законов. А между тем этих законов всего четыре. Их так легко запомнить! Итак, четыре закона экологии. Их сформулировал американский учёный Барри Коммонер. Давайте попытаемся вспомнить эти законы.  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</w:rPr>
        <w:t>Первый закон:</w:t>
      </w:r>
      <w:r w:rsidRPr="005C0E94">
        <w:rPr>
          <w:rFonts w:ascii="Times New Roman" w:hAnsi="Times New Roman"/>
          <w:color w:val="000000"/>
          <w:sz w:val="28"/>
          <w:szCs w:val="28"/>
        </w:rPr>
        <w:t xml:space="preserve"> «Всё связано со всем». 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 природе все взаимосвязано, любое действие человека приводит к последствиям, часто непредвиденным. И хотя эти изменения не всегда заметны на первый взгляд, они, положительные или негативные обязательно повлияют на человека, который является частью природы.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</w:rPr>
        <w:t>Второй закон гласит:</w:t>
      </w:r>
      <w:r w:rsidRPr="005C0E94">
        <w:rPr>
          <w:rFonts w:ascii="Times New Roman" w:hAnsi="Times New Roman"/>
          <w:color w:val="000000"/>
          <w:sz w:val="28"/>
          <w:szCs w:val="28"/>
        </w:rPr>
        <w:t xml:space="preserve"> «Всё должно куда-то деваться». Ничто не исчезает бесследно, в том числе и мусор, который закапывают или сжигают. Из одного вещества возникает другое, при этом отравляется воздух, меняется климат, болеют люди.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Любые загрязнения (отходы, тепло, радиация и т.д.) вернутся к человеку обратно согласно первому закону, поэтому необходимы безотходные, экологически чистые технологии производства и утилизация бытовых отходов.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</w:rPr>
        <w:t>Третий закон: «Ничто не даётся даром».</w:t>
      </w:r>
      <w:r w:rsidRPr="005C0E94">
        <w:rPr>
          <w:rFonts w:ascii="Times New Roman" w:hAnsi="Times New Roman"/>
          <w:color w:val="000000"/>
          <w:sz w:val="28"/>
          <w:szCs w:val="28"/>
        </w:rPr>
        <w:t xml:space="preserve"> Всё, что мы выиграли, взяв у природы, она заберёт у нас другими путями. Уничтожили воробьёв – вредители съели весь урожай, отстреляли хищных птиц – исчезли куропатки. За всё приходится платить.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 закон рационального природопользования. Экономия средств на охрану природы возвращается болезнями, бедствиями, ухудшением условий жизни не только ныне живущих, но и их потомков. Пренебрежение этим законом приводит также и к значительным материальным затратам (на восстановление природных ресурсов, очистку океана и т.п.)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7902D6">
        <w:rPr>
          <w:rFonts w:ascii="Times New Roman" w:hAnsi="Times New Roman"/>
          <w:color w:val="000000"/>
          <w:sz w:val="28"/>
          <w:szCs w:val="28"/>
          <w:u w:val="single"/>
        </w:rPr>
        <w:t>Четвёртый закон: «Природа знает лучше».</w:t>
      </w:r>
      <w:r w:rsidRPr="005C0E94">
        <w:rPr>
          <w:rFonts w:ascii="Times New Roman" w:hAnsi="Times New Roman"/>
          <w:color w:val="000000"/>
          <w:sz w:val="28"/>
          <w:szCs w:val="28"/>
        </w:rPr>
        <w:t xml:space="preserve"> Человек, самонадеянно желая «улучшить» природу, нарушает ход естественных процессов. У природы нет никаких отходов: для любого органического вещества в природе существует фермент, способный это вещество разложить. Ну а человек создал и продолжает создавать громадное число химических веществ и материалов, которые попадая в природную среду, не разлагаются, накапливаются и загрязняют её.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Природа разумна сама по себе. Вмешательство человека часто нарушает ее механизмы. Поэтому нужно не завоевывать природу, 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по-возможности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адаптироваться к ней.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</w:rPr>
        <w:t>Учитель: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Жизненная практика подсказывает, что экология природы не имеет будущего без экологии души. Итак, экология души, что же это такое? По-видимому, в центре рассмотрения должна оказаться охрана души.</w:t>
      </w:r>
    </w:p>
    <w:p w:rsidR="00F93747" w:rsidRPr="005C0E94" w:rsidRDefault="00F93747" w:rsidP="00F0363B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- Экология души — это качественный уровень личного духовного развития каждого человека. Это и состояние нашей с вами души, истосковавшейся по красоте. Так же, как могучий дуб вырастает из маленького зёрнышка, в человеке развивается чувство добра, чуткости, милосердия из крохотного зародыша, заложенного в нас природой. Люди - представители нашей природы. В мире растут и развиваются миллионы животных организмов, нуждающихся в нашей заботе. В человеческой душе должны формироваться благородные чувства, такие как сострадание, мужество, доброта, отзывчивость. Люди не должны дать засохнуть дереву жизни</w:t>
      </w:r>
    </w:p>
    <w:p w:rsidR="00F93747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0363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Артем Ерофеев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выступает со словами: «Интересно узнать,  волнуют ли проблемы экологии более опытных и известных людей города Курска. В мастерской народного художника России, профессора живописи КГУ Василия Ивановича Ерофеева 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видео-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интервью с художником)</w:t>
      </w: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Учитель: А сейчас я предлагаю вам, ребята, немного отдохнуть и сделать зарядку. (Проводит Авдеев Иван).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Физминутка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"Комнатные растения"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 Говорит цветку цветок: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«Подними-ка свой листок».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(дети поднимают и опускают руки)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Выйди на дорожку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Да притопни ножкой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(дети шагают на месте, высоко поднимая колени)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Да головкой покачай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Утром солнышко встречай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(вращение головой)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Стебель наклони слегка-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Вот зарядка для цветка.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(наклоны)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А теперь росой умойся,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Отряхнись и успокойся.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(встряхивание кистями рук)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Наконец готовы все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День встречать во всей красе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Учитель: А теперь мы отправляемся дальше, и впереди нас ожидает удивительная, необыкновенная станция «Любимый мой дворик». Эта станция самая старая и самая любимая. Вспомним, как все начиналось…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ВИКА КОКОРЕВА: А начиналось все с нашего директора Елены Васильевны Цукановой. Именно она явилась идейным вдохновителем переобустройства  школьного двора. Завезли землю, появились новые клумбы, и процесс  пошел.  Мы, дети, не остались в стороне и поддержали инициативу Елены Васильевны. Сначала на наших клумбах запестрели красавицы петунии.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Юля Погорелова: А потом заблагоухали  чудесные розы. С каждым годом наш розарий расширяется.  Нам нравится наш удивительный школьный дворик, мы поддерживаем порядок на клумбах,  заботимся о цветах, деревьях  и кустарниках. Полюбоваться цветами к нам идут не только родители школьников и дошколят, но и жители Зари.</w:t>
      </w:r>
    </w:p>
    <w:p w:rsidR="00F93747" w:rsidRDefault="00F93747" w:rsidP="00F0363B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Учитель: Хочется проверить, насколько хорошо вы знаете, какие же цветы растут на наших клумбах и как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 деревья произрастают на школьном дворе. </w:t>
      </w:r>
    </w:p>
    <w:p w:rsidR="00F93747" w:rsidRPr="00F0363B" w:rsidRDefault="00F93747" w:rsidP="00F0363B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F0363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ВИКТОРИНА О ЦВЕТАХ.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1. Какой цветок является символом самовлюбленности? (Нарцисс)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2. Название какого цветка с греческого языка переводится «звезда»? (Астра)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3. Название какого цветка происходит от латинского слова «меч»? (Гладиолус)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4. Название какого цветка с греческого языка переводится как «золотой цветок»? (Хризантема)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5. Какой цветок получил свое название от головного убора, очень распространенного на Ближнем Востоке? (Тюльпан   от тюрбан)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6. Какой цветок символизирует Англию? (Роза)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7. Какой цветок имеет второе название Касатик? ( Ирис 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8. Для многих народов Европы 1 мая — это, прежде всего, Праздник нежнейших цветов. Каких? (Ландышей)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9. В Японии есть Праздник мальчиков. Какое второе, «цветочное», название он носит? (Праздник ирисов)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10. В Японии есть и Праздник девочек. Какое «цветочное» название носит он? (Праздник цветущего персика)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11. Какой цветок в Китае считается символом богатства и знатности? (Пион)</w:t>
      </w:r>
    </w:p>
    <w:p w:rsidR="00F93747" w:rsidRPr="005C0E94" w:rsidRDefault="00F93747" w:rsidP="003247E3">
      <w:pPr>
        <w:shd w:val="clear" w:color="auto" w:fill="FFFFFF"/>
        <w:spacing w:after="0"/>
        <w:ind w:left="284" w:right="111" w:firstLine="3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12. Почему желтые розы называют чайными? (Чайные — значит «китайские», от английского «Chine» — Китай.Эти цветы  в Китае являются символами Пекина)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13. Какие цветы осенью сохраняют свое цветение? Хризантемы)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14. Какие  деревья  растут на школьном дворе? (Рябина, пирамидальные тополя, береза, ели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голубая и обыкновенная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дикая груша, вишня).  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15. Какое дерево является украшением школы? Как его еще называют? (Сумах или уксусное дерево).</w:t>
      </w: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Растения школьного двора вы знаете прекрасно, а дружите ли вы с  устным народным творчеством. </w:t>
      </w:r>
    </w:p>
    <w:p w:rsidR="00F93747" w:rsidRPr="005C0E94" w:rsidRDefault="00F93747" w:rsidP="00F0363B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F09A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ПОСЛОВИЦА НЕДАРОМ МОЛВИТСЯ.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Конкурс «Собери пословицу»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Растение – Земли украшение.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Старые деревья – молодые охраняют.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Лес и вода – брат и сестра.  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Срубили кусты – прощай птицы.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Рощи да леса – всему миру краса. 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kern w:val="24"/>
          <w:sz w:val="28"/>
          <w:szCs w:val="28"/>
          <w:lang w:eastAsia="ru-RU"/>
        </w:rPr>
        <w:t>По лесу ходи – под ноги гляди.</w:t>
      </w: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F93747" w:rsidRPr="005C0E94" w:rsidRDefault="00F93747" w:rsidP="006F09A6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Учитель: Следующая станция «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ЛЮБИМЫЙ МОЙ ГОРОД</w:t>
      </w: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».Так как в нашем классе часть детей приезжает с проспектов Победы и Дериглазова, мы посчитали просто необходимым проложить еще одну тропинку. И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для начала провели</w:t>
      </w: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независимо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е</w:t>
      </w: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исследовани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е</w:t>
      </w: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об оценке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курянами </w:t>
      </w: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чистоты города Курска (видео).</w:t>
      </w:r>
    </w:p>
    <w:p w:rsidR="00F93747" w:rsidRDefault="00F93747" w:rsidP="003247E3">
      <w:pPr>
        <w:pStyle w:val="NormalWeb"/>
        <w:spacing w:before="0" w:beforeAutospacing="0" w:after="0" w:afterAutospacing="0" w:line="276" w:lineRule="auto"/>
        <w:ind w:left="284" w:right="111"/>
        <w:jc w:val="both"/>
        <w:rPr>
          <w:bCs/>
          <w:color w:val="000000"/>
          <w:kern w:val="24"/>
          <w:sz w:val="28"/>
          <w:szCs w:val="28"/>
        </w:rPr>
      </w:pPr>
    </w:p>
    <w:p w:rsidR="00F93747" w:rsidRPr="005C0E94" w:rsidRDefault="00F93747" w:rsidP="003247E3">
      <w:pPr>
        <w:pStyle w:val="NormalWeb"/>
        <w:spacing w:before="0" w:beforeAutospacing="0" w:after="0" w:afterAutospacing="0" w:line="276" w:lineRule="auto"/>
        <w:ind w:left="284" w:right="111"/>
        <w:jc w:val="both"/>
        <w:rPr>
          <w:bCs/>
          <w:color w:val="000000"/>
          <w:kern w:val="24"/>
          <w:sz w:val="28"/>
          <w:szCs w:val="28"/>
        </w:rPr>
      </w:pPr>
      <w:r w:rsidRPr="005C0E94">
        <w:rPr>
          <w:bCs/>
          <w:color w:val="000000"/>
          <w:kern w:val="24"/>
          <w:sz w:val="28"/>
          <w:szCs w:val="28"/>
        </w:rPr>
        <w:t>ВЛАД:</w:t>
      </w:r>
    </w:p>
    <w:p w:rsidR="00F93747" w:rsidRPr="005C0E94" w:rsidRDefault="00F93747" w:rsidP="009D7D94">
      <w:pPr>
        <w:pStyle w:val="NormalWeb"/>
        <w:spacing w:before="0" w:beforeAutospacing="0" w:after="0" w:afterAutospacing="0" w:line="276" w:lineRule="auto"/>
        <w:ind w:left="284" w:right="111"/>
        <w:rPr>
          <w:color w:val="000000"/>
          <w:sz w:val="28"/>
          <w:szCs w:val="28"/>
        </w:rPr>
      </w:pPr>
      <w:r w:rsidRPr="005C0E94">
        <w:rPr>
          <w:bCs/>
          <w:color w:val="000000"/>
          <w:kern w:val="24"/>
          <w:sz w:val="28"/>
          <w:szCs w:val="28"/>
        </w:rPr>
        <w:t>Мы посадим липы и клены,</w:t>
      </w:r>
      <w:r w:rsidRPr="005C0E94">
        <w:rPr>
          <w:bCs/>
          <w:color w:val="000000"/>
          <w:kern w:val="24"/>
          <w:sz w:val="28"/>
          <w:szCs w:val="28"/>
        </w:rPr>
        <w:br/>
        <w:t>Будет город нарядный, зеленый.</w:t>
      </w:r>
      <w:r w:rsidRPr="005C0E94">
        <w:rPr>
          <w:bCs/>
          <w:color w:val="000000"/>
          <w:kern w:val="24"/>
          <w:sz w:val="28"/>
          <w:szCs w:val="28"/>
        </w:rPr>
        <w:br/>
        <w:t>Тополя мы посадим рядами, </w:t>
      </w:r>
      <w:r w:rsidRPr="005C0E94">
        <w:rPr>
          <w:bCs/>
          <w:color w:val="000000"/>
          <w:kern w:val="24"/>
          <w:sz w:val="28"/>
          <w:szCs w:val="28"/>
        </w:rPr>
        <w:br/>
        <w:t>Станут площади наши садами.</w:t>
      </w:r>
      <w:r w:rsidRPr="005C0E94">
        <w:rPr>
          <w:bCs/>
          <w:color w:val="000000"/>
          <w:kern w:val="24"/>
          <w:sz w:val="28"/>
          <w:szCs w:val="28"/>
        </w:rPr>
        <w:br/>
        <w:t>Окружим мы деревьями школу -</w:t>
      </w:r>
      <w:r w:rsidRPr="005C0E94">
        <w:rPr>
          <w:bCs/>
          <w:color w:val="000000"/>
          <w:kern w:val="24"/>
          <w:sz w:val="28"/>
          <w:szCs w:val="28"/>
        </w:rPr>
        <w:br/>
        <w:t>Пусть звенит над ней гомон веселый.</w:t>
      </w:r>
      <w:r w:rsidRPr="005C0E94">
        <w:rPr>
          <w:bCs/>
          <w:color w:val="000000"/>
          <w:kern w:val="24"/>
          <w:sz w:val="28"/>
          <w:szCs w:val="28"/>
        </w:rPr>
        <w:br/>
        <w:t>Любят зелень счастливые дети.</w:t>
      </w:r>
      <w:r w:rsidRPr="005C0E94">
        <w:rPr>
          <w:bCs/>
          <w:color w:val="000000"/>
          <w:kern w:val="24"/>
          <w:sz w:val="28"/>
          <w:szCs w:val="28"/>
        </w:rPr>
        <w:br/>
        <w:t>Любят видеть деревья в расцвете.</w:t>
      </w:r>
      <w:r w:rsidRPr="005C0E94">
        <w:rPr>
          <w:bCs/>
          <w:color w:val="000000"/>
          <w:kern w:val="24"/>
          <w:sz w:val="28"/>
          <w:szCs w:val="28"/>
        </w:rPr>
        <w:br/>
        <w:t>Пусть цветет с каждым годом все краше</w:t>
      </w:r>
      <w:r w:rsidRPr="005C0E94">
        <w:rPr>
          <w:bCs/>
          <w:color w:val="000000"/>
          <w:kern w:val="24"/>
          <w:sz w:val="28"/>
          <w:szCs w:val="28"/>
        </w:rPr>
        <w:br/>
        <w:t>Молодая планета наша.</w:t>
      </w:r>
      <w:r w:rsidRPr="005C0E94">
        <w:rPr>
          <w:bCs/>
          <w:color w:val="000000"/>
          <w:kern w:val="24"/>
          <w:sz w:val="28"/>
          <w:szCs w:val="28"/>
        </w:rPr>
        <w:br/>
      </w:r>
      <w:r w:rsidRPr="005C0E94">
        <w:rPr>
          <w:bCs/>
          <w:i/>
          <w:iCs/>
          <w:color w:val="000000"/>
          <w:kern w:val="24"/>
          <w:sz w:val="28"/>
          <w:szCs w:val="28"/>
        </w:rPr>
        <w:t>(Н.Кутов)</w:t>
      </w: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Учитель: И тем не менее по результатам независимого исследования в рейтинге «Зелёный патруль» город Курск — в десятке самых безопасных городов с точки зрения экологии.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Рефлексия.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РЕБЯТА! Так какой же вывод можно сделать из сегодняшнего путешествия? У вас на столах лежат  вопросы для самоанализа. Постарайтесь на них ответить искренне.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Вот и закончилась наше экологическое путешествие. Наша тропа ведет к станции Школа. Это место обдумывания. Сколько вопросов задает нам природа! Где найти ответ? Для этого нужно изучить все её тайны. Изучение биоценоза на экологической тропе, влияние природных и антропогенных воздействий на природные сообщества повышает у нас интерес к изучению природы родного края, его обитателей, влияние человека на природу и последствия его деятельности. Развитие любознательности, творческого воображения, бережного отношения к природе, приобщение к культуре родного края – всё это может повлиять на оздоровление экологической обстановки в нашем городе, на нашей экологической тропе. А завершить наше занятие мне хотелось бы красивой песней. (Поет Грибанов Дмитрий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«Погибает планета, умирает планета…»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93747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93747" w:rsidRPr="005C0E94" w:rsidRDefault="00F93747" w:rsidP="003247E3">
      <w:pPr>
        <w:shd w:val="clear" w:color="auto" w:fill="FFFFFF"/>
        <w:spacing w:after="0"/>
        <w:ind w:left="284" w:right="11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bCs/>
          <w:color w:val="000000"/>
          <w:sz w:val="28"/>
          <w:szCs w:val="28"/>
          <w:lang w:eastAsia="ru-RU"/>
        </w:rPr>
        <w:t>Литература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F93747" w:rsidRPr="005C0E94" w:rsidRDefault="00F93747" w:rsidP="00542127">
      <w:pPr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1. Ашихмина, Ю. Е., Школьный экологический мониторинг. – М.: «Агар», 2000.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2. Кузнецов, В. Н. Экология дома // Биология 1 сентября: газ. – 1990. – № 31.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3. Мансурова, С. Е., Кокуева, Г. Н. Следим за окружающей средой нашего города: школьный практикум. – М.: Владос, 2001.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4.Новожилова М.М., Воровщиков С.Г., Таврель И.В. Как корректно провести учебное исследование//Москва, ООО “5 за знания”, 2008 г.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5. Самкова, В. А. Экологический практикум «Город, в котором я живу» // Биология в школе: журнал. – 2001. – № 5, 7.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6. Фёдорова, М. Комнатные лекарственные растения // Биология 1 сентября: газ. – 2001. – № 42.</w:t>
      </w: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br/>
        <w:t>7. Экология. Город. Здоровье. Азбука экологической безопасности. – Волгоград: Центр экологического обучения, 2001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 Григорьев, Д.В. Внеурочная деятельность школьников. Методический конструктор: пособие для учителя / Д.В. Григорьев, П.В. Степанов. – М.: Просвещение, 2011. – 223 с.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9. Александрова Ю.Н. Юный эколог. 1 -4 классы.- Волгоград: Учитель, 2011.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10. ЗахлебныйА.Н.“Учебная экологическая тропа”, № 3 1983, с. 54-63.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11. Комова Г.А. “Экологические тропы как форма экологического образования”, № 4, 2000, с. 52-58.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12. Мыцына, Л. В. Путешествие по «Экологической тропе» [Текст] / Л. В. Мыцына // Классный руководитель. 2008. - №3.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13. Чижова В.П., Добров А.В., Захлебный А.Н. Учебные тропы природы. – М.: Агропромиздат, 1989. – 159 с.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14. Чижова В.П. Как себя вести наедине с природой // Там же, 2001 г. – С. 35–37.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15. Энциклопедия. Я познаю мир. Экология. - М.: ООО «Издательство Астрель», 2000.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16. Биология и экология. 10-11 классы: проектная деятельность учащихся / авт.-сост. М.В. Высотская .-Волгоград: Учитель, 2008. – 203 с.: ил.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17. Организация работы по созданию экологической тропы. -Благовещенск. 2005.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18. Афонин А.В. Экологические тропы России. – М.: ПК Литфонда России, 1993. – 36 с.</w:t>
      </w:r>
    </w:p>
    <w:p w:rsidR="00F93747" w:rsidRPr="005C0E94" w:rsidRDefault="00F93747" w:rsidP="00542127">
      <w:pPr>
        <w:shd w:val="clear" w:color="auto" w:fill="FFFFFF"/>
        <w:spacing w:after="0"/>
        <w:ind w:left="284" w:right="11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0E94">
        <w:rPr>
          <w:rFonts w:ascii="Times New Roman" w:hAnsi="Times New Roman"/>
          <w:color w:val="000000"/>
          <w:sz w:val="28"/>
          <w:szCs w:val="28"/>
          <w:lang w:eastAsia="ru-RU"/>
        </w:rPr>
        <w:t>19. Интернет-ресурсы</w:t>
      </w:r>
    </w:p>
    <w:p w:rsidR="00F93747" w:rsidRPr="005C0E94" w:rsidRDefault="00F93747" w:rsidP="003247E3">
      <w:pPr>
        <w:spacing w:after="0"/>
        <w:ind w:left="284" w:right="111"/>
        <w:jc w:val="both"/>
        <w:rPr>
          <w:rFonts w:ascii="Times New Roman" w:hAnsi="Times New Roman"/>
          <w:sz w:val="28"/>
          <w:szCs w:val="28"/>
        </w:rPr>
      </w:pPr>
    </w:p>
    <w:sectPr w:rsidR="00F93747" w:rsidRPr="005C0E94" w:rsidSect="005C0E94">
      <w:pgSz w:w="11906" w:h="16838"/>
      <w:pgMar w:top="1134" w:right="170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48C"/>
    <w:multiLevelType w:val="multilevel"/>
    <w:tmpl w:val="3E7687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FF4067A"/>
    <w:multiLevelType w:val="hybridMultilevel"/>
    <w:tmpl w:val="9BF6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401FED"/>
    <w:multiLevelType w:val="multilevel"/>
    <w:tmpl w:val="10061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84B1548"/>
    <w:multiLevelType w:val="multilevel"/>
    <w:tmpl w:val="3CCC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0E5"/>
    <w:rsid w:val="000824D5"/>
    <w:rsid w:val="001E27F3"/>
    <w:rsid w:val="00282370"/>
    <w:rsid w:val="003147EE"/>
    <w:rsid w:val="003247E3"/>
    <w:rsid w:val="00542127"/>
    <w:rsid w:val="005C0E94"/>
    <w:rsid w:val="006F09A6"/>
    <w:rsid w:val="007902D6"/>
    <w:rsid w:val="007E718F"/>
    <w:rsid w:val="00804369"/>
    <w:rsid w:val="008D1DD5"/>
    <w:rsid w:val="008F52C2"/>
    <w:rsid w:val="009204EF"/>
    <w:rsid w:val="009D7D94"/>
    <w:rsid w:val="00BC4CE7"/>
    <w:rsid w:val="00BF4E1A"/>
    <w:rsid w:val="00C710E5"/>
    <w:rsid w:val="00C93E29"/>
    <w:rsid w:val="00DA42E1"/>
    <w:rsid w:val="00F0363B"/>
    <w:rsid w:val="00F36B31"/>
    <w:rsid w:val="00F76899"/>
    <w:rsid w:val="00F93747"/>
    <w:rsid w:val="00FD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E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D1D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FD22F2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F036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00C5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4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ursk_2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16</Pages>
  <Words>4335</Words>
  <Characters>24712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user</cp:lastModifiedBy>
  <cp:revision>17</cp:revision>
  <cp:lastPrinted>2017-02-13T18:55:00Z</cp:lastPrinted>
  <dcterms:created xsi:type="dcterms:W3CDTF">2016-11-14T23:24:00Z</dcterms:created>
  <dcterms:modified xsi:type="dcterms:W3CDTF">2018-01-10T19:00:00Z</dcterms:modified>
</cp:coreProperties>
</file>