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A86DF" w14:textId="77777777" w:rsidR="001239BF" w:rsidRDefault="001239BF" w:rsidP="00223CF8">
      <w:pPr>
        <w:autoSpaceDE w:val="0"/>
        <w:autoSpaceDN w:val="0"/>
        <w:adjustRightInd w:val="0"/>
        <w:jc w:val="center"/>
      </w:pPr>
      <w:r>
        <w:t xml:space="preserve">МИНИСТЕРСТВО ОБЩЕГО И ПРОФЕССИОНАЛЬНОГО ОБРАЗОВАНИЯ </w:t>
      </w:r>
      <w:r>
        <w:br/>
        <w:t>СВЕРДЛОВСКОЙ ОБЛАСТИ</w:t>
      </w:r>
    </w:p>
    <w:p w14:paraId="60D510F8" w14:textId="77777777" w:rsidR="001239BF" w:rsidRDefault="001239BF" w:rsidP="00223CF8">
      <w:pPr>
        <w:autoSpaceDE w:val="0"/>
        <w:autoSpaceDN w:val="0"/>
        <w:adjustRightInd w:val="0"/>
        <w:jc w:val="center"/>
      </w:pPr>
    </w:p>
    <w:p w14:paraId="68F8F2F3" w14:textId="77777777" w:rsidR="001239BF" w:rsidRDefault="001239BF" w:rsidP="00223CF8">
      <w:pPr>
        <w:autoSpaceDE w:val="0"/>
        <w:autoSpaceDN w:val="0"/>
        <w:adjustRightInd w:val="0"/>
        <w:jc w:val="center"/>
      </w:pPr>
      <w:r>
        <w:t xml:space="preserve">ГОСУДАРСТВЕННОЕ АВТОНОМНОЕ ПРОФЕССИОНАЛЬНОЕ ОБРАЗОВАТЕЛЬНОЕ УЧРЕЖДЕНИЕ СВЕРДЛОВСКОЙ ОБЛАСТИ </w:t>
      </w:r>
    </w:p>
    <w:p w14:paraId="318D53F5" w14:textId="77777777" w:rsidR="001239BF" w:rsidRPr="00C117CB" w:rsidRDefault="001239BF" w:rsidP="00223CF8">
      <w:pPr>
        <w:autoSpaceDE w:val="0"/>
        <w:autoSpaceDN w:val="0"/>
        <w:adjustRightInd w:val="0"/>
        <w:jc w:val="center"/>
      </w:pPr>
      <w:r>
        <w:t>«ПЕРВОУРАЛЬСКИЙ МЕТАЛЛУРГИЧЕСКИЙ КОЛЛЕДЖ»</w:t>
      </w:r>
    </w:p>
    <w:p w14:paraId="15DAA543" w14:textId="77777777" w:rsidR="001239BF" w:rsidRDefault="001239BF"/>
    <w:p w14:paraId="0002CB38" w14:textId="77777777" w:rsidR="001239BF" w:rsidRDefault="001239BF"/>
    <w:p w14:paraId="063AC896" w14:textId="331C7FA8" w:rsidR="001239BF" w:rsidRPr="00223CF8" w:rsidRDefault="00607EE6" w:rsidP="00223CF8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333649B" wp14:editId="1577E1C2">
                <wp:simplePos x="0" y="0"/>
                <wp:positionH relativeFrom="column">
                  <wp:posOffset>3034665</wp:posOffset>
                </wp:positionH>
                <wp:positionV relativeFrom="paragraph">
                  <wp:posOffset>41910</wp:posOffset>
                </wp:positionV>
                <wp:extent cx="2856865" cy="1034415"/>
                <wp:effectExtent l="0" t="0" r="19685" b="1333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6865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FED97" w14:textId="77777777" w:rsidR="00A52B82" w:rsidRPr="00DF0AD3" w:rsidRDefault="00A52B82" w:rsidP="00DF0AD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DF0AD3">
                              <w:rPr>
                                <w:b/>
                              </w:rPr>
                              <w:t>УТВЕРЖДЕНО</w:t>
                            </w:r>
                          </w:p>
                          <w:p w14:paraId="34CA866F" w14:textId="77777777" w:rsidR="00A52B82" w:rsidRDefault="00A52B82" w:rsidP="00FE536C">
                            <w:pPr>
                              <w:spacing w:line="276" w:lineRule="auto"/>
                              <w:jc w:val="center"/>
                            </w:pPr>
                            <w:r>
                              <w:t>Протокол методического совета</w:t>
                            </w:r>
                          </w:p>
                          <w:p w14:paraId="58941C3A" w14:textId="77777777" w:rsidR="00A52B82" w:rsidRDefault="00A52B82" w:rsidP="00FE536C">
                            <w:pPr>
                              <w:spacing w:line="276" w:lineRule="auto"/>
                              <w:jc w:val="center"/>
                            </w:pPr>
                            <w:r>
                              <w:t>от «___» ________________ г. №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33649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8.95pt;margin-top:3.3pt;width:224.95pt;height:8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" strokecolor="white">
                <v:textbox>
                  <w:txbxContent>
                    <w:p w14:paraId="467FED97" w14:textId="77777777" w:rsidR="00A52B82" w:rsidRPr="00DF0AD3" w:rsidRDefault="00A52B82" w:rsidP="00DF0AD3">
                      <w:pPr>
                        <w:jc w:val="center"/>
                        <w:rPr>
                          <w:b/>
                        </w:rPr>
                      </w:pPr>
                      <w:r w:rsidRPr="00DF0AD3">
                        <w:rPr>
                          <w:b/>
                        </w:rPr>
                        <w:t>УТВЕРЖДЕНО</w:t>
                      </w:r>
                    </w:p>
                    <w:p w14:paraId="34CA866F" w14:textId="77777777" w:rsidR="00A52B82" w:rsidRDefault="00A52B82" w:rsidP="00FE536C">
                      <w:pPr>
                        <w:spacing w:line="276" w:lineRule="auto"/>
                        <w:jc w:val="center"/>
                      </w:pPr>
                      <w:r>
                        <w:t>Протокол методического совета</w:t>
                      </w:r>
                    </w:p>
                    <w:p w14:paraId="58941C3A" w14:textId="77777777" w:rsidR="00A52B82" w:rsidRDefault="00A52B82" w:rsidP="00FE536C">
                      <w:pPr>
                        <w:spacing w:line="276" w:lineRule="auto"/>
                        <w:jc w:val="center"/>
                      </w:pPr>
                      <w:r>
                        <w:t>от «___» ________________ г. № ___</w:t>
                      </w:r>
                    </w:p>
                  </w:txbxContent>
                </v:textbox>
              </v:shape>
            </w:pict>
          </mc:Fallback>
        </mc:AlternateContent>
      </w:r>
    </w:p>
    <w:p w14:paraId="182DE089" w14:textId="77777777" w:rsidR="001239BF" w:rsidRPr="00223CF8" w:rsidRDefault="001239BF" w:rsidP="00223CF8"/>
    <w:p w14:paraId="330BB85E" w14:textId="77777777" w:rsidR="001239BF" w:rsidRPr="00223CF8" w:rsidRDefault="001239BF" w:rsidP="00223CF8"/>
    <w:p w14:paraId="63ACAB4A" w14:textId="77777777" w:rsidR="001239BF" w:rsidRPr="00223CF8" w:rsidRDefault="001239BF" w:rsidP="00223CF8"/>
    <w:p w14:paraId="7234181C" w14:textId="77777777" w:rsidR="001239BF" w:rsidRPr="00223CF8" w:rsidRDefault="001239BF" w:rsidP="00223CF8"/>
    <w:p w14:paraId="538DEF65" w14:textId="77777777" w:rsidR="001239BF" w:rsidRPr="00223CF8" w:rsidRDefault="001239BF" w:rsidP="00223CF8"/>
    <w:p w14:paraId="0725CE09" w14:textId="77777777" w:rsidR="001239BF" w:rsidRPr="00223CF8" w:rsidRDefault="001239BF" w:rsidP="00223CF8"/>
    <w:p w14:paraId="505DE8AA" w14:textId="77777777" w:rsidR="001239BF" w:rsidRDefault="001239BF" w:rsidP="00223CF8"/>
    <w:p w14:paraId="3DB3A0D8" w14:textId="77777777" w:rsidR="001239BF" w:rsidRDefault="001239BF" w:rsidP="00FE53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14:paraId="2F2E4534" w14:textId="77777777" w:rsidR="001239BF" w:rsidRDefault="001239BF" w:rsidP="00223CF8"/>
    <w:sdt>
      <w:sdtPr>
        <w:rPr>
          <w:b/>
          <w:sz w:val="28"/>
        </w:rPr>
        <w:alias w:val="индекс и наименование дисциплины"/>
        <w:tag w:val="индекс и наименование дисциплины"/>
        <w:id w:val="11208312"/>
        <w:placeholder>
          <w:docPart w:val="DefaultPlaceholder_22675704"/>
        </w:placeholder>
        <w:comboBox>
          <w:listItem w:value="Выберите элемент."/>
          <w:listItem w:displayText="ОДБ.01 Русский язык" w:value="ОДБ.01 Русский язык"/>
          <w:listItem w:displayText="ОДБ.02 Литература" w:value="ОДБ.02 Литература"/>
          <w:listItem w:displayText="ОДБ.03 Иностранный язык" w:value="ОДБ.03 Иностранный язык"/>
          <w:listItem w:displayText="ОДБ.04 История" w:value="ОДБ.04 История"/>
          <w:listItem w:displayText="ОДП.05 Математика" w:value="ОДП.05 Математика"/>
          <w:listItem w:displayText="ОДБ.06 Физическая культура" w:value="ОДБ.06 Физическая культура"/>
          <w:listItem w:displayText="ОДБ.07 Основы безопасности жизнедеятельности" w:value="ОДБ.07 Основы безопасности жизнедеятельности"/>
          <w:listItem w:displayText="ОДБ.08 Астрономия" w:value="ОДБ.08 Астрономия"/>
          <w:listItem w:displayText="ОДП.09 Информатика" w:value="ОДП.09 Информатика"/>
          <w:listItem w:displayText="ОДП.10 Физика" w:value="ОДП.10 Физика"/>
          <w:listItem w:displayText="ОДБ.11 Химия" w:value="ОДБ.11 Химия"/>
          <w:listItem w:displayText="ОДБ.12 Биология с основами экологии" w:value="ОДБ.12 Биология с основами экологии"/>
          <w:listItem w:displayText="ОД.13 Основы корпоративной культуры" w:value="ОД.13 Основы корпоративной культуры"/>
          <w:listItem w:displayText="ОУД.01.02 Литература" w:value="ОУД.01.02 Литература"/>
          <w:listItem w:displayText="ОУД.10 Обществознание" w:value="ОУД.10 Обществознание"/>
        </w:comboBox>
      </w:sdtPr>
      <w:sdtEndPr/>
      <w:sdtContent>
        <w:p w14:paraId="1D21A15A" w14:textId="6D13D410" w:rsidR="007D167C" w:rsidRPr="008F4D86" w:rsidRDefault="00201D12" w:rsidP="006C7BBA">
          <w:pPr>
            <w:jc w:val="center"/>
            <w:rPr>
              <w:b/>
              <w:sz w:val="28"/>
            </w:rPr>
          </w:pPr>
          <w:r>
            <w:rPr>
              <w:b/>
              <w:sz w:val="28"/>
            </w:rPr>
            <w:t>ОДП.11</w:t>
          </w:r>
          <w:r w:rsidR="00E557BF" w:rsidRPr="008F4D86">
            <w:rPr>
              <w:b/>
              <w:sz w:val="28"/>
            </w:rPr>
            <w:t xml:space="preserve"> Информатика</w:t>
          </w:r>
        </w:p>
      </w:sdtContent>
    </w:sdt>
    <w:p w14:paraId="2B2BC970" w14:textId="77777777" w:rsidR="001239BF" w:rsidRPr="006C6363" w:rsidRDefault="001239BF" w:rsidP="00223CF8"/>
    <w:p w14:paraId="49DBA91A" w14:textId="72ACC5F4" w:rsidR="001239BF" w:rsidRPr="00830720" w:rsidRDefault="001239BF" w:rsidP="008307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C6363">
        <w:rPr>
          <w:b/>
          <w:sz w:val="28"/>
          <w:szCs w:val="28"/>
        </w:rPr>
        <w:t xml:space="preserve">для </w:t>
      </w:r>
      <w:sdt>
        <w:sdtPr>
          <w:rPr>
            <w:b/>
            <w:sz w:val="28"/>
            <w:szCs w:val="28"/>
          </w:rPr>
          <w:id w:val="5939433"/>
          <w:placeholder>
            <w:docPart w:val="DefaultPlaceholder_22675704"/>
          </w:placeholder>
          <w:comboBox>
            <w:listItem w:value="Выберите элемент."/>
            <w:listItem w:displayText="специальности" w:value="специальности"/>
            <w:listItem w:displayText="специальностей" w:value="специальностей"/>
          </w:comboBox>
        </w:sdtPr>
        <w:sdtEndPr/>
        <w:sdtContent>
          <w:r w:rsidR="00684E73">
            <w:rPr>
              <w:b/>
              <w:sz w:val="28"/>
              <w:szCs w:val="28"/>
            </w:rPr>
            <w:t>специальностей</w:t>
          </w:r>
        </w:sdtContent>
      </w:sdt>
      <w:r w:rsidRPr="006C6363">
        <w:rPr>
          <w:b/>
          <w:sz w:val="28"/>
          <w:szCs w:val="28"/>
        </w:rPr>
        <w:t xml:space="preserve"> среднего профессионального образования </w:t>
      </w:r>
    </w:p>
    <w:p w14:paraId="0AF31501" w14:textId="77777777" w:rsidR="001239BF" w:rsidRDefault="001239BF" w:rsidP="00223CF8">
      <w:pPr>
        <w:rPr>
          <w:sz w:val="28"/>
        </w:rPr>
      </w:pPr>
    </w:p>
    <w:p w14:paraId="46041612" w14:textId="77777777" w:rsidR="006528A6" w:rsidRPr="00D06331" w:rsidRDefault="006528A6" w:rsidP="003B5585">
      <w:pPr>
        <w:pStyle w:val="af4"/>
        <w:spacing w:line="276" w:lineRule="auto"/>
        <w:jc w:val="both"/>
        <w:rPr>
          <w:sz w:val="28"/>
        </w:rPr>
      </w:pPr>
      <w:r w:rsidRPr="00D06331">
        <w:rPr>
          <w:sz w:val="28"/>
        </w:rPr>
        <w:t>13.02.11 Техническая эксплуатация и обслуживание электрического и электромеханического оборудования (в металлургической области)</w:t>
      </w:r>
    </w:p>
    <w:p w14:paraId="25CF8AC1" w14:textId="4AC55E70" w:rsidR="006528A6" w:rsidRPr="00D06331" w:rsidRDefault="006528A6" w:rsidP="003B5585">
      <w:pPr>
        <w:pStyle w:val="af4"/>
        <w:spacing w:line="276" w:lineRule="auto"/>
        <w:jc w:val="both"/>
        <w:rPr>
          <w:sz w:val="28"/>
        </w:rPr>
      </w:pPr>
      <w:r w:rsidRPr="00D06331">
        <w:rPr>
          <w:sz w:val="28"/>
        </w:rPr>
        <w:t>15.02.01 Монтаж и техническая эксплуатация промышленного оборудов</w:t>
      </w:r>
      <w:r w:rsidR="003B5585">
        <w:rPr>
          <w:sz w:val="28"/>
        </w:rPr>
        <w:t>ания (по отраслям</w:t>
      </w:r>
      <w:r w:rsidRPr="00D06331">
        <w:rPr>
          <w:sz w:val="28"/>
        </w:rPr>
        <w:t>)</w:t>
      </w:r>
    </w:p>
    <w:p w14:paraId="260ADC44" w14:textId="77777777" w:rsidR="006528A6" w:rsidRPr="00D06331" w:rsidRDefault="006528A6" w:rsidP="003B5585">
      <w:pPr>
        <w:pStyle w:val="af4"/>
        <w:spacing w:line="276" w:lineRule="auto"/>
        <w:jc w:val="both"/>
        <w:rPr>
          <w:sz w:val="28"/>
        </w:rPr>
      </w:pPr>
      <w:r w:rsidRPr="00D06331">
        <w:rPr>
          <w:sz w:val="28"/>
        </w:rPr>
        <w:t>15.02.08 Технология машиностроения</w:t>
      </w:r>
    </w:p>
    <w:p w14:paraId="09B0E17E" w14:textId="3AE41AFC" w:rsidR="006528A6" w:rsidRPr="00D06331" w:rsidRDefault="006528A6" w:rsidP="003B5585">
      <w:pPr>
        <w:pStyle w:val="af4"/>
        <w:spacing w:line="276" w:lineRule="auto"/>
        <w:jc w:val="both"/>
        <w:rPr>
          <w:sz w:val="28"/>
        </w:rPr>
      </w:pPr>
      <w:r w:rsidRPr="00D06331">
        <w:rPr>
          <w:sz w:val="28"/>
        </w:rPr>
        <w:t>15.02.12 Монтаж, техническая эксплуатация и ремонт промышленного оборудова</w:t>
      </w:r>
      <w:r w:rsidR="003B5585">
        <w:rPr>
          <w:sz w:val="28"/>
        </w:rPr>
        <w:t>ния  (по отраслям</w:t>
      </w:r>
      <w:r w:rsidRPr="00D06331">
        <w:rPr>
          <w:sz w:val="28"/>
        </w:rPr>
        <w:t>)</w:t>
      </w:r>
    </w:p>
    <w:p w14:paraId="61C74882" w14:textId="77777777" w:rsidR="006528A6" w:rsidRPr="00D06331" w:rsidRDefault="006528A6" w:rsidP="003B5585">
      <w:pPr>
        <w:pStyle w:val="af4"/>
        <w:spacing w:line="276" w:lineRule="auto"/>
        <w:jc w:val="both"/>
        <w:rPr>
          <w:sz w:val="28"/>
        </w:rPr>
      </w:pPr>
      <w:r w:rsidRPr="00D06331">
        <w:rPr>
          <w:sz w:val="28"/>
        </w:rPr>
        <w:t xml:space="preserve">22.02.01 Металлургия черных металлов </w:t>
      </w:r>
    </w:p>
    <w:p w14:paraId="353583BC" w14:textId="77777777" w:rsidR="006528A6" w:rsidRPr="00D06331" w:rsidRDefault="006528A6" w:rsidP="003B5585">
      <w:pPr>
        <w:pStyle w:val="af4"/>
        <w:spacing w:line="276" w:lineRule="auto"/>
        <w:jc w:val="both"/>
        <w:rPr>
          <w:sz w:val="28"/>
        </w:rPr>
      </w:pPr>
      <w:r w:rsidRPr="00D06331">
        <w:rPr>
          <w:sz w:val="28"/>
        </w:rPr>
        <w:t>22.02.04 Металловедение и термообработка металлов</w:t>
      </w:r>
    </w:p>
    <w:p w14:paraId="4723DDE3" w14:textId="610B9B56" w:rsidR="006528A6" w:rsidRDefault="006528A6" w:rsidP="003B5585">
      <w:pPr>
        <w:spacing w:line="276" w:lineRule="auto"/>
        <w:jc w:val="both"/>
        <w:rPr>
          <w:sz w:val="28"/>
        </w:rPr>
      </w:pPr>
      <w:r w:rsidRPr="00D06331">
        <w:rPr>
          <w:sz w:val="28"/>
        </w:rPr>
        <w:t>22.02.05 Обработка металлов давлением</w:t>
      </w:r>
    </w:p>
    <w:p w14:paraId="50B0DC45" w14:textId="77777777" w:rsidR="003B5585" w:rsidRDefault="003B5585" w:rsidP="003B5585">
      <w:pPr>
        <w:spacing w:line="276" w:lineRule="auto"/>
        <w:jc w:val="both"/>
        <w:rPr>
          <w:bCs/>
          <w:spacing w:val="-1"/>
          <w:sz w:val="28"/>
          <w:szCs w:val="28"/>
        </w:rPr>
      </w:pPr>
      <w:r w:rsidRPr="006528A6">
        <w:rPr>
          <w:bCs/>
          <w:spacing w:val="-1"/>
          <w:sz w:val="28"/>
          <w:szCs w:val="28"/>
        </w:rPr>
        <w:t>23.02.03 Техническое обслуживание и ремонт автомобильного транспорта</w:t>
      </w:r>
    </w:p>
    <w:p w14:paraId="590284E3" w14:textId="77777777" w:rsidR="003B5585" w:rsidRPr="006528A6" w:rsidRDefault="003B5585" w:rsidP="003B5585">
      <w:pPr>
        <w:spacing w:line="276" w:lineRule="auto"/>
        <w:jc w:val="both"/>
        <w:rPr>
          <w:bCs/>
          <w:spacing w:val="-1"/>
          <w:sz w:val="28"/>
          <w:szCs w:val="28"/>
        </w:rPr>
      </w:pPr>
    </w:p>
    <w:p w14:paraId="54DBDBBD" w14:textId="77777777" w:rsidR="007A27B5" w:rsidRDefault="007A27B5" w:rsidP="00D60191">
      <w:pPr>
        <w:shd w:val="clear" w:color="auto" w:fill="FFFFFF"/>
        <w:spacing w:before="91"/>
        <w:ind w:firstLine="10"/>
        <w:rPr>
          <w:sz w:val="28"/>
        </w:rPr>
      </w:pPr>
    </w:p>
    <w:p w14:paraId="3C70C3DE" w14:textId="3747FD8A" w:rsidR="00D60191" w:rsidRPr="00D60191" w:rsidRDefault="00607EE6" w:rsidP="00D60191">
      <w:pPr>
        <w:shd w:val="clear" w:color="auto" w:fill="FFFFFF"/>
        <w:spacing w:before="91"/>
        <w:ind w:firstLine="10"/>
        <w:rPr>
          <w:color w:val="FF000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6AF87B" wp14:editId="123FDE83">
                <wp:simplePos x="0" y="0"/>
                <wp:positionH relativeFrom="column">
                  <wp:posOffset>12700</wp:posOffset>
                </wp:positionH>
                <wp:positionV relativeFrom="paragraph">
                  <wp:posOffset>177800</wp:posOffset>
                </wp:positionV>
                <wp:extent cx="2981325" cy="1034415"/>
                <wp:effectExtent l="0" t="0" r="28575" b="133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1325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4F9AE9" w14:textId="77777777" w:rsidR="00A52B82" w:rsidRPr="00DF0AD3" w:rsidRDefault="00A52B82" w:rsidP="00C43D3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ПРИНЯТО</w:t>
                            </w:r>
                          </w:p>
                          <w:p w14:paraId="48F6A553" w14:textId="599E8826" w:rsidR="00A52B82" w:rsidRDefault="00A52B82" w:rsidP="00C43D30">
                            <w:pPr>
                              <w:spacing w:line="276" w:lineRule="auto"/>
                              <w:jc w:val="center"/>
                            </w:pPr>
                            <w:r>
                              <w:t>Протокол учебно-методического объединения</w:t>
                            </w:r>
                          </w:p>
                          <w:p w14:paraId="39314256" w14:textId="77777777" w:rsidR="00A52B82" w:rsidRDefault="00A52B82" w:rsidP="00C43D30">
                            <w:pPr>
                              <w:spacing w:line="276" w:lineRule="auto"/>
                              <w:jc w:val="center"/>
                            </w:pPr>
                            <w:r>
                              <w:t>от «___» ________________ г. № 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AF87B" id="_x0000_s1027" type="#_x0000_t202" style="position:absolute;left:0;text-align:left;margin-left:1pt;margin-top:14pt;width:234.75pt;height:81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" strokecolor="white">
                <v:textbox>
                  <w:txbxContent>
                    <w:p w14:paraId="404F9AE9" w14:textId="77777777" w:rsidR="00A52B82" w:rsidRPr="00DF0AD3" w:rsidRDefault="00A52B82" w:rsidP="00C43D3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ПРИНЯТО</w:t>
                      </w:r>
                    </w:p>
                    <w:p w14:paraId="48F6A553" w14:textId="599E8826" w:rsidR="00A52B82" w:rsidRDefault="00A52B82" w:rsidP="00C43D30">
                      <w:pPr>
                        <w:spacing w:line="276" w:lineRule="auto"/>
                        <w:jc w:val="center"/>
                      </w:pPr>
                      <w:r>
                        <w:t>Протокол учебно-методического объединения</w:t>
                      </w:r>
                    </w:p>
                    <w:p w14:paraId="39314256" w14:textId="77777777" w:rsidR="00A52B82" w:rsidRDefault="00A52B82" w:rsidP="00C43D30">
                      <w:pPr>
                        <w:spacing w:line="276" w:lineRule="auto"/>
                        <w:jc w:val="center"/>
                      </w:pPr>
                      <w:r>
                        <w:t>от «___» ________________ г. № 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5A74E13" wp14:editId="6201A4DD">
                <wp:simplePos x="0" y="0"/>
                <wp:positionH relativeFrom="column">
                  <wp:posOffset>3069590</wp:posOffset>
                </wp:positionH>
                <wp:positionV relativeFrom="paragraph">
                  <wp:posOffset>168910</wp:posOffset>
                </wp:positionV>
                <wp:extent cx="2856865" cy="1034415"/>
                <wp:effectExtent l="0" t="0" r="19685" b="1333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6865" cy="1034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7BA2F" w14:textId="008B70FF" w:rsidR="00A52B82" w:rsidRPr="00DF0AD3" w:rsidRDefault="00A52B82" w:rsidP="00C43D3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РАЗРАБОТЧИК</w:t>
                            </w:r>
                            <w:r w:rsidR="003C2C82">
                              <w:rPr>
                                <w:b/>
                              </w:rPr>
                              <w:t>И</w:t>
                            </w:r>
                          </w:p>
                          <w:p w14:paraId="252E98B5" w14:textId="3FBB5B53" w:rsidR="00A52B82" w:rsidRDefault="00607EE6" w:rsidP="00A47AF0">
                            <w:pPr>
                              <w:spacing w:line="276" w:lineRule="auto"/>
                              <w:jc w:val="center"/>
                              <w:rPr>
                                <w:kern w:val="0"/>
                              </w:rPr>
                            </w:pPr>
                            <w:sdt>
                              <w:sdtPr>
                                <w:rPr>
                                  <w:kern w:val="0"/>
                                </w:rPr>
                                <w:id w:val="1964388226"/>
                                <w:text/>
                              </w:sdtPr>
                              <w:sdtEndPr/>
                              <w:sdtContent>
                                <w:r w:rsidR="00A52B82" w:rsidRPr="008F4D86">
                                  <w:rPr>
                                    <w:kern w:val="0"/>
                                  </w:rPr>
                                  <w:t>С.Е. Ибакаева</w:t>
                                </w:r>
                              </w:sdtContent>
                            </w:sdt>
                          </w:p>
                          <w:p w14:paraId="007A9D6A" w14:textId="7AF59684" w:rsidR="003C2C82" w:rsidRDefault="003C2C82" w:rsidP="00A47AF0">
                            <w:pPr>
                              <w:spacing w:line="276" w:lineRule="auto"/>
                              <w:jc w:val="center"/>
                              <w:rPr>
                                <w:kern w:val="0"/>
                              </w:rPr>
                            </w:pPr>
                            <w:r>
                              <w:rPr>
                                <w:kern w:val="0"/>
                              </w:rPr>
                              <w:t>Т.В. Деменева</w:t>
                            </w:r>
                          </w:p>
                          <w:p w14:paraId="2525D84A" w14:textId="08D97C12" w:rsidR="00EC14B2" w:rsidRPr="008F4D86" w:rsidRDefault="00EC14B2" w:rsidP="00A47AF0">
                            <w:pPr>
                              <w:spacing w:line="276" w:lineRule="auto"/>
                              <w:jc w:val="center"/>
                            </w:pPr>
                            <w:r>
                              <w:rPr>
                                <w:kern w:val="0"/>
                              </w:rPr>
                              <w:t>Я.И.Бронникова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74E13" id="_x0000_s1028" type="#_x0000_t202" style="position:absolute;left:0;text-align:left;margin-left:241.7pt;margin-top:13.3pt;width:224.95pt;height:81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" strokecolor="white">
                <v:textbox>
                  <w:txbxContent>
                    <w:p w14:paraId="6D77BA2F" w14:textId="008B70FF" w:rsidR="00A52B82" w:rsidRPr="00DF0AD3" w:rsidRDefault="00A52B82" w:rsidP="00C43D3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РАЗРАБОТЧИК</w:t>
                      </w:r>
                      <w:r w:rsidR="003C2C82">
                        <w:rPr>
                          <w:b/>
                        </w:rPr>
                        <w:t>И</w:t>
                      </w:r>
                    </w:p>
                    <w:p w14:paraId="252E98B5" w14:textId="3FBB5B53" w:rsidR="00A52B82" w:rsidRDefault="00607EE6" w:rsidP="00A47AF0">
                      <w:pPr>
                        <w:spacing w:line="276" w:lineRule="auto"/>
                        <w:jc w:val="center"/>
                        <w:rPr>
                          <w:kern w:val="0"/>
                        </w:rPr>
                      </w:pPr>
                      <w:sdt>
                        <w:sdtPr>
                          <w:rPr>
                            <w:kern w:val="0"/>
                          </w:rPr>
                          <w:id w:val="1964388226"/>
                          <w:text/>
                        </w:sdtPr>
                        <w:sdtEndPr/>
                        <w:sdtContent>
                          <w:r w:rsidR="00A52B82" w:rsidRPr="008F4D86">
                            <w:rPr>
                              <w:kern w:val="0"/>
                            </w:rPr>
                            <w:t>С.Е. Ибакаева</w:t>
                          </w:r>
                        </w:sdtContent>
                      </w:sdt>
                    </w:p>
                    <w:p w14:paraId="007A9D6A" w14:textId="7AF59684" w:rsidR="003C2C82" w:rsidRDefault="003C2C82" w:rsidP="00A47AF0">
                      <w:pPr>
                        <w:spacing w:line="276" w:lineRule="auto"/>
                        <w:jc w:val="center"/>
                        <w:rPr>
                          <w:kern w:val="0"/>
                        </w:rPr>
                      </w:pPr>
                      <w:r>
                        <w:rPr>
                          <w:kern w:val="0"/>
                        </w:rPr>
                        <w:t>Т.В. Деменева</w:t>
                      </w:r>
                    </w:p>
                    <w:p w14:paraId="2525D84A" w14:textId="08D97C12" w:rsidR="00EC14B2" w:rsidRPr="008F4D86" w:rsidRDefault="00EC14B2" w:rsidP="00A47AF0">
                      <w:pPr>
                        <w:spacing w:line="276" w:lineRule="auto"/>
                        <w:jc w:val="center"/>
                      </w:pPr>
                      <w:r>
                        <w:rPr>
                          <w:kern w:val="0"/>
                        </w:rPr>
                        <w:t>Я.И.Бронникова</w:t>
                      </w:r>
                    </w:p>
                  </w:txbxContent>
                </v:textbox>
              </v:shape>
            </w:pict>
          </mc:Fallback>
        </mc:AlternateContent>
      </w:r>
    </w:p>
    <w:p w14:paraId="4D16E215" w14:textId="77777777" w:rsidR="00AE3522" w:rsidRDefault="00AE3522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01EC0F95" w14:textId="77777777" w:rsidR="00C43D30" w:rsidRDefault="00C43D30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581E7356" w14:textId="77777777" w:rsidR="00C43D30" w:rsidRDefault="00C43D30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233B8A88" w14:textId="77777777" w:rsidR="00C43D30" w:rsidRDefault="00C43D30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3E3E372F" w14:textId="77777777" w:rsidR="00C43D30" w:rsidRDefault="00C43D30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73D7CD41" w14:textId="77777777" w:rsidR="00C43D30" w:rsidRDefault="00C43D30" w:rsidP="00D10234">
      <w:pPr>
        <w:shd w:val="clear" w:color="auto" w:fill="FFFFFF"/>
        <w:spacing w:before="91"/>
        <w:ind w:firstLine="10"/>
        <w:rPr>
          <w:sz w:val="28"/>
          <w:szCs w:val="28"/>
        </w:rPr>
      </w:pPr>
    </w:p>
    <w:p w14:paraId="63E31599" w14:textId="77777777" w:rsidR="001239BF" w:rsidRDefault="001239BF" w:rsidP="00223CF8"/>
    <w:p w14:paraId="19C088DE" w14:textId="4C1195F9" w:rsidR="001239BF" w:rsidRDefault="001239BF" w:rsidP="00FE536C">
      <w:pPr>
        <w:jc w:val="center"/>
      </w:pPr>
      <w:r>
        <w:t>20</w:t>
      </w:r>
      <w:r w:rsidR="008F4D86">
        <w:t>18</w:t>
      </w:r>
      <w:r>
        <w:t xml:space="preserve"> г.</w:t>
      </w:r>
    </w:p>
    <w:p w14:paraId="0A4F70E9" w14:textId="77777777" w:rsidR="00303E3F" w:rsidRDefault="00303E3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  <w:sectPr w:rsidR="00303E3F" w:rsidSect="006D487F">
          <w:foot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209" w:gutter="0"/>
          <w:pgNumType w:start="1"/>
          <w:cols w:space="708"/>
          <w:titlePg/>
          <w:docGrid w:linePitch="360"/>
        </w:sectPr>
      </w:pPr>
    </w:p>
    <w:p w14:paraId="24AB6054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2A49F2">
        <w:rPr>
          <w:b/>
        </w:rPr>
        <w:lastRenderedPageBreak/>
        <w:t>СОДЕРЖАНИЕ</w:t>
      </w:r>
    </w:p>
    <w:p w14:paraId="5D9B4D82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</w:p>
    <w:p w14:paraId="54C16507" w14:textId="77777777" w:rsidR="004B42B9" w:rsidRDefault="004B42B9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sz w:val="28"/>
        </w:rPr>
        <w:fldChar w:fldCharType="begin"/>
      </w:r>
      <w:r>
        <w:rPr>
          <w:sz w:val="28"/>
        </w:rPr>
        <w:instrText xml:space="preserve"> TOC \o "1-3" \h \z \u </w:instrText>
      </w:r>
      <w:r>
        <w:rPr>
          <w:sz w:val="28"/>
        </w:rPr>
        <w:fldChar w:fldCharType="separate"/>
      </w:r>
      <w:hyperlink w:anchor="_Toc526371689" w:history="1">
        <w:r w:rsidRPr="009040F8">
          <w:rPr>
            <w:rStyle w:val="a7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Pr="009040F8">
          <w:rPr>
            <w:rStyle w:val="a7"/>
            <w:noProof/>
          </w:rPr>
          <w:t>ОБЩАЯ ХАРАКТЕРИСТИКА ПРОГРАММЫ УЧЕБНОЙ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_Toc526371689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07EE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A4DA1CD" w14:textId="77777777" w:rsidR="004B42B9" w:rsidRDefault="00607EE6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526371690" w:history="1">
        <w:r w:rsidR="004B42B9" w:rsidRPr="009040F8">
          <w:rPr>
            <w:rStyle w:val="a7"/>
            <w:noProof/>
          </w:rPr>
          <w:t>2.</w:t>
        </w:r>
        <w:r w:rsidR="004B42B9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4B42B9" w:rsidRPr="009040F8">
          <w:rPr>
            <w:rStyle w:val="a7"/>
            <w:noProof/>
          </w:rPr>
          <w:t>СТРУКТУРА И СОДЕРЖАНИЕ УЧЕБНОЙ ДИСЦИПЛИНЫ</w:t>
        </w:r>
        <w:r w:rsidR="004B42B9">
          <w:rPr>
            <w:noProof/>
            <w:webHidden/>
          </w:rPr>
          <w:tab/>
        </w:r>
        <w:r w:rsidR="004B42B9">
          <w:rPr>
            <w:noProof/>
            <w:webHidden/>
          </w:rPr>
          <w:fldChar w:fldCharType="begin"/>
        </w:r>
        <w:r w:rsidR="004B42B9">
          <w:rPr>
            <w:noProof/>
            <w:webHidden/>
          </w:rPr>
          <w:instrText xml:space="preserve"> PAGEREF _Toc526371690 \h </w:instrText>
        </w:r>
        <w:r w:rsidR="004B42B9">
          <w:rPr>
            <w:noProof/>
            <w:webHidden/>
          </w:rPr>
        </w:r>
        <w:r w:rsidR="004B42B9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4B42B9">
          <w:rPr>
            <w:noProof/>
            <w:webHidden/>
          </w:rPr>
          <w:fldChar w:fldCharType="end"/>
        </w:r>
      </w:hyperlink>
    </w:p>
    <w:p w14:paraId="2F44EA4C" w14:textId="77777777" w:rsidR="004B42B9" w:rsidRDefault="00607EE6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526371691" w:history="1">
        <w:r w:rsidR="004B42B9" w:rsidRPr="009040F8">
          <w:rPr>
            <w:rStyle w:val="a7"/>
            <w:noProof/>
          </w:rPr>
          <w:t>3.</w:t>
        </w:r>
        <w:r w:rsidR="004B42B9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4B42B9" w:rsidRPr="009040F8">
          <w:rPr>
            <w:rStyle w:val="a7"/>
            <w:noProof/>
          </w:rPr>
          <w:t>УСЛОВИЯ РЕАЛИЗАЦИИ ПРОГРАММЫ УЧЕБНОЙ ДИСЦИПЛИНЫ</w:t>
        </w:r>
        <w:r w:rsidR="004B42B9">
          <w:rPr>
            <w:noProof/>
            <w:webHidden/>
          </w:rPr>
          <w:tab/>
        </w:r>
        <w:r w:rsidR="004B42B9">
          <w:rPr>
            <w:noProof/>
            <w:webHidden/>
          </w:rPr>
          <w:fldChar w:fldCharType="begin"/>
        </w:r>
        <w:r w:rsidR="004B42B9">
          <w:rPr>
            <w:noProof/>
            <w:webHidden/>
          </w:rPr>
          <w:instrText xml:space="preserve"> PAGEREF _Toc526371691 \h </w:instrText>
        </w:r>
        <w:r w:rsidR="004B42B9">
          <w:rPr>
            <w:noProof/>
            <w:webHidden/>
          </w:rPr>
        </w:r>
        <w:r w:rsidR="004B42B9"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 w:rsidR="004B42B9">
          <w:rPr>
            <w:noProof/>
            <w:webHidden/>
          </w:rPr>
          <w:fldChar w:fldCharType="end"/>
        </w:r>
      </w:hyperlink>
    </w:p>
    <w:p w14:paraId="01DD41A0" w14:textId="77777777" w:rsidR="004B42B9" w:rsidRDefault="00607EE6">
      <w:pPr>
        <w:pStyle w:val="12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526371692" w:history="1">
        <w:r w:rsidR="004B42B9" w:rsidRPr="009040F8">
          <w:rPr>
            <w:rStyle w:val="a7"/>
            <w:noProof/>
          </w:rPr>
          <w:t>4.</w:t>
        </w:r>
        <w:r w:rsidR="004B42B9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4B42B9" w:rsidRPr="009040F8">
          <w:rPr>
            <w:rStyle w:val="a7"/>
            <w:noProof/>
          </w:rPr>
          <w:t>КОНТРОЛЬ И ОЦЕНКА РЕЗУЛЬТАТОВ ОСВОЕНИЯ УЧЕБНОЙ ДИСЦИПЛИНЫ</w:t>
        </w:r>
        <w:r w:rsidR="004B42B9">
          <w:rPr>
            <w:noProof/>
            <w:webHidden/>
          </w:rPr>
          <w:tab/>
        </w:r>
        <w:r w:rsidR="004B42B9">
          <w:rPr>
            <w:noProof/>
            <w:webHidden/>
          </w:rPr>
          <w:fldChar w:fldCharType="begin"/>
        </w:r>
        <w:r w:rsidR="004B42B9">
          <w:rPr>
            <w:noProof/>
            <w:webHidden/>
          </w:rPr>
          <w:instrText xml:space="preserve"> PAGEREF _Toc526371692 \h </w:instrText>
        </w:r>
        <w:r w:rsidR="004B42B9">
          <w:rPr>
            <w:noProof/>
            <w:webHidden/>
          </w:rPr>
        </w:r>
        <w:r w:rsidR="004B42B9"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 w:rsidR="004B42B9">
          <w:rPr>
            <w:noProof/>
            <w:webHidden/>
          </w:rPr>
          <w:fldChar w:fldCharType="end"/>
        </w:r>
      </w:hyperlink>
    </w:p>
    <w:p w14:paraId="0ED43ED0" w14:textId="7F0D65DA" w:rsidR="001239BF" w:rsidRDefault="004B42B9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  <w:r>
        <w:rPr>
          <w:sz w:val="28"/>
        </w:rPr>
        <w:fldChar w:fldCharType="end"/>
      </w:r>
    </w:p>
    <w:p w14:paraId="7F7A6243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1518A71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6DCEF5D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37BA4D2A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012F1B1B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072F7BEE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43B217E1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224ADD7B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2D1F8576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</w:rPr>
      </w:pPr>
    </w:p>
    <w:p w14:paraId="2D4FC82D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8BF24B0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07EF5293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033F94B1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9380220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34B6457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4F93CDC8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744A4C8B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16756FF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5481610F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02754FEC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6987D18C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1A7EC646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0C8930D1" w14:textId="77777777" w:rsidR="006B54B3" w:rsidRDefault="006B54B3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06227D0C" w14:textId="77777777" w:rsidR="001239BF" w:rsidRDefault="001239BF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7423F4E5" w14:textId="77777777" w:rsidR="00003E65" w:rsidRDefault="00003E65" w:rsidP="00223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14:paraId="2276F698" w14:textId="77777777" w:rsidR="001239BF" w:rsidRPr="005D39DE" w:rsidRDefault="001239BF" w:rsidP="002A6EC4">
      <w:pPr>
        <w:pStyle w:val="1"/>
        <w:jc w:val="left"/>
        <w:rPr>
          <w:szCs w:val="28"/>
        </w:rPr>
      </w:pPr>
      <w:bookmarkStart w:id="0" w:name="_Toc490825771"/>
      <w:bookmarkStart w:id="1" w:name="_Toc526371689"/>
      <w:r w:rsidRPr="005D39DE">
        <w:lastRenderedPageBreak/>
        <w:t>ОБЩАЯ ХАРАКТЕРИСТИКА ПРОГРАММЫ УЧЕБНОЙ ДИСЦИПЛИНЫ</w:t>
      </w:r>
      <w:bookmarkEnd w:id="0"/>
      <w:bookmarkEnd w:id="1"/>
      <w:r w:rsidRPr="005D39DE">
        <w:t xml:space="preserve"> </w:t>
      </w:r>
    </w:p>
    <w:p w14:paraId="48DEF35E" w14:textId="77777777" w:rsidR="001239BF" w:rsidRPr="005C0C1B" w:rsidRDefault="001239BF" w:rsidP="005E22F1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76" w:lineRule="auto"/>
        <w:ind w:left="709" w:right="-187" w:hanging="709"/>
        <w:jc w:val="both"/>
        <w:rPr>
          <w:b/>
        </w:rPr>
      </w:pPr>
      <w:r w:rsidRPr="005C0C1B">
        <w:rPr>
          <w:b/>
        </w:rPr>
        <w:t xml:space="preserve">Область применения </w:t>
      </w:r>
      <w:r w:rsidR="00907E04">
        <w:rPr>
          <w:b/>
        </w:rPr>
        <w:t xml:space="preserve">рабочей </w:t>
      </w:r>
      <w:r w:rsidRPr="005C0C1B">
        <w:rPr>
          <w:b/>
        </w:rPr>
        <w:t>программы</w:t>
      </w:r>
    </w:p>
    <w:p w14:paraId="3272331E" w14:textId="77777777" w:rsidR="003B5585" w:rsidRDefault="001239BF" w:rsidP="003B5585">
      <w:pPr>
        <w:spacing w:line="276" w:lineRule="auto"/>
        <w:ind w:firstLine="709"/>
        <w:jc w:val="both"/>
      </w:pPr>
      <w:r w:rsidRPr="003A0158">
        <w:t>Рабочая программа учебной дисциплины</w:t>
      </w:r>
      <w:r w:rsidR="006D487F" w:rsidRPr="003A0158">
        <w:t xml:space="preserve"> </w:t>
      </w:r>
      <w:r w:rsidR="00E557BF" w:rsidRPr="003A0158">
        <w:t>Информатика</w:t>
      </w:r>
      <w:r w:rsidR="00656272" w:rsidRPr="003A0158">
        <w:rPr>
          <w:b/>
        </w:rPr>
        <w:t xml:space="preserve"> </w:t>
      </w:r>
      <w:r w:rsidRPr="003A0158">
        <w:t xml:space="preserve">является частью </w:t>
      </w:r>
      <w:sdt>
        <w:sdtPr>
          <w:alias w:val="основных профессиональных образовательных программ "/>
          <w:tag w:val="основных профессиональных образовательных программ "/>
          <w:id w:val="-1098248410"/>
          <w:placeholder>
            <w:docPart w:val="1EA2B8982B02496DA0C8801DCE60C7A1"/>
          </w:placeholder>
          <w:comboBox>
            <w:listItem w:value="Выберите элемент."/>
            <w:listItem w:displayText="основных профессиональных образовательных программ " w:value="основных профессиональных образовательных программ "/>
            <w:listItem w:displayText="основной профессиональной образовательной программы" w:value="основной профессиональной образовательной программы"/>
          </w:comboBox>
        </w:sdtPr>
        <w:sdtEndPr/>
        <w:sdtContent>
          <w:r w:rsidR="00E557BF" w:rsidRPr="003A0158">
            <w:t xml:space="preserve">основной профессиональной образовательной программы </w:t>
          </w:r>
        </w:sdtContent>
      </w:sdt>
      <w:r w:rsidRPr="003A0158">
        <w:t>подготовки специалистов среднего звена</w:t>
      </w:r>
      <w:r w:rsidR="00003E65" w:rsidRPr="003A0158">
        <w:t xml:space="preserve"> (далее – ППССЗ)</w:t>
      </w:r>
      <w:r w:rsidR="00A75EE1" w:rsidRPr="003A0158">
        <w:t xml:space="preserve"> </w:t>
      </w:r>
      <w:r w:rsidRPr="003A0158">
        <w:t xml:space="preserve">базовой подготовки в очной форме обучения на базе основного общего образования с получением среднего общего образования со сроком обучения 3 года 10 </w:t>
      </w:r>
      <w:r w:rsidRPr="003B5585">
        <w:t xml:space="preserve">месяцев по </w:t>
      </w:r>
      <w:sdt>
        <w:sdtPr>
          <w:alias w:val="специальностям"/>
          <w:tag w:val="специальностям"/>
          <w:id w:val="-151758459"/>
          <w:placeholder>
            <w:docPart w:val="1EA2B8982B02496DA0C8801DCE60C7A1"/>
          </w:placeholder>
          <w:comboBox>
            <w:listItem w:value="Выберите элемент."/>
            <w:listItem w:displayText="специальностям" w:value="специальностям"/>
            <w:listItem w:displayText="специальности" w:value="специальности"/>
          </w:comboBox>
        </w:sdtPr>
        <w:sdtEndPr/>
        <w:sdtContent>
          <w:r w:rsidR="00684E73" w:rsidRPr="003B5585">
            <w:t>специальностям</w:t>
          </w:r>
        </w:sdtContent>
      </w:sdt>
      <w:r w:rsidRPr="003B5585">
        <w:t xml:space="preserve"> среднего профессионального о</w:t>
      </w:r>
      <w:r w:rsidR="00003E65" w:rsidRPr="003B5585">
        <w:t>бразования</w:t>
      </w:r>
      <w:r w:rsidR="003B5585">
        <w:t>:</w:t>
      </w:r>
      <w:r w:rsidR="003A0158" w:rsidRPr="003B5585">
        <w:t xml:space="preserve"> </w:t>
      </w:r>
    </w:p>
    <w:p w14:paraId="709E7EF7" w14:textId="77777777" w:rsidR="003B5585" w:rsidRDefault="003B5585" w:rsidP="003B5585">
      <w:pPr>
        <w:spacing w:line="276" w:lineRule="auto"/>
        <w:ind w:firstLine="709"/>
        <w:jc w:val="both"/>
      </w:pPr>
      <w:r w:rsidRPr="003B5585">
        <w:t>13.02.11 Техническая эксплуатация и обслуживание электрического и электромеханического оборудования (в металлургической области)</w:t>
      </w:r>
    </w:p>
    <w:p w14:paraId="6D1336B3" w14:textId="77777777" w:rsidR="007A27B5" w:rsidRDefault="003B5585" w:rsidP="007A27B5">
      <w:pPr>
        <w:spacing w:line="276" w:lineRule="auto"/>
        <w:ind w:firstLine="709"/>
        <w:jc w:val="both"/>
      </w:pPr>
      <w:r w:rsidRPr="003B5585">
        <w:t>15.02.01 Монтаж и техническая эксплуатация промышленного оборудования (по отраслям)</w:t>
      </w:r>
    </w:p>
    <w:p w14:paraId="6D2A4FCA" w14:textId="77777777" w:rsidR="007A27B5" w:rsidRDefault="003B5585" w:rsidP="007A27B5">
      <w:pPr>
        <w:spacing w:line="276" w:lineRule="auto"/>
        <w:ind w:firstLine="709"/>
        <w:jc w:val="both"/>
      </w:pPr>
      <w:r w:rsidRPr="003B5585">
        <w:t>15.02.08 Технология машиностроения</w:t>
      </w:r>
    </w:p>
    <w:p w14:paraId="6C88DF91" w14:textId="77777777" w:rsidR="007A27B5" w:rsidRDefault="003B5585" w:rsidP="007A27B5">
      <w:pPr>
        <w:spacing w:line="276" w:lineRule="auto"/>
        <w:ind w:firstLine="709"/>
        <w:jc w:val="both"/>
      </w:pPr>
      <w:r w:rsidRPr="003B5585">
        <w:t>15.02.12 Монтаж, техническая эксплуатация и ремонт промышленного оборудования  (по отраслям)</w:t>
      </w:r>
    </w:p>
    <w:p w14:paraId="76FCBDAE" w14:textId="77777777" w:rsidR="007A27B5" w:rsidRDefault="003B5585" w:rsidP="007A27B5">
      <w:pPr>
        <w:spacing w:line="276" w:lineRule="auto"/>
        <w:ind w:firstLine="709"/>
        <w:jc w:val="both"/>
      </w:pPr>
      <w:r w:rsidRPr="003B5585">
        <w:t xml:space="preserve">22.02.01 Металлургия черных металлов </w:t>
      </w:r>
    </w:p>
    <w:p w14:paraId="3E532057" w14:textId="77777777" w:rsidR="007A27B5" w:rsidRDefault="003B5585" w:rsidP="007A27B5">
      <w:pPr>
        <w:spacing w:line="276" w:lineRule="auto"/>
        <w:ind w:firstLine="709"/>
        <w:jc w:val="both"/>
      </w:pPr>
      <w:r w:rsidRPr="003B5585">
        <w:t>22.02.04 Металловедение и термообработка металлов</w:t>
      </w:r>
    </w:p>
    <w:p w14:paraId="7B9A2A39" w14:textId="77777777" w:rsidR="007A27B5" w:rsidRDefault="003B5585" w:rsidP="007A27B5">
      <w:pPr>
        <w:spacing w:line="276" w:lineRule="auto"/>
        <w:ind w:firstLine="709"/>
        <w:jc w:val="both"/>
      </w:pPr>
      <w:r w:rsidRPr="003B5585">
        <w:t>22.02.05 Обработка металлов давлением</w:t>
      </w:r>
    </w:p>
    <w:p w14:paraId="365AFC11" w14:textId="4311BB74" w:rsidR="003B5585" w:rsidRPr="007A27B5" w:rsidRDefault="003B5585" w:rsidP="007A27B5">
      <w:pPr>
        <w:spacing w:line="276" w:lineRule="auto"/>
        <w:ind w:firstLine="709"/>
        <w:jc w:val="both"/>
      </w:pPr>
      <w:r w:rsidRPr="003B5585">
        <w:rPr>
          <w:bCs/>
          <w:spacing w:val="-1"/>
        </w:rPr>
        <w:t>23.02.03 Техническое обслуживание и ремонт автомобильного транспорта</w:t>
      </w:r>
      <w:r w:rsidR="00EB3D05">
        <w:rPr>
          <w:bCs/>
          <w:spacing w:val="-1"/>
        </w:rPr>
        <w:t>,</w:t>
      </w:r>
    </w:p>
    <w:p w14:paraId="0E18CC66" w14:textId="49790835" w:rsidR="001239BF" w:rsidRPr="003A0158" w:rsidRDefault="00607EE6" w:rsidP="00EB3D05">
      <w:pPr>
        <w:spacing w:line="276" w:lineRule="auto"/>
        <w:jc w:val="both"/>
      </w:pPr>
      <w:sdt>
        <w:sdtPr>
          <w:alias w:val="реализуемых "/>
          <w:tag w:val="реализуемых "/>
          <w:id w:val="198672122"/>
          <w:placeholder>
            <w:docPart w:val="1EA2B8982B02496DA0C8801DCE60C7A1"/>
          </w:placeholder>
          <w:comboBox>
            <w:listItem w:value="Выберите элемент."/>
            <w:listItem w:displayText="реализуемых " w:value="реализуемых "/>
            <w:listItem w:displayText="реализуемой" w:value="реализуемой"/>
          </w:comboBox>
        </w:sdtPr>
        <w:sdtEndPr/>
        <w:sdtContent>
          <w:r w:rsidR="003848C2" w:rsidRPr="003B5585">
            <w:t>р</w:t>
          </w:r>
          <w:r w:rsidR="00684E73" w:rsidRPr="003B5585">
            <w:t xml:space="preserve">еализуемых </w:t>
          </w:r>
        </w:sdtContent>
      </w:sdt>
      <w:r w:rsidR="001239BF" w:rsidRPr="003B5585">
        <w:t>Первоуральским</w:t>
      </w:r>
      <w:r w:rsidR="001239BF" w:rsidRPr="003A0158">
        <w:t xml:space="preserve"> металлург</w:t>
      </w:r>
      <w:r w:rsidR="00A75EE1" w:rsidRPr="003A0158">
        <w:t>ическим колледжем (далее – ПМК)</w:t>
      </w:r>
      <w:r w:rsidR="00A52B82">
        <w:t xml:space="preserve"> в партнерстве с Первоуральским новотрубным заводом (далее – ПНТЗ), который входит в группу ЧТПЗ</w:t>
      </w:r>
      <w:r w:rsidR="00A75EE1" w:rsidRPr="003A0158">
        <w:t>.</w:t>
      </w:r>
    </w:p>
    <w:p w14:paraId="68662CD5" w14:textId="777D58D1" w:rsidR="001239BF" w:rsidRPr="005C0C1B" w:rsidRDefault="001239BF" w:rsidP="00D10234">
      <w:pPr>
        <w:spacing w:line="276" w:lineRule="auto"/>
        <w:ind w:firstLine="708"/>
        <w:jc w:val="both"/>
      </w:pPr>
      <w:r w:rsidRPr="003A0158">
        <w:t xml:space="preserve">Профиль </w:t>
      </w:r>
      <w:sdt>
        <w:sdtPr>
          <w:alias w:val="ППССЗ"/>
          <w:tag w:val="ППССЗ"/>
          <w:id w:val="-1025167250"/>
          <w:placeholder>
            <w:docPart w:val="1EA2B8982B02496DA0C8801DCE60C7A1"/>
          </w:placeholder>
          <w:dropDownList>
            <w:listItem w:value="Выберите элемент."/>
            <w:listItem w:displayText="указанной ППССЗ" w:value="указанной ППССЗ"/>
            <w:listItem w:displayText="указанных ППССЗ" w:value="указанных ППССЗ"/>
          </w:dropDownList>
        </w:sdtPr>
        <w:sdtEndPr/>
        <w:sdtContent>
          <w:r w:rsidR="00345B04" w:rsidRPr="003A0158">
            <w:t>указанной ППССЗ</w:t>
          </w:r>
        </w:sdtContent>
      </w:sdt>
      <w:r w:rsidR="00B70A6C" w:rsidRPr="003A0158">
        <w:t xml:space="preserve"> </w:t>
      </w:r>
      <w:r w:rsidRPr="003A0158">
        <w:t>технический.</w:t>
      </w:r>
      <w:r w:rsidR="0031364A">
        <w:t xml:space="preserve"> </w:t>
      </w:r>
      <w:r w:rsidR="002F4479" w:rsidRPr="00345B04">
        <w:t>Указанные ППССЗ учитывают</w:t>
      </w:r>
      <w:r w:rsidR="002F4479">
        <w:rPr>
          <w:color w:val="FF0000"/>
        </w:rPr>
        <w:t xml:space="preserve"> </w:t>
      </w:r>
      <w:r w:rsidR="00656272">
        <w:t>требования работодателя</w:t>
      </w:r>
      <w:r w:rsidRPr="005C0C1B">
        <w:t>.</w:t>
      </w:r>
    </w:p>
    <w:p w14:paraId="32D2E808" w14:textId="77777777" w:rsidR="00597179" w:rsidRPr="00684E73" w:rsidRDefault="001239BF" w:rsidP="009920C3">
      <w:pPr>
        <w:spacing w:line="276" w:lineRule="auto"/>
        <w:ind w:firstLine="708"/>
        <w:jc w:val="both"/>
      </w:pPr>
      <w:r w:rsidRPr="00684E73">
        <w:t xml:space="preserve">Настоящая рабочая программа </w:t>
      </w:r>
      <w:r w:rsidR="009920C3" w:rsidRPr="00684E73">
        <w:t xml:space="preserve">(далее – программа) </w:t>
      </w:r>
      <w:r w:rsidRPr="00684E73">
        <w:t>разработана на основе примерной программы</w:t>
      </w:r>
      <w:r w:rsidR="00B26D04" w:rsidRPr="00684E73">
        <w:t xml:space="preserve"> для профессиональных образовательных организаций</w:t>
      </w:r>
      <w:r w:rsidRPr="00684E73">
        <w:t>, рекомендованной Федеральным государственным автономным учреждением «Федеральный институт развития образования» (ФГАУ «ФИРО») (</w:t>
      </w:r>
      <w:r w:rsidR="00447827" w:rsidRPr="00684E73">
        <w:t>п</w:t>
      </w:r>
      <w:r w:rsidRPr="00684E73">
        <w:t xml:space="preserve">ротокол </w:t>
      </w:r>
      <w:sdt>
        <w:sdtPr>
          <w:alias w:val="номер и дата"/>
          <w:tag w:val="номер и дата"/>
          <w:id w:val="1573078804"/>
          <w:placeholder>
            <w:docPart w:val="6DE80129A5FE44ED84F6FF7CBE6DB1F0"/>
          </w:placeholder>
          <w:text/>
        </w:sdtPr>
        <w:sdtEndPr/>
        <w:sdtContent>
          <w:r w:rsidR="002F4479" w:rsidRPr="00684E73">
            <w:t>№ 3 от 21.07.2015 г.</w:t>
          </w:r>
        </w:sdtContent>
      </w:sdt>
      <w:r w:rsidR="00447827" w:rsidRPr="00684E73">
        <w:t>, р</w:t>
      </w:r>
      <w:r w:rsidRPr="00684E73">
        <w:t>егистрационный номер рецензии</w:t>
      </w:r>
      <w:r w:rsidRPr="00684E73">
        <w:rPr>
          <w:i/>
        </w:rPr>
        <w:t xml:space="preserve"> </w:t>
      </w:r>
      <w:sdt>
        <w:sdtPr>
          <w:alias w:val="номер и дата"/>
          <w:tag w:val="номер и дата"/>
          <w:id w:val="1422223046"/>
          <w:placeholder>
            <w:docPart w:val="6DE80129A5FE44ED84F6FF7CBE6DB1F0"/>
          </w:placeholder>
          <w:text/>
        </w:sdtPr>
        <w:sdtEndPr/>
        <w:sdtContent>
          <w:r w:rsidR="002F4479" w:rsidRPr="00684E73">
            <w:t>375 от 23.07.2015 г.</w:t>
          </w:r>
        </w:sdtContent>
      </w:sdt>
      <w:r w:rsidRPr="00684E73">
        <w:t xml:space="preserve"> ФГАУ «ФИРО»</w:t>
      </w:r>
      <w:r w:rsidR="00447827" w:rsidRPr="00684E73">
        <w:t xml:space="preserve">) и одобренной решением </w:t>
      </w:r>
      <w:r w:rsidR="000F36BD" w:rsidRPr="00684E73">
        <w:t>Федерального учебно-методического объединения (</w:t>
      </w:r>
      <w:r w:rsidR="00447827" w:rsidRPr="00684E73">
        <w:t>ФУМО</w:t>
      </w:r>
      <w:r w:rsidR="000F36BD" w:rsidRPr="00684E73">
        <w:t>)</w:t>
      </w:r>
      <w:r w:rsidR="00447827" w:rsidRPr="00684E73">
        <w:t xml:space="preserve"> по общему образованию (протокол №2/16-З от 28.06.2016</w:t>
      </w:r>
      <w:r w:rsidR="000F36BD" w:rsidRPr="00684E73">
        <w:t xml:space="preserve"> г.)</w:t>
      </w:r>
      <w:r w:rsidR="00757534" w:rsidRPr="00684E73">
        <w:t>.</w:t>
      </w:r>
      <w:r w:rsidR="009920C3" w:rsidRPr="00684E73">
        <w:t xml:space="preserve"> </w:t>
      </w:r>
    </w:p>
    <w:p w14:paraId="601C5006" w14:textId="77777777" w:rsidR="001239BF" w:rsidRDefault="009920C3" w:rsidP="009920C3">
      <w:pPr>
        <w:spacing w:line="276" w:lineRule="auto"/>
        <w:ind w:firstLine="708"/>
        <w:jc w:val="both"/>
      </w:pPr>
      <w:r>
        <w:t xml:space="preserve">Программа учитывает изменения, внесенные в Федеральный </w:t>
      </w:r>
      <w:r w:rsidR="00597179">
        <w:t xml:space="preserve">государственный </w:t>
      </w:r>
      <w:r>
        <w:t xml:space="preserve">стандарт среднего общего образования, </w:t>
      </w:r>
      <w:r w:rsidR="00F669BE">
        <w:t xml:space="preserve">зафиксированные примерной основной программой среднего общего образования, </w:t>
      </w:r>
      <w:r>
        <w:t>следует рекомендациям</w:t>
      </w:r>
      <w:r w:rsidR="00E2094F">
        <w:t>, одобренным</w:t>
      </w:r>
      <w:r>
        <w:t xml:space="preserve"> </w:t>
      </w:r>
      <w:r w:rsidR="00E2094F">
        <w:t xml:space="preserve">протоколом № 3 от 25.05.2017 г. </w:t>
      </w:r>
      <w:r>
        <w:t>Научно-методического совета Центра профессионального образования и систем квалификаций ФГАУ «ФИРО»</w:t>
      </w:r>
      <w:r w:rsidR="00907E04">
        <w:t>:</w:t>
      </w:r>
      <w:r>
        <w:t xml:space="preserve"> </w:t>
      </w:r>
      <w:r w:rsidR="00E2094F">
        <w:t>«Об уточнении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</w:t>
      </w:r>
      <w:r w:rsidR="00597179">
        <w:t>».</w:t>
      </w:r>
    </w:p>
    <w:p w14:paraId="3936DD35" w14:textId="77777777" w:rsidR="00656022" w:rsidRDefault="00656022" w:rsidP="009920C3">
      <w:pPr>
        <w:spacing w:line="276" w:lineRule="auto"/>
        <w:ind w:firstLine="708"/>
        <w:jc w:val="both"/>
      </w:pPr>
    </w:p>
    <w:p w14:paraId="1189B476" w14:textId="77777777" w:rsidR="007A27B5" w:rsidRDefault="007A27B5" w:rsidP="009920C3">
      <w:pPr>
        <w:spacing w:line="276" w:lineRule="auto"/>
        <w:ind w:firstLine="708"/>
        <w:jc w:val="both"/>
      </w:pPr>
    </w:p>
    <w:p w14:paraId="6ADCBB54" w14:textId="77777777" w:rsidR="007A27B5" w:rsidRDefault="007A27B5" w:rsidP="009920C3">
      <w:pPr>
        <w:spacing w:line="276" w:lineRule="auto"/>
        <w:ind w:firstLine="708"/>
        <w:jc w:val="both"/>
      </w:pPr>
    </w:p>
    <w:p w14:paraId="08D10ABB" w14:textId="77777777" w:rsidR="001239BF" w:rsidRPr="005C0C1B" w:rsidRDefault="001239BF" w:rsidP="005E22F1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right="-2" w:firstLine="0"/>
        <w:jc w:val="both"/>
        <w:rPr>
          <w:b/>
        </w:rPr>
      </w:pPr>
      <w:r w:rsidRPr="005C0C1B">
        <w:rPr>
          <w:b/>
        </w:rPr>
        <w:t>Место дисциплины в структуре основной образовательной программы</w:t>
      </w:r>
    </w:p>
    <w:p w14:paraId="56955E8E" w14:textId="37068E83" w:rsidR="001239BF" w:rsidRPr="003A0158" w:rsidRDefault="001239BF" w:rsidP="00201D12">
      <w:pPr>
        <w:spacing w:line="276" w:lineRule="auto"/>
        <w:ind w:firstLine="708"/>
        <w:jc w:val="both"/>
      </w:pPr>
      <w:r w:rsidRPr="003A0158">
        <w:t xml:space="preserve">В соответствии с учебными планами разработки </w:t>
      </w:r>
      <w:sdt>
        <w:sdtPr>
          <w:alias w:val="год"/>
          <w:tag w:val="год"/>
          <w:id w:val="-891884610"/>
          <w:placeholder>
            <w:docPart w:val="1EA2B8982B02496DA0C8801DCE60C7A1"/>
          </w:placeholder>
          <w:dropDownList>
            <w:listItem w:value="Выберите элемент."/>
            <w:listItem w:displayText="2017" w:value="2017"/>
            <w:listItem w:displayText="2018" w:value="2018"/>
          </w:dropDownList>
        </w:sdtPr>
        <w:sdtEndPr/>
        <w:sdtContent>
          <w:r w:rsidR="003A0158" w:rsidRPr="003A0158">
            <w:t>2018</w:t>
          </w:r>
        </w:sdtContent>
      </w:sdt>
      <w:r w:rsidRPr="003A0158">
        <w:t xml:space="preserve"> года</w:t>
      </w:r>
      <w:r w:rsidR="00C174ED" w:rsidRPr="003A0158">
        <w:t xml:space="preserve"> </w:t>
      </w:r>
      <w:r w:rsidR="00907E04" w:rsidRPr="003A0158">
        <w:t>дисциплина отнесена</w:t>
      </w:r>
      <w:r w:rsidR="00447827" w:rsidRPr="003A0158">
        <w:t xml:space="preserve"> </w:t>
      </w:r>
      <w:r w:rsidRPr="003A0158">
        <w:t xml:space="preserve">к </w:t>
      </w:r>
      <w:sdt>
        <w:sdtPr>
          <w:alias w:val="название цикла"/>
          <w:tag w:val="цикл"/>
          <w:id w:val="-9370844"/>
          <w:placeholder>
            <w:docPart w:val="1EA2B8982B02496DA0C8801DCE60C7A1"/>
          </w:placeholder>
          <w:dropDownList>
            <w:listItem w:value="Выберите элемент."/>
            <w:listItem w:displayText="общеобразовательному" w:value="общеобразовательному"/>
            <w:listItem w:displayText="профессиональному" w:value="профессиональному"/>
            <w:listItem w:displayText="математическому и общему естественнонаучному" w:value="математическому и общему естественнонаучному"/>
            <w:listItem w:displayText="общему гуманитарному и социально-экономическому" w:value="общему гуманитарному и социально-экономическому"/>
          </w:dropDownList>
        </w:sdtPr>
        <w:sdtEndPr/>
        <w:sdtContent>
          <w:r w:rsidR="003A0158" w:rsidRPr="003A0158">
            <w:t>общеобразовательному</w:t>
          </w:r>
        </w:sdtContent>
      </w:sdt>
      <w:r w:rsidRPr="003A0158">
        <w:t xml:space="preserve"> циклу</w:t>
      </w:r>
      <w:r w:rsidR="00907E04" w:rsidRPr="003A0158">
        <w:t>, является</w:t>
      </w:r>
      <w:r w:rsidR="00F710FD" w:rsidRPr="003A0158">
        <w:t xml:space="preserve"> </w:t>
      </w:r>
      <w:sdt>
        <w:sdtPr>
          <w:id w:val="5939491"/>
          <w:placeholder>
            <w:docPart w:val="DefaultPlaceholder_22675704"/>
          </w:placeholder>
          <w:comboBox>
            <w:listItem w:value="Выберите элемент."/>
            <w:listItem w:displayText="общей дисциплиной" w:value="общей дисциплиной"/>
            <w:listItem w:displayText="дисциплиной по выбору из предметной области" w:value="дисциплиной по выбору из предметной области"/>
            <w:listItem w:displayText="дополнительной дисциплиной по требованию работодателя" w:value="дополнительной дисциплиной по требованию работодателя"/>
          </w:comboBox>
        </w:sdtPr>
        <w:sdtEndPr/>
        <w:sdtContent>
          <w:r w:rsidR="003A0158" w:rsidRPr="003A0158">
            <w:t>дисциплиной по выбору из предметной области</w:t>
          </w:r>
        </w:sdtContent>
      </w:sdt>
      <w:r w:rsidR="007830B9" w:rsidRPr="003A0158">
        <w:t xml:space="preserve">, изучается </w:t>
      </w:r>
      <w:sdt>
        <w:sdtPr>
          <w:id w:val="5939500"/>
          <w:placeholder>
            <w:docPart w:val="DefaultPlaceholder_22675704"/>
          </w:placeholder>
          <w:comboBox>
            <w:listItem w:value="Выберите элемент."/>
            <w:listItem w:displayText="на базовом уровне" w:value="на базовом уровне"/>
            <w:listItem w:displayText="углубленно как профильная дисциплина" w:value="углубленно как профильная дисциплина"/>
          </w:comboBox>
        </w:sdtPr>
        <w:sdtEndPr/>
        <w:sdtContent>
          <w:r w:rsidR="00B63C01" w:rsidRPr="00B63C01">
            <w:t>углубленно как профильная дисциплина</w:t>
          </w:r>
        </w:sdtContent>
      </w:sdt>
      <w:r w:rsidR="00F710FD" w:rsidRPr="003A0158">
        <w:t xml:space="preserve"> </w:t>
      </w:r>
      <w:sdt>
        <w:sdtPr>
          <w:alias w:val="семестр"/>
          <w:tag w:val="семестр"/>
          <w:id w:val="-831290695"/>
          <w:placeholder>
            <w:docPart w:val="1EA2B8982B02496DA0C8801DCE60C7A1"/>
          </w:placeholder>
          <w:dropDownList>
            <w:listItem w:value="Выберите элемент."/>
            <w:listItem w:displayText="в первом семестре" w:value="в первом семестре"/>
            <w:listItem w:displayText="во втором семестре" w:value="во втором семестре"/>
            <w:listItem w:displayText="в первом и втором семестрах" w:value="в первом и втором семестрах"/>
            <w:listItem w:displayText="в третьем семестре" w:value="в третьем семестре"/>
            <w:listItem w:displayText="в третьем и четвертом семестрах" w:value="в третьем и четвертом семестрах"/>
          </w:dropDownList>
        </w:sdtPr>
        <w:sdtEndPr/>
        <w:sdtContent>
          <w:r w:rsidR="002F4479" w:rsidRPr="003A0158">
            <w:t>в первом и втором семестрах</w:t>
          </w:r>
        </w:sdtContent>
      </w:sdt>
      <w:r w:rsidRPr="003A0158">
        <w:t xml:space="preserve"> </w:t>
      </w:r>
      <w:sdt>
        <w:sdtPr>
          <w:id w:val="5939509"/>
          <w:placeholder>
            <w:docPart w:val="DefaultPlaceholder_22675704"/>
          </w:placeholder>
          <w:comboBox>
            <w:listItem w:value="Выберите элемент."/>
            <w:listItem w:displayText="первого" w:value="первого"/>
            <w:listItem w:displayText="второго" w:value="второго"/>
          </w:comboBox>
        </w:sdtPr>
        <w:sdtEndPr/>
        <w:sdtContent>
          <w:r w:rsidR="00410A43" w:rsidRPr="003A0158">
            <w:t>первого</w:t>
          </w:r>
        </w:sdtContent>
      </w:sdt>
      <w:r w:rsidR="00410A43" w:rsidRPr="003A0158">
        <w:t xml:space="preserve"> </w:t>
      </w:r>
      <w:r w:rsidRPr="003A0158">
        <w:t xml:space="preserve">курса обучения. </w:t>
      </w:r>
    </w:p>
    <w:p w14:paraId="3B595763" w14:textId="77777777" w:rsidR="001239BF" w:rsidRDefault="001239BF" w:rsidP="00201D12">
      <w:pPr>
        <w:spacing w:line="276" w:lineRule="auto"/>
        <w:ind w:firstLine="708"/>
        <w:jc w:val="both"/>
      </w:pPr>
    </w:p>
    <w:p w14:paraId="6D7A36B8" w14:textId="77777777" w:rsidR="001239BF" w:rsidRPr="005C0C1B" w:rsidRDefault="00071624" w:rsidP="00201D12">
      <w:pPr>
        <w:pStyle w:val="13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/>
        </w:rPr>
      </w:pPr>
      <w:r>
        <w:rPr>
          <w:b/>
        </w:rPr>
        <w:t>Цель</w:t>
      </w:r>
      <w:r w:rsidR="001239BF" w:rsidRPr="005C0C1B">
        <w:rPr>
          <w:b/>
        </w:rPr>
        <w:t xml:space="preserve"> и </w:t>
      </w:r>
      <w:r>
        <w:rPr>
          <w:b/>
        </w:rPr>
        <w:t>планируемые</w:t>
      </w:r>
      <w:r w:rsidR="001239BF" w:rsidRPr="005C0C1B">
        <w:rPr>
          <w:b/>
        </w:rPr>
        <w:t xml:space="preserve"> результат</w:t>
      </w:r>
      <w:r>
        <w:rPr>
          <w:b/>
        </w:rPr>
        <w:t>ы</w:t>
      </w:r>
      <w:r w:rsidR="001239BF" w:rsidRPr="005C0C1B">
        <w:rPr>
          <w:b/>
        </w:rPr>
        <w:t xml:space="preserve"> освоения дисциплины</w:t>
      </w:r>
    </w:p>
    <w:p w14:paraId="0492352C" w14:textId="77777777" w:rsidR="00FF730A" w:rsidRPr="00281D97" w:rsidRDefault="00071624" w:rsidP="00201D12">
      <w:pPr>
        <w:spacing w:line="276" w:lineRule="auto"/>
        <w:ind w:firstLine="709"/>
        <w:jc w:val="both"/>
      </w:pPr>
      <w:r>
        <w:t>Дисциплина ориентирована</w:t>
      </w:r>
      <w:r w:rsidR="00281D97" w:rsidRPr="00281D97">
        <w:t xml:space="preserve"> на достижение следующих целей: </w:t>
      </w:r>
    </w:p>
    <w:p w14:paraId="2AE2EB69" w14:textId="77777777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14:paraId="5E6DF821" w14:textId="77777777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3BD4F3CA" w14:textId="0CEC83F4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 xml:space="preserve">формирование у обучающихся умений применять, анализировать, преобразовывать информационные модели реальных объектов и процессов, </w:t>
      </w:r>
      <w:r w:rsidRPr="00E120BA">
        <w:rPr>
          <w:rFonts w:ascii="TimesNewRomanPSMT" w:hAnsi="TimesNewRomanPSMT"/>
        </w:rPr>
        <w:t>средствами информатики</w:t>
      </w:r>
      <w:r w:rsidRPr="00E120BA">
        <w:t>, в том числе при изучении других дисциплин;</w:t>
      </w:r>
    </w:p>
    <w:p w14:paraId="73995223" w14:textId="77777777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5BF10D09" w14:textId="77777777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14:paraId="498E09EE" w14:textId="77777777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rPr>
          <w:rFonts w:ascii="TimesNewRomanPSMT" w:hAnsi="TimesNewRomanPSMT"/>
        </w:rPr>
        <w:t>приобретение обучающимися знаний этических аспектов информационной деятельности и глобальных информационных коммуникаций в глобальных сетях;</w:t>
      </w:r>
      <w:r w:rsidRPr="00E120BA">
        <w:t xml:space="preserve">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14:paraId="691FCC5F" w14:textId="77777777" w:rsidR="00E120BA" w:rsidRPr="00E120BA" w:rsidRDefault="00E120BA" w:rsidP="00201D12">
      <w:pPr>
        <w:numPr>
          <w:ilvl w:val="0"/>
          <w:numId w:val="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rPr>
          <w:rFonts w:ascii="TimesNewRomanPSMT" w:hAnsi="TimesNewRomanPSMT"/>
        </w:rPr>
        <w:t>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14:paraId="6523896C" w14:textId="77777777" w:rsidR="00201D12" w:rsidRDefault="00E120BA" w:rsidP="00201D12">
      <w:pPr>
        <w:spacing w:line="276" w:lineRule="auto"/>
        <w:ind w:firstLine="567"/>
        <w:jc w:val="both"/>
      </w:pPr>
      <w:r w:rsidRPr="00281D97">
        <w:t>Освоение дисциплины обеспечивает достижение студентами следующих результатов:</w:t>
      </w:r>
    </w:p>
    <w:p w14:paraId="322168D9" w14:textId="1F5BCFE0" w:rsidR="00E120BA" w:rsidRPr="00201D12" w:rsidRDefault="00201D12" w:rsidP="00201D12">
      <w:pPr>
        <w:spacing w:line="276" w:lineRule="auto"/>
        <w:ind w:firstLine="567"/>
        <w:jc w:val="both"/>
      </w:pPr>
      <w:r>
        <w:rPr>
          <w:b/>
          <w:bCs/>
          <w:iCs/>
        </w:rPr>
        <w:t>Л</w:t>
      </w:r>
      <w:r w:rsidR="00E120BA" w:rsidRPr="00E120BA">
        <w:rPr>
          <w:b/>
          <w:bCs/>
          <w:iCs/>
        </w:rPr>
        <w:t>ичностных</w:t>
      </w:r>
      <w:r w:rsidR="00E120BA" w:rsidRPr="00E120BA">
        <w:rPr>
          <w:b/>
          <w:bCs/>
        </w:rPr>
        <w:t>:</w:t>
      </w:r>
    </w:p>
    <w:p w14:paraId="46C02A6B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14:paraId="55281FB0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осознание своего места в информационном обществе;</w:t>
      </w:r>
    </w:p>
    <w:p w14:paraId="7F549473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14:paraId="6AD00718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14:paraId="49AD2592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lastRenderedPageBreak/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14:paraId="128723A4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14:paraId="656EF6A2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14:paraId="6CF89D8F" w14:textId="77777777" w:rsidR="00E120BA" w:rsidRPr="00E120BA" w:rsidRDefault="00E120BA" w:rsidP="00201D12">
      <w:pPr>
        <w:numPr>
          <w:ilvl w:val="0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14:paraId="18C168B1" w14:textId="3EF9102A" w:rsidR="00E120BA" w:rsidRPr="00E120BA" w:rsidRDefault="00201D12" w:rsidP="00201D1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  <w:iCs/>
        </w:rPr>
        <w:t>М</w:t>
      </w:r>
      <w:r w:rsidR="00E120BA" w:rsidRPr="00E120BA">
        <w:rPr>
          <w:b/>
          <w:bCs/>
          <w:iCs/>
        </w:rPr>
        <w:t>етапредметных</w:t>
      </w:r>
      <w:r w:rsidR="00E120BA" w:rsidRPr="00E120BA">
        <w:rPr>
          <w:b/>
          <w:bCs/>
        </w:rPr>
        <w:t>:</w:t>
      </w:r>
    </w:p>
    <w:p w14:paraId="4EDA1DCD" w14:textId="77777777" w:rsidR="00E120BA" w:rsidRPr="00E120BA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определять цели, составлять планы деятельности и определять средства, необходимые для их реализации;</w:t>
      </w:r>
    </w:p>
    <w:p w14:paraId="20B61099" w14:textId="77777777" w:rsidR="00E120BA" w:rsidRPr="00E120BA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14:paraId="03A7903B" w14:textId="77777777" w:rsidR="00E120BA" w:rsidRPr="00E120BA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14:paraId="4E54E852" w14:textId="77777777" w:rsidR="00E120BA" w:rsidRPr="00E120BA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14:paraId="2A61772B" w14:textId="77777777" w:rsidR="00E120BA" w:rsidRPr="00E120BA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анализировать и представлять информацию, данную в электронных форматах на компьютере в различных видах;</w:t>
      </w:r>
    </w:p>
    <w:p w14:paraId="78257D3E" w14:textId="77777777" w:rsidR="00E120BA" w:rsidRPr="00E120BA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2066FB4" w14:textId="77777777" w:rsidR="00201D12" w:rsidRDefault="00E120BA" w:rsidP="00201D12">
      <w:pPr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14:paraId="03C55D0D" w14:textId="41E0ACB1" w:rsidR="00E120BA" w:rsidRPr="00E120BA" w:rsidRDefault="00201D12" w:rsidP="00201D1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 w:rsidRPr="00201D12">
        <w:rPr>
          <w:b/>
        </w:rPr>
        <w:t>П</w:t>
      </w:r>
      <w:r w:rsidR="00E120BA" w:rsidRPr="00201D12">
        <w:rPr>
          <w:b/>
        </w:rPr>
        <w:t>редметных</w:t>
      </w:r>
      <w:r w:rsidR="00E120BA" w:rsidRPr="00E120BA">
        <w:t>:</w:t>
      </w:r>
    </w:p>
    <w:p w14:paraId="458F62D6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сформированность представлений о роли информации и информационных процессов в окружающем мире;</w:t>
      </w:r>
    </w:p>
    <w:p w14:paraId="28CF7E8A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14:paraId="3B3642F5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использование готовых прикладных компьютерных программ по профилю подготовки;</w:t>
      </w:r>
    </w:p>
    <w:p w14:paraId="2BB38E24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владение способами представления, хранения и обработки данных на компьютере;</w:t>
      </w:r>
    </w:p>
    <w:p w14:paraId="2260CC74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владение компьютерными средствами представления и анализа данных электронных таблицах;</w:t>
      </w:r>
    </w:p>
    <w:p w14:paraId="76903BA7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lastRenderedPageBreak/>
        <w:t>сформированность представлений о базах данных и простейших средствах управления ими;</w:t>
      </w:r>
    </w:p>
    <w:p w14:paraId="164D7ABE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сформированность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14:paraId="356A9547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14:paraId="54ED9EDB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14:paraId="3AF41E23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14:paraId="4234F1BE" w14:textId="77777777" w:rsidR="00E120BA" w:rsidRPr="00E120BA" w:rsidRDefault="00E120BA" w:rsidP="00201D12">
      <w:pPr>
        <w:numPr>
          <w:ilvl w:val="0"/>
          <w:numId w:val="6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</w:pPr>
      <w:r w:rsidRPr="00E120BA">
        <w:rPr>
          <w:rFonts w:ascii="TimesNewRomanPSMT" w:hAnsi="TimesNewRomanPSMT"/>
        </w:rPr>
        <w:t>применение на практике средств защиты информации от вредоносных программ, правил личной безопасности и этики работы с информацией и средствами коммуникаций в Интернете.</w:t>
      </w:r>
    </w:p>
    <w:p w14:paraId="00CEABAA" w14:textId="77777777" w:rsidR="00A52B82" w:rsidRDefault="00A52B82" w:rsidP="00A52B82">
      <w:pPr>
        <w:spacing w:line="276" w:lineRule="auto"/>
        <w:ind w:firstLine="708"/>
        <w:jc w:val="both"/>
      </w:pPr>
      <w:r>
        <w:t xml:space="preserve">Работодатель (ПНТЗ) </w:t>
      </w:r>
      <w:r w:rsidRPr="00B26DF9">
        <w:t>сформ</w:t>
      </w:r>
      <w:r>
        <w:t>улировал</w:t>
      </w:r>
      <w:r w:rsidRPr="00B26DF9">
        <w:t xml:space="preserve"> </w:t>
      </w:r>
      <w:r>
        <w:t>дополнительный</w:t>
      </w:r>
      <w:r w:rsidRPr="00B26DF9">
        <w:t xml:space="preserve"> </w:t>
      </w:r>
      <w:r>
        <w:t>результат</w:t>
      </w:r>
      <w:r w:rsidRPr="00B26DF9">
        <w:t xml:space="preserve"> освоения </w:t>
      </w:r>
      <w:r>
        <w:t>ППССЗ (таблица 1), выделил в учебном плане учебно-</w:t>
      </w:r>
      <w:r w:rsidRPr="0094789C">
        <w:t>практические модули</w:t>
      </w:r>
      <w:r>
        <w:t xml:space="preserve"> (далее УПМ</w:t>
      </w:r>
      <w:r>
        <w:rPr>
          <w:rStyle w:val="af7"/>
        </w:rPr>
        <w:footnoteReference w:id="1"/>
      </w:r>
      <w:r>
        <w:t>) и подготовил информационные карты конкретных производственных участков</w:t>
      </w:r>
      <w:r>
        <w:rPr>
          <w:rStyle w:val="af7"/>
        </w:rPr>
        <w:footnoteReference w:id="2"/>
      </w:r>
      <w:r>
        <w:t xml:space="preserve"> (таблица 2.3).</w:t>
      </w:r>
    </w:p>
    <w:p w14:paraId="139C3B14" w14:textId="77777777" w:rsidR="00A52B82" w:rsidRDefault="00A52B82" w:rsidP="00A52B82">
      <w:pPr>
        <w:spacing w:line="276" w:lineRule="auto"/>
        <w:ind w:firstLine="708"/>
        <w:jc w:val="center"/>
        <w:rPr>
          <w:b/>
        </w:rPr>
      </w:pPr>
      <w:r w:rsidRPr="003D461A">
        <w:rPr>
          <w:b/>
        </w:rPr>
        <w:t>Планируемый результат освоения ППССЗ</w:t>
      </w:r>
      <w:r>
        <w:rPr>
          <w:b/>
        </w:rPr>
        <w:t>,</w:t>
      </w:r>
    </w:p>
    <w:p w14:paraId="6B932915" w14:textId="77777777" w:rsidR="00A52B82" w:rsidRDefault="00A52B82" w:rsidP="00A52B82">
      <w:pPr>
        <w:spacing w:line="276" w:lineRule="auto"/>
        <w:ind w:firstLine="708"/>
        <w:jc w:val="center"/>
        <w:rPr>
          <w:b/>
        </w:rPr>
      </w:pPr>
      <w:r w:rsidRPr="003D461A">
        <w:rPr>
          <w:b/>
        </w:rPr>
        <w:t>определен</w:t>
      </w:r>
      <w:r>
        <w:rPr>
          <w:b/>
        </w:rPr>
        <w:t>ный</w:t>
      </w:r>
      <w:r w:rsidRPr="003D461A">
        <w:rPr>
          <w:b/>
        </w:rPr>
        <w:t xml:space="preserve"> по запросу работодателя</w:t>
      </w:r>
    </w:p>
    <w:p w14:paraId="079C0687" w14:textId="77777777" w:rsidR="00A52B82" w:rsidRDefault="00A52B82" w:rsidP="00A52B82">
      <w:pPr>
        <w:spacing w:line="276" w:lineRule="auto"/>
        <w:ind w:firstLine="708"/>
        <w:jc w:val="right"/>
      </w:pPr>
      <w:r w:rsidRPr="0049143E">
        <w:t>Таблица 1</w:t>
      </w:r>
    </w:p>
    <w:tbl>
      <w:tblPr>
        <w:tblStyle w:val="a8"/>
        <w:tblW w:w="9498" w:type="dxa"/>
        <w:tblInd w:w="108" w:type="dxa"/>
        <w:tblLook w:val="04A0" w:firstRow="1" w:lastRow="0" w:firstColumn="1" w:lastColumn="0" w:noHBand="0" w:noVBand="1"/>
      </w:tblPr>
      <w:tblGrid>
        <w:gridCol w:w="3823"/>
        <w:gridCol w:w="3306"/>
        <w:gridCol w:w="2369"/>
      </w:tblGrid>
      <w:tr w:rsidR="00A52B82" w:rsidRPr="003D461A" w14:paraId="32E7ACA2" w14:textId="77777777" w:rsidTr="00A52B82">
        <w:tc>
          <w:tcPr>
            <w:tcW w:w="3823" w:type="dxa"/>
          </w:tcPr>
          <w:p w14:paraId="07B31687" w14:textId="77777777" w:rsidR="00A52B82" w:rsidRPr="003D461A" w:rsidRDefault="00A52B82" w:rsidP="00A52B82">
            <w:pPr>
              <w:pStyle w:val="ac"/>
              <w:numPr>
                <w:ilvl w:val="0"/>
                <w:numId w:val="26"/>
              </w:numPr>
              <w:jc w:val="center"/>
            </w:pPr>
            <w:r w:rsidRPr="003D461A">
              <w:t>Студент имеет представление о работе цеха, как элементе производственной системы ПНТЗ:</w:t>
            </w:r>
          </w:p>
        </w:tc>
        <w:tc>
          <w:tcPr>
            <w:tcW w:w="3306" w:type="dxa"/>
          </w:tcPr>
          <w:p w14:paraId="7C73F655" w14:textId="77777777" w:rsidR="00A52B82" w:rsidRPr="003D461A" w:rsidRDefault="00A52B82" w:rsidP="00A52B82">
            <w:pPr>
              <w:pStyle w:val="ac"/>
              <w:numPr>
                <w:ilvl w:val="0"/>
                <w:numId w:val="26"/>
              </w:numPr>
              <w:jc w:val="center"/>
              <w:rPr>
                <w:color w:val="FF0000"/>
              </w:rPr>
            </w:pPr>
            <w:r w:rsidRPr="003D461A">
              <w:t>Студент обладает SoftSkills</w:t>
            </w:r>
            <w:r w:rsidRPr="003D461A">
              <w:rPr>
                <w:rStyle w:val="af7"/>
              </w:rPr>
              <w:footnoteReference w:id="3"/>
            </w:r>
            <w:r w:rsidRPr="003D461A">
              <w:t xml:space="preserve"> («гибкими» навыками):</w:t>
            </w:r>
          </w:p>
          <w:p w14:paraId="07BE0B0D" w14:textId="77777777" w:rsidR="00A52B82" w:rsidRPr="003D461A" w:rsidRDefault="00A52B82" w:rsidP="00A52B82">
            <w:pPr>
              <w:pStyle w:val="af4"/>
              <w:jc w:val="center"/>
              <w:rPr>
                <w:i/>
              </w:rPr>
            </w:pPr>
          </w:p>
        </w:tc>
        <w:tc>
          <w:tcPr>
            <w:tcW w:w="2369" w:type="dxa"/>
          </w:tcPr>
          <w:p w14:paraId="20BAA20E" w14:textId="77777777" w:rsidR="00A52B82" w:rsidRPr="003D461A" w:rsidRDefault="00A52B82" w:rsidP="00A52B82">
            <w:pPr>
              <w:pStyle w:val="ac"/>
              <w:numPr>
                <w:ilvl w:val="0"/>
                <w:numId w:val="26"/>
              </w:numPr>
              <w:jc w:val="center"/>
              <w:rPr>
                <w:color w:val="FF0000"/>
              </w:rPr>
            </w:pPr>
            <w:r w:rsidRPr="003D461A">
              <w:t>Студент применяет инструменты оптимизации:</w:t>
            </w:r>
          </w:p>
        </w:tc>
      </w:tr>
      <w:tr w:rsidR="00A52B82" w:rsidRPr="00895FD2" w14:paraId="1278262A" w14:textId="77777777" w:rsidTr="00A52B82">
        <w:tc>
          <w:tcPr>
            <w:tcW w:w="3823" w:type="dxa"/>
          </w:tcPr>
          <w:p w14:paraId="7CD68981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>
              <w:t>1.1. З</w:t>
            </w:r>
            <w:r w:rsidRPr="00747F97">
              <w:t>нает основное оборудование, котор</w:t>
            </w:r>
            <w:r>
              <w:t>ое используется в подразделении</w:t>
            </w:r>
          </w:p>
          <w:p w14:paraId="4D662514" w14:textId="77777777" w:rsidR="00A52B82" w:rsidRPr="00747F97" w:rsidRDefault="00A52B82" w:rsidP="00A52B82">
            <w:r>
              <w:t>1.2. З</w:t>
            </w:r>
            <w:r w:rsidRPr="00747F97">
              <w:t>нает основные виды работ, кото</w:t>
            </w:r>
            <w:r>
              <w:t>рые выполняются в подразделении</w:t>
            </w:r>
            <w:r w:rsidRPr="00747F97">
              <w:t xml:space="preserve"> </w:t>
            </w:r>
          </w:p>
          <w:p w14:paraId="62A95CFC" w14:textId="77777777" w:rsidR="00A52B82" w:rsidRPr="00747F97" w:rsidRDefault="00A52B82" w:rsidP="00A52B82">
            <w:r>
              <w:t>1.3. З</w:t>
            </w:r>
            <w:r w:rsidRPr="00747F97">
              <w:t>нает место (роль) подразделения</w:t>
            </w:r>
            <w:r>
              <w:t xml:space="preserve"> в технологической цепочке цеха</w:t>
            </w:r>
          </w:p>
          <w:p w14:paraId="16611EE5" w14:textId="77777777" w:rsidR="00A52B82" w:rsidRPr="00747F97" w:rsidRDefault="00A52B82" w:rsidP="00A52B82">
            <w:r>
              <w:t>1.4. З</w:t>
            </w:r>
            <w:r w:rsidRPr="00747F97">
              <w:t>нает основные обяз</w:t>
            </w:r>
            <w:r>
              <w:t>анности персонала подразделения</w:t>
            </w:r>
          </w:p>
          <w:p w14:paraId="26EAE786" w14:textId="77777777" w:rsidR="00A52B82" w:rsidRPr="009C6B1F" w:rsidRDefault="00A52B82" w:rsidP="00A52B82">
            <w:r>
              <w:t>1.5. З</w:t>
            </w:r>
            <w:r w:rsidRPr="00747F97">
              <w:t>нает назнач</w:t>
            </w:r>
            <w:r>
              <w:t>ение документации подразделения</w:t>
            </w:r>
          </w:p>
        </w:tc>
        <w:tc>
          <w:tcPr>
            <w:tcW w:w="3306" w:type="dxa"/>
          </w:tcPr>
          <w:p w14:paraId="1CC0B93A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2.1. Лидерство и созидание</w:t>
            </w:r>
          </w:p>
          <w:p w14:paraId="288EACBB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2.2. Ориентация на результат и Достижение</w:t>
            </w:r>
          </w:p>
          <w:p w14:paraId="0485406E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2.3. Принятие решений</w:t>
            </w:r>
          </w:p>
          <w:p w14:paraId="07055BCF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2.4. Работа в команде. Надежность и сопричастность</w:t>
            </w:r>
          </w:p>
          <w:p w14:paraId="739FCF3D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2.5. Коммуникация</w:t>
            </w:r>
          </w:p>
          <w:p w14:paraId="54DE5C75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2.6. Аналитическое и стратегическое мышление</w:t>
            </w:r>
          </w:p>
          <w:p w14:paraId="718DD3BC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2.7. Сохранение и укрепление здоровья</w:t>
            </w:r>
          </w:p>
        </w:tc>
        <w:tc>
          <w:tcPr>
            <w:tcW w:w="2369" w:type="dxa"/>
          </w:tcPr>
          <w:p w14:paraId="6900CE54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>3.1. Визуализация</w:t>
            </w:r>
          </w:p>
          <w:p w14:paraId="5EF8503E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 xml:space="preserve">3.2. Пять почему </w:t>
            </w:r>
          </w:p>
          <w:p w14:paraId="772B51A8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  <w:r w:rsidRPr="00747F97">
              <w:t xml:space="preserve">3.3. </w:t>
            </w:r>
            <w:r>
              <w:t xml:space="preserve">Система 5 </w:t>
            </w:r>
            <w:r w:rsidRPr="00747F97">
              <w:t>С</w:t>
            </w:r>
          </w:p>
          <w:p w14:paraId="53E892E4" w14:textId="77777777" w:rsidR="00A52B82" w:rsidRDefault="00A52B82" w:rsidP="00A52B82">
            <w:pPr>
              <w:tabs>
                <w:tab w:val="left" w:pos="915"/>
                <w:tab w:val="left" w:pos="2850"/>
              </w:tabs>
            </w:pPr>
            <w:r>
              <w:t xml:space="preserve">3.4. </w:t>
            </w:r>
            <w:r w:rsidRPr="00747F97">
              <w:t>Дерево причин</w:t>
            </w:r>
            <w:r w:rsidRPr="00637B63">
              <w:t xml:space="preserve"> </w:t>
            </w:r>
            <w:r>
              <w:t>3.5. Стандартизация</w:t>
            </w:r>
          </w:p>
          <w:p w14:paraId="1C580E38" w14:textId="77777777" w:rsidR="00A52B82" w:rsidRPr="00637B63" w:rsidRDefault="00A52B82" w:rsidP="00A52B82">
            <w:pPr>
              <w:tabs>
                <w:tab w:val="left" w:pos="915"/>
                <w:tab w:val="left" w:pos="2850"/>
              </w:tabs>
              <w:rPr>
                <w:lang w:val="en-US"/>
              </w:rPr>
            </w:pPr>
          </w:p>
          <w:p w14:paraId="79264891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  <w:p w14:paraId="4CBAD4CB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  <w:p w14:paraId="36823BCD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  <w:p w14:paraId="3D3CE8F6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  <w:p w14:paraId="64C1F5C3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  <w:p w14:paraId="7FFE3638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  <w:p w14:paraId="5672F043" w14:textId="77777777" w:rsidR="00A52B82" w:rsidRPr="00747F97" w:rsidRDefault="00A52B82" w:rsidP="00A52B82">
            <w:pPr>
              <w:tabs>
                <w:tab w:val="left" w:pos="915"/>
                <w:tab w:val="left" w:pos="2850"/>
              </w:tabs>
            </w:pPr>
          </w:p>
        </w:tc>
      </w:tr>
    </w:tbl>
    <w:p w14:paraId="3E64B4BE" w14:textId="77777777" w:rsidR="00A52B82" w:rsidRDefault="00A52B82" w:rsidP="00201D12">
      <w:pPr>
        <w:spacing w:line="276" w:lineRule="auto"/>
        <w:ind w:firstLine="567"/>
        <w:jc w:val="both"/>
        <w:rPr>
          <w:szCs w:val="28"/>
        </w:rPr>
      </w:pPr>
    </w:p>
    <w:p w14:paraId="2AF3095D" w14:textId="7429A797" w:rsidR="000F72A0" w:rsidRDefault="00266231" w:rsidP="00201D12">
      <w:pPr>
        <w:spacing w:line="276" w:lineRule="auto"/>
        <w:ind w:firstLine="567"/>
        <w:jc w:val="both"/>
        <w:rPr>
          <w:szCs w:val="28"/>
        </w:rPr>
      </w:pPr>
      <w:r>
        <w:rPr>
          <w:szCs w:val="28"/>
        </w:rPr>
        <w:t xml:space="preserve">При освоении учебной дисциплины </w:t>
      </w:r>
      <w:sdt>
        <w:sdtPr>
          <w:rPr>
            <w:szCs w:val="28"/>
          </w:rPr>
          <w:alias w:val="индекс и наименование дисциплины"/>
          <w:tag w:val="индекс и наименование дисциплины"/>
          <w:id w:val="11208351"/>
          <w:placeholder>
            <w:docPart w:val="4507E984173F4D988708E1CE210EC42F"/>
          </w:placeholder>
          <w:comboBox>
            <w:listItem w:value="Выберите элемент."/>
            <w:listItem w:displayText="Астрономия" w:value="Астрономия"/>
            <w:listItem w:displayText="Биология с основами экологии" w:value="Биология с основами экологии"/>
            <w:listItem w:displayText="Иностранный язык" w:value="Иностранный язык"/>
            <w:listItem w:displayText="Информатика" w:value="Информатика"/>
            <w:listItem w:displayText="История" w:value="История"/>
            <w:listItem w:displayText="Литература" w:value="Литература"/>
            <w:listItem w:displayText="Математика" w:value="Математика"/>
            <w:listItem w:displayText="Обществознание" w:value="Обществознание"/>
            <w:listItem w:displayText="Основы безопасности жизнедеятельности" w:value="Основы безопасности жизнедеятельности"/>
            <w:listItem w:displayText="Основы корпоративной культуры" w:value="Основы корпоративной культуры"/>
            <w:listItem w:displayText="Русский язык" w:value="Русский язык"/>
            <w:listItem w:displayText="Физика" w:value="Физика"/>
            <w:listItem w:displayText="Физическая культура" w:value="Физическая культура"/>
            <w:listItem w:displayText="Химия" w:value="Химия"/>
          </w:comboBox>
        </w:sdtPr>
        <w:sdtEndPr/>
        <w:sdtContent>
          <w:r w:rsidR="003A0158">
            <w:rPr>
              <w:szCs w:val="28"/>
            </w:rPr>
            <w:t>Информатика</w:t>
          </w:r>
        </w:sdtContent>
      </w:sdt>
      <w:r w:rsidR="00003E65">
        <w:rPr>
          <w:szCs w:val="28"/>
        </w:rPr>
        <w:t xml:space="preserve"> </w:t>
      </w:r>
      <w:r>
        <w:rPr>
          <w:szCs w:val="28"/>
        </w:rPr>
        <w:t>э</w:t>
      </w:r>
      <w:r w:rsidR="00976F77">
        <w:rPr>
          <w:szCs w:val="28"/>
        </w:rPr>
        <w:t>ту задачу позволяют выполнить</w:t>
      </w:r>
      <w:r w:rsidR="000F72A0" w:rsidRPr="000F72A0">
        <w:rPr>
          <w:szCs w:val="28"/>
        </w:rPr>
        <w:t>:</w:t>
      </w:r>
    </w:p>
    <w:sdt>
      <w:sdtPr>
        <w:rPr>
          <w:szCs w:val="28"/>
        </w:rPr>
        <w:id w:val="5939531"/>
        <w:placeholder>
          <w:docPart w:val="DefaultPlaceholder_22675703"/>
        </w:placeholder>
        <w:text/>
      </w:sdtPr>
      <w:sdtEndPr/>
      <w:sdtContent>
        <w:p w14:paraId="48BB03C2" w14:textId="0DD8682C" w:rsidR="0019212C" w:rsidRPr="00B83CA9" w:rsidRDefault="00D60191" w:rsidP="00201D12">
          <w:pPr>
            <w:pStyle w:val="ac"/>
            <w:numPr>
              <w:ilvl w:val="0"/>
              <w:numId w:val="5"/>
            </w:numPr>
            <w:spacing w:line="276" w:lineRule="auto"/>
            <w:ind w:left="567" w:hanging="567"/>
            <w:jc w:val="both"/>
            <w:rPr>
              <w:szCs w:val="28"/>
            </w:rPr>
          </w:pPr>
          <w:r w:rsidRPr="00B83CA9">
            <w:rPr>
              <w:szCs w:val="28"/>
            </w:rPr>
            <w:t>постоянное соотнесение изучаемого материала с будущей специальностью и реальной производственной ситуацией, приведение примеров по и</w:t>
          </w:r>
          <w:r w:rsidR="009B2EFD">
            <w:rPr>
              <w:szCs w:val="28"/>
            </w:rPr>
            <w:t>зучаемому материалу из практики,</w:t>
          </w:r>
          <w:r w:rsidRPr="00B83CA9">
            <w:rPr>
              <w:szCs w:val="28"/>
            </w:rPr>
            <w:t xml:space="preserve"> решение прикладных</w:t>
          </w:r>
          <w:r w:rsidR="009B2EFD">
            <w:rPr>
              <w:szCs w:val="28"/>
            </w:rPr>
            <w:t xml:space="preserve"> задач,</w:t>
          </w:r>
          <w:r w:rsidR="00E120BA" w:rsidRPr="00B83CA9">
            <w:rPr>
              <w:szCs w:val="28"/>
            </w:rPr>
            <w:t xml:space="preserve"> решение расчетных задач</w:t>
          </w:r>
          <w:r w:rsidRPr="00B83CA9">
            <w:rPr>
              <w:szCs w:val="28"/>
            </w:rPr>
            <w:t>;</w:t>
          </w:r>
        </w:p>
      </w:sdtContent>
    </w:sdt>
    <w:sdt>
      <w:sdtPr>
        <w:rPr>
          <w:kern w:val="0"/>
        </w:rPr>
        <w:id w:val="118842068"/>
        <w:placeholder>
          <w:docPart w:val="4F3CB05785D24052B42E1CAAACF3BED0"/>
        </w:placeholder>
        <w:text/>
      </w:sdtPr>
      <w:sdtEndPr/>
      <w:sdtContent>
        <w:p w14:paraId="1DFD2E5B" w14:textId="7DC084AC" w:rsidR="00976F77" w:rsidRPr="00B83CA9" w:rsidRDefault="00D60191" w:rsidP="00201D12">
          <w:pPr>
            <w:pStyle w:val="ac"/>
            <w:numPr>
              <w:ilvl w:val="0"/>
              <w:numId w:val="4"/>
            </w:numPr>
            <w:spacing w:line="276" w:lineRule="auto"/>
            <w:ind w:left="567" w:hanging="567"/>
            <w:jc w:val="both"/>
            <w:rPr>
              <w:szCs w:val="28"/>
            </w:rPr>
          </w:pPr>
          <w:r w:rsidRPr="00B83CA9">
            <w:rPr>
              <w:kern w:val="0"/>
            </w:rPr>
            <w:t>проведение практических занятий</w:t>
          </w:r>
          <w:r w:rsidR="00E120BA" w:rsidRPr="00B83CA9">
            <w:rPr>
              <w:kern w:val="0"/>
            </w:rPr>
            <w:t>;</w:t>
          </w:r>
        </w:p>
      </w:sdtContent>
    </w:sdt>
    <w:sdt>
      <w:sdtPr>
        <w:rPr>
          <w:kern w:val="0"/>
          <w:szCs w:val="28"/>
        </w:rPr>
        <w:id w:val="118842070"/>
        <w:placeholder>
          <w:docPart w:val="84F2EC2700644FC5B7BED44343C3544D"/>
        </w:placeholder>
        <w:text/>
      </w:sdtPr>
      <w:sdtEndPr/>
      <w:sdtContent>
        <w:p w14:paraId="14E81754" w14:textId="7AD1D785" w:rsidR="000F72A0" w:rsidRPr="00B83CA9" w:rsidRDefault="00D60191" w:rsidP="00A47AF0">
          <w:pPr>
            <w:pStyle w:val="ac"/>
            <w:numPr>
              <w:ilvl w:val="0"/>
              <w:numId w:val="4"/>
            </w:numPr>
            <w:spacing w:line="276" w:lineRule="auto"/>
            <w:ind w:left="567" w:hanging="567"/>
            <w:jc w:val="both"/>
            <w:rPr>
              <w:szCs w:val="28"/>
            </w:rPr>
          </w:pPr>
          <w:r w:rsidRPr="00B83CA9">
            <w:rPr>
              <w:kern w:val="0"/>
              <w:szCs w:val="28"/>
            </w:rPr>
            <w:t>применение на учебных занятиях активных форм, разнообразных методов и приемов обучения: работа в группах, обсуждения (рефлексии), проблемное изложение материала, введение подсказок и алгоритмов, наглядность, демонстрация, умышленная ошибка, введение межпредметных связей, использование видеофрагментов, использ</w:t>
          </w:r>
          <w:r w:rsidR="00E120BA" w:rsidRPr="00B83CA9">
            <w:rPr>
              <w:kern w:val="0"/>
              <w:szCs w:val="28"/>
            </w:rPr>
            <w:t>ование личного опыта студентов</w:t>
          </w:r>
          <w:r w:rsidRPr="00B83CA9">
            <w:rPr>
              <w:kern w:val="0"/>
              <w:szCs w:val="28"/>
            </w:rPr>
            <w:t>;</w:t>
          </w:r>
        </w:p>
      </w:sdtContent>
    </w:sdt>
    <w:bookmarkStart w:id="2" w:name="_Toc490825772" w:displacedByCustomXml="next"/>
    <w:sdt>
      <w:sdtPr>
        <w:rPr>
          <w:kern w:val="0"/>
          <w:szCs w:val="28"/>
        </w:rPr>
        <w:id w:val="1315604712"/>
        <w:placeholder>
          <w:docPart w:val="64AB00DB41534047B8EC53B78ED4836B"/>
        </w:placeholder>
        <w:text/>
      </w:sdtPr>
      <w:sdtEndPr/>
      <w:sdtContent>
        <w:p w14:paraId="26D3A2D2" w14:textId="2C763FA2" w:rsidR="00AB1074" w:rsidRPr="00B83CA9" w:rsidRDefault="002F4479" w:rsidP="00A47AF0">
          <w:pPr>
            <w:pStyle w:val="ac"/>
            <w:numPr>
              <w:ilvl w:val="0"/>
              <w:numId w:val="4"/>
            </w:numPr>
            <w:spacing w:line="276" w:lineRule="auto"/>
            <w:ind w:left="567" w:hanging="567"/>
            <w:jc w:val="both"/>
            <w:rPr>
              <w:szCs w:val="28"/>
            </w:rPr>
          </w:pPr>
          <w:r w:rsidRPr="00B83CA9">
            <w:rPr>
              <w:kern w:val="0"/>
              <w:szCs w:val="28"/>
            </w:rPr>
            <w:t>усиление самостоятельной работы студентов и расширение ее форм: рефераты, презентации и самопрезентации, дискуссии, рабочие тетради</w:t>
          </w:r>
          <w:r w:rsidR="00E120BA" w:rsidRPr="00B83CA9">
            <w:rPr>
              <w:kern w:val="0"/>
              <w:szCs w:val="28"/>
            </w:rPr>
            <w:t>;</w:t>
          </w:r>
        </w:p>
      </w:sdtContent>
    </w:sdt>
    <w:p w14:paraId="201A19B3" w14:textId="3DEC7ADB" w:rsidR="001B1093" w:rsidRPr="00B83CA9" w:rsidRDefault="00607EE6" w:rsidP="00A47AF0">
      <w:pPr>
        <w:pStyle w:val="ac"/>
        <w:numPr>
          <w:ilvl w:val="0"/>
          <w:numId w:val="4"/>
        </w:numPr>
        <w:spacing w:line="276" w:lineRule="auto"/>
        <w:ind w:left="567" w:hanging="567"/>
        <w:jc w:val="both"/>
        <w:rPr>
          <w:szCs w:val="28"/>
        </w:rPr>
      </w:pPr>
      <w:sdt>
        <w:sdtPr>
          <w:rPr>
            <w:kern w:val="0"/>
            <w:szCs w:val="28"/>
          </w:rPr>
          <w:id w:val="118842069"/>
          <w:placeholder>
            <w:docPart w:val="A538BE1EE180495689484D52E96A23F7"/>
          </w:placeholder>
          <w:text/>
        </w:sdtPr>
        <w:sdtEndPr/>
        <w:sdtContent>
          <w:r w:rsidR="00D60191" w:rsidRPr="00B83CA9">
            <w:rPr>
              <w:kern w:val="0"/>
              <w:szCs w:val="28"/>
            </w:rPr>
            <w:t>реализация зачетной системы, реализация рейтинговой системы, применение самоконтроля и самооценки, применение уровневой дифференциации, применение системы выбора заданий.</w:t>
          </w:r>
        </w:sdtContent>
      </w:sdt>
    </w:p>
    <w:p w14:paraId="130D22FE" w14:textId="77777777" w:rsidR="007A27B5" w:rsidRDefault="007A27B5" w:rsidP="0019212C"/>
    <w:p w14:paraId="7A042E3B" w14:textId="77777777" w:rsidR="007A27B5" w:rsidRPr="0019212C" w:rsidRDefault="007A27B5" w:rsidP="0019212C"/>
    <w:p w14:paraId="2907CE5E" w14:textId="77777777" w:rsidR="001239BF" w:rsidRPr="00BD01EA" w:rsidRDefault="001239BF" w:rsidP="004C7DB0">
      <w:pPr>
        <w:pStyle w:val="1"/>
      </w:pPr>
      <w:bookmarkStart w:id="3" w:name="_Toc526371690"/>
      <w:r w:rsidRPr="002A6EC4">
        <w:t>СТРУКТУРА</w:t>
      </w:r>
      <w:r w:rsidR="006C6363">
        <w:t xml:space="preserve"> </w:t>
      </w:r>
      <w:r w:rsidRPr="002A6EC4">
        <w:t>И</w:t>
      </w:r>
      <w:r w:rsidR="006C6363">
        <w:t xml:space="preserve"> </w:t>
      </w:r>
      <w:r w:rsidRPr="002A6EC4">
        <w:t>СОДЕРЖАНИЕ</w:t>
      </w:r>
      <w:r w:rsidR="006C6363">
        <w:t xml:space="preserve"> </w:t>
      </w:r>
      <w:r w:rsidRPr="002A6EC4">
        <w:t>УЧЕБНОЙ</w:t>
      </w:r>
      <w:r w:rsidR="006C6363">
        <w:t xml:space="preserve"> </w:t>
      </w:r>
      <w:r w:rsidRPr="002A6EC4">
        <w:t>ДИСЦИПЛИНЫ</w:t>
      </w:r>
      <w:bookmarkEnd w:id="3"/>
      <w:bookmarkEnd w:id="2"/>
      <w:r w:rsidR="006C6363">
        <w:t xml:space="preserve"> </w:t>
      </w:r>
    </w:p>
    <w:p w14:paraId="1B2E8051" w14:textId="7145F80A" w:rsidR="001239BF" w:rsidRDefault="008E5F2E" w:rsidP="008E5F2E">
      <w:pPr>
        <w:pStyle w:val="13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>
        <w:rPr>
          <w:b/>
        </w:rPr>
        <w:t xml:space="preserve"> </w:t>
      </w:r>
      <w:r w:rsidR="001239BF" w:rsidRPr="002A6EC4">
        <w:rPr>
          <w:b/>
        </w:rPr>
        <w:t>Объем</w:t>
      </w:r>
      <w:r w:rsidR="006C6363">
        <w:rPr>
          <w:b/>
        </w:rPr>
        <w:t xml:space="preserve"> </w:t>
      </w:r>
      <w:r w:rsidR="001239BF" w:rsidRPr="002A6EC4">
        <w:rPr>
          <w:b/>
        </w:rPr>
        <w:t>учебной</w:t>
      </w:r>
      <w:r w:rsidR="006C6363">
        <w:rPr>
          <w:b/>
        </w:rPr>
        <w:t xml:space="preserve"> </w:t>
      </w:r>
      <w:r w:rsidR="001239BF" w:rsidRPr="002A6EC4">
        <w:rPr>
          <w:b/>
        </w:rPr>
        <w:t>дисциплины</w:t>
      </w:r>
      <w:r w:rsidR="006C6363">
        <w:rPr>
          <w:b/>
        </w:rPr>
        <w:t xml:space="preserve"> </w:t>
      </w:r>
      <w:r w:rsidR="001239BF" w:rsidRPr="002A6EC4">
        <w:rPr>
          <w:b/>
        </w:rPr>
        <w:t>и</w:t>
      </w:r>
      <w:r w:rsidR="006C6363">
        <w:rPr>
          <w:b/>
        </w:rPr>
        <w:t xml:space="preserve"> </w:t>
      </w:r>
      <w:r w:rsidR="001239BF" w:rsidRPr="002A6EC4">
        <w:rPr>
          <w:b/>
        </w:rPr>
        <w:t>виды</w:t>
      </w:r>
      <w:r w:rsidR="006C6363">
        <w:rPr>
          <w:b/>
        </w:rPr>
        <w:t xml:space="preserve"> </w:t>
      </w:r>
      <w:r w:rsidR="001239BF" w:rsidRPr="002A6EC4">
        <w:rPr>
          <w:b/>
        </w:rPr>
        <w:t>учебной</w:t>
      </w:r>
      <w:r w:rsidR="006C6363">
        <w:rPr>
          <w:b/>
        </w:rPr>
        <w:t xml:space="preserve"> </w:t>
      </w:r>
      <w:r w:rsidR="001239BF" w:rsidRPr="002A6EC4">
        <w:rPr>
          <w:b/>
        </w:rPr>
        <w:t>работы</w:t>
      </w:r>
    </w:p>
    <w:p w14:paraId="61FD5540" w14:textId="77777777" w:rsidR="001239BF" w:rsidRDefault="001239BF" w:rsidP="00D6108A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right"/>
      </w:pPr>
      <w:r w:rsidRPr="002377C4">
        <w:t>Таблица</w:t>
      </w:r>
      <w:r w:rsidR="006C6363">
        <w:t xml:space="preserve"> </w:t>
      </w:r>
      <w:r w:rsidRPr="002377C4">
        <w:t>2.1</w:t>
      </w:r>
    </w:p>
    <w:p w14:paraId="6BAE8C2C" w14:textId="77777777" w:rsidR="00330243" w:rsidRDefault="00330243" w:rsidP="00D6108A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right"/>
      </w:pPr>
    </w:p>
    <w:tbl>
      <w:tblPr>
        <w:tblW w:w="0" w:type="auto"/>
        <w:tblInd w:w="360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2"/>
        <w:gridCol w:w="7230"/>
        <w:gridCol w:w="1099"/>
      </w:tblGrid>
      <w:tr w:rsidR="00330243" w:rsidRPr="00293E38" w14:paraId="29A21824" w14:textId="77777777" w:rsidTr="002B501F"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0384553F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>
              <w:t>Сокращение</w:t>
            </w:r>
          </w:p>
        </w:tc>
        <w:tc>
          <w:tcPr>
            <w:tcW w:w="7230" w:type="dxa"/>
            <w:tcBorders>
              <w:top w:val="single" w:sz="4" w:space="0" w:color="auto"/>
            </w:tcBorders>
            <w:vAlign w:val="center"/>
          </w:tcPr>
          <w:p w14:paraId="06C6FCF9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BB131C">
              <w:t>Вид учебной работы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center"/>
          </w:tcPr>
          <w:p w14:paraId="1AE3A0F2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BB131C">
              <w:t>Объем часов</w:t>
            </w:r>
          </w:p>
        </w:tc>
      </w:tr>
      <w:tr w:rsidR="00330243" w:rsidRPr="00293E38" w14:paraId="15DB0D08" w14:textId="77777777" w:rsidTr="00330243">
        <w:tc>
          <w:tcPr>
            <w:tcW w:w="882" w:type="dxa"/>
            <w:vAlign w:val="center"/>
          </w:tcPr>
          <w:p w14:paraId="4A84E7B5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ООЧ</w:t>
            </w:r>
          </w:p>
        </w:tc>
        <w:tc>
          <w:tcPr>
            <w:tcW w:w="7230" w:type="dxa"/>
            <w:vAlign w:val="center"/>
          </w:tcPr>
          <w:p w14:paraId="67B9E14B" w14:textId="77777777" w:rsidR="00330243" w:rsidRPr="00AC12F3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C12F3">
              <w:rPr>
                <w:b/>
              </w:rPr>
              <w:t>Общий объем часов (сумма АР</w:t>
            </w:r>
            <w:r w:rsidRPr="00AC12F3">
              <w:rPr>
                <w:rStyle w:val="af7"/>
                <w:b/>
              </w:rPr>
              <w:footnoteReference w:id="4"/>
            </w:r>
            <w:r w:rsidRPr="00AC12F3">
              <w:rPr>
                <w:b/>
              </w:rPr>
              <w:t>+СР</w:t>
            </w:r>
            <w:r w:rsidRPr="00AC12F3">
              <w:rPr>
                <w:rStyle w:val="af7"/>
                <w:b/>
              </w:rPr>
              <w:footnoteReference w:id="5"/>
            </w:r>
            <w:r w:rsidRPr="00AC12F3">
              <w:rPr>
                <w:b/>
              </w:rPr>
              <w:t>), в том числе:</w:t>
            </w:r>
          </w:p>
        </w:tc>
        <w:tc>
          <w:tcPr>
            <w:tcW w:w="1099" w:type="dxa"/>
            <w:vAlign w:val="center"/>
          </w:tcPr>
          <w:sdt>
            <w:sdtPr>
              <w:rPr>
                <w:b/>
              </w:rPr>
              <w:id w:val="1893453658"/>
              <w:placeholder>
                <w:docPart w:val="1072CD6B759D4FD78E13622EB547AABC"/>
              </w:placeholder>
              <w:text/>
            </w:sdtPr>
            <w:sdtEndPr/>
            <w:sdtContent>
              <w:p w14:paraId="6104F294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  <w:rPr>
                    <w:b/>
                  </w:rPr>
                </w:pPr>
                <w:r w:rsidRPr="00AC12F3">
                  <w:rPr>
                    <w:b/>
                  </w:rPr>
                  <w:t>150</w:t>
                </w:r>
              </w:p>
            </w:sdtContent>
          </w:sdt>
        </w:tc>
      </w:tr>
      <w:tr w:rsidR="00330243" w:rsidRPr="009132AC" w14:paraId="121CD44C" w14:textId="77777777" w:rsidTr="00330243">
        <w:tc>
          <w:tcPr>
            <w:tcW w:w="882" w:type="dxa"/>
            <w:vAlign w:val="center"/>
          </w:tcPr>
          <w:p w14:paraId="0F8FA9A7" w14:textId="77777777" w:rsidR="00330243" w:rsidRPr="009132A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9132AC">
              <w:rPr>
                <w:b/>
              </w:rPr>
              <w:t>АР</w:t>
            </w:r>
          </w:p>
        </w:tc>
        <w:tc>
          <w:tcPr>
            <w:tcW w:w="7230" w:type="dxa"/>
            <w:vAlign w:val="center"/>
          </w:tcPr>
          <w:p w14:paraId="156C128F" w14:textId="77777777" w:rsidR="00330243" w:rsidRPr="00AC12F3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C12F3">
              <w:rPr>
                <w:b/>
              </w:rPr>
              <w:t>аудиторная работа обучающегося (во взаимодействии с преподавателем, сумма ТО</w:t>
            </w:r>
            <w:r w:rsidRPr="00AC12F3">
              <w:rPr>
                <w:rStyle w:val="af7"/>
                <w:b/>
              </w:rPr>
              <w:footnoteReference w:id="6"/>
            </w:r>
            <w:r w:rsidRPr="00AC12F3">
              <w:rPr>
                <w:b/>
              </w:rPr>
              <w:t>+ПЗ</w:t>
            </w:r>
            <w:r w:rsidRPr="00AC12F3">
              <w:rPr>
                <w:rStyle w:val="af7"/>
                <w:b/>
              </w:rPr>
              <w:footnoteReference w:id="7"/>
            </w:r>
            <w:r w:rsidRPr="00AC12F3">
              <w:rPr>
                <w:b/>
              </w:rPr>
              <w:t>+ЛР</w:t>
            </w:r>
            <w:r w:rsidRPr="00AC12F3">
              <w:rPr>
                <w:rStyle w:val="af7"/>
                <w:b/>
              </w:rPr>
              <w:footnoteReference w:id="8"/>
            </w:r>
            <w:r w:rsidRPr="00AC12F3">
              <w:rPr>
                <w:b/>
              </w:rPr>
              <w:t>+КР</w:t>
            </w:r>
            <w:r w:rsidRPr="00AC12F3">
              <w:rPr>
                <w:rStyle w:val="af7"/>
                <w:b/>
              </w:rPr>
              <w:footnoteReference w:id="9"/>
            </w:r>
            <w:r w:rsidRPr="00AC12F3">
              <w:rPr>
                <w:b/>
              </w:rPr>
              <w:t>+ИП</w:t>
            </w:r>
            <w:r w:rsidRPr="00AC12F3">
              <w:rPr>
                <w:rStyle w:val="af7"/>
                <w:b/>
              </w:rPr>
              <w:footnoteReference w:id="10"/>
            </w:r>
            <w:r w:rsidRPr="00AC12F3">
              <w:rPr>
                <w:b/>
              </w:rPr>
              <w:t>+КП</w:t>
            </w:r>
            <w:r w:rsidRPr="00AC12F3">
              <w:rPr>
                <w:rStyle w:val="af7"/>
                <w:b/>
              </w:rPr>
              <w:footnoteReference w:id="11"/>
            </w:r>
            <w:r w:rsidRPr="00AC12F3">
              <w:rPr>
                <w:b/>
              </w:rPr>
              <w:t>+ПА</w:t>
            </w:r>
            <w:r w:rsidRPr="00AC12F3">
              <w:rPr>
                <w:rStyle w:val="af7"/>
                <w:b/>
              </w:rPr>
              <w:footnoteReference w:id="12"/>
            </w:r>
            <w:r w:rsidRPr="00AC12F3">
              <w:rPr>
                <w:b/>
              </w:rPr>
              <w:t xml:space="preserve">): </w:t>
            </w:r>
          </w:p>
        </w:tc>
        <w:tc>
          <w:tcPr>
            <w:tcW w:w="1099" w:type="dxa"/>
            <w:vAlign w:val="center"/>
          </w:tcPr>
          <w:sdt>
            <w:sdtPr>
              <w:rPr>
                <w:b/>
                <w:noProof/>
              </w:rPr>
              <w:id w:val="324483703"/>
              <w:placeholder>
                <w:docPart w:val="1072CD6B759D4FD78E13622EB547AABC"/>
              </w:placeholder>
              <w:text/>
            </w:sdtPr>
            <w:sdtEndPr/>
            <w:sdtContent>
              <w:p w14:paraId="6E10B5D6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  <w:rPr>
                    <w:b/>
                    <w:noProof/>
                  </w:rPr>
                </w:pPr>
                <w:r w:rsidRPr="00AC12F3">
                  <w:rPr>
                    <w:b/>
                    <w:noProof/>
                  </w:rPr>
                  <w:t>100</w:t>
                </w:r>
              </w:p>
            </w:sdtContent>
          </w:sdt>
        </w:tc>
      </w:tr>
      <w:tr w:rsidR="00330243" w:rsidRPr="00293E38" w14:paraId="0497591E" w14:textId="77777777" w:rsidTr="00330243">
        <w:tc>
          <w:tcPr>
            <w:tcW w:w="882" w:type="dxa"/>
            <w:vAlign w:val="center"/>
          </w:tcPr>
          <w:p w14:paraId="77091D54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BB131C">
              <w:t>ТО</w:t>
            </w:r>
          </w:p>
        </w:tc>
        <w:tc>
          <w:tcPr>
            <w:tcW w:w="7230" w:type="dxa"/>
            <w:vAlign w:val="center"/>
          </w:tcPr>
          <w:p w14:paraId="33B728C9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C12F3">
              <w:t>теоретическое обучение (урок, лекция)</w:t>
            </w:r>
          </w:p>
        </w:tc>
        <w:tc>
          <w:tcPr>
            <w:tcW w:w="1099" w:type="dxa"/>
            <w:vAlign w:val="center"/>
          </w:tcPr>
          <w:sdt>
            <w:sdtPr>
              <w:id w:val="947357349"/>
              <w:placeholder>
                <w:docPart w:val="09E9C332B77341D1B4A9254CA01ED01D"/>
              </w:placeholder>
              <w:text/>
            </w:sdtPr>
            <w:sdtEndPr/>
            <w:sdtContent>
              <w:p w14:paraId="14A477DF" w14:textId="66C7FBE4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>
                  <w:t>64</w:t>
                </w:r>
              </w:p>
            </w:sdtContent>
          </w:sdt>
        </w:tc>
      </w:tr>
      <w:tr w:rsidR="00330243" w:rsidRPr="00293E38" w14:paraId="49E173E7" w14:textId="77777777" w:rsidTr="00330243">
        <w:tc>
          <w:tcPr>
            <w:tcW w:w="882" w:type="dxa"/>
            <w:vAlign w:val="center"/>
          </w:tcPr>
          <w:p w14:paraId="3D4282BB" w14:textId="77777777" w:rsidR="00330243" w:rsidRPr="000C76CB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0C76CB">
              <w:t>КР</w:t>
            </w:r>
          </w:p>
        </w:tc>
        <w:tc>
          <w:tcPr>
            <w:tcW w:w="7230" w:type="dxa"/>
            <w:vAlign w:val="center"/>
          </w:tcPr>
          <w:p w14:paraId="3B9E0791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C12F3">
              <w:t xml:space="preserve">контрольные работы </w:t>
            </w:r>
          </w:p>
        </w:tc>
        <w:tc>
          <w:tcPr>
            <w:tcW w:w="1099" w:type="dxa"/>
            <w:vAlign w:val="center"/>
          </w:tcPr>
          <w:sdt>
            <w:sdtPr>
              <w:id w:val="-920414186"/>
              <w:placeholder>
                <w:docPart w:val="B4D1D41D024F4513A17982EC1BBCDAED"/>
              </w:placeholder>
              <w:text/>
            </w:sdtPr>
            <w:sdtEndPr/>
            <w:sdtContent>
              <w:p w14:paraId="38951207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AC12F3">
                  <w:t>0</w:t>
                </w:r>
              </w:p>
            </w:sdtContent>
          </w:sdt>
        </w:tc>
      </w:tr>
      <w:tr w:rsidR="00330243" w:rsidRPr="00293E38" w14:paraId="4A60070C" w14:textId="77777777" w:rsidTr="00330243">
        <w:tc>
          <w:tcPr>
            <w:tcW w:w="882" w:type="dxa"/>
            <w:vAlign w:val="center"/>
          </w:tcPr>
          <w:p w14:paraId="69284B31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BB131C">
              <w:t>П</w:t>
            </w:r>
            <w:r>
              <w:t>З</w:t>
            </w:r>
          </w:p>
        </w:tc>
        <w:tc>
          <w:tcPr>
            <w:tcW w:w="7230" w:type="dxa"/>
            <w:vAlign w:val="center"/>
          </w:tcPr>
          <w:p w14:paraId="49D994AE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C12F3">
              <w:t>практические занятия (в том числе семинары)</w:t>
            </w:r>
          </w:p>
        </w:tc>
        <w:tc>
          <w:tcPr>
            <w:tcW w:w="1099" w:type="dxa"/>
            <w:vAlign w:val="center"/>
          </w:tcPr>
          <w:sdt>
            <w:sdtPr>
              <w:id w:val="-250287804"/>
              <w:placeholder>
                <w:docPart w:val="2C6BD9E705BE4F399A34E0F795585BA3"/>
              </w:placeholder>
              <w:text/>
            </w:sdtPr>
            <w:sdtEndPr/>
            <w:sdtContent>
              <w:p w14:paraId="3B29B70B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AC12F3">
                  <w:t>34</w:t>
                </w:r>
              </w:p>
            </w:sdtContent>
          </w:sdt>
        </w:tc>
      </w:tr>
      <w:tr w:rsidR="00330243" w:rsidRPr="00293E38" w14:paraId="04C5528F" w14:textId="77777777" w:rsidTr="00330243">
        <w:tc>
          <w:tcPr>
            <w:tcW w:w="882" w:type="dxa"/>
            <w:vAlign w:val="center"/>
          </w:tcPr>
          <w:p w14:paraId="60FB4055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BB131C">
              <w:t>Л</w:t>
            </w:r>
            <w:r>
              <w:t>Р</w:t>
            </w:r>
          </w:p>
        </w:tc>
        <w:tc>
          <w:tcPr>
            <w:tcW w:w="7230" w:type="dxa"/>
            <w:vAlign w:val="center"/>
          </w:tcPr>
          <w:p w14:paraId="21DFE914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C12F3">
              <w:t xml:space="preserve">лабораторные работы </w:t>
            </w:r>
          </w:p>
        </w:tc>
        <w:tc>
          <w:tcPr>
            <w:tcW w:w="1099" w:type="dxa"/>
            <w:vAlign w:val="center"/>
          </w:tcPr>
          <w:sdt>
            <w:sdtPr>
              <w:id w:val="1237743955"/>
              <w:placeholder>
                <w:docPart w:val="09E9C332B77341D1B4A9254CA01ED01D"/>
              </w:placeholder>
              <w:text/>
            </w:sdtPr>
            <w:sdtEndPr/>
            <w:sdtContent>
              <w:p w14:paraId="25FD62D5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AC12F3">
                  <w:t>0</w:t>
                </w:r>
              </w:p>
            </w:sdtContent>
          </w:sdt>
        </w:tc>
      </w:tr>
      <w:tr w:rsidR="00330243" w:rsidRPr="00293E38" w14:paraId="5198660E" w14:textId="77777777" w:rsidTr="00330243">
        <w:tc>
          <w:tcPr>
            <w:tcW w:w="882" w:type="dxa"/>
            <w:vAlign w:val="center"/>
          </w:tcPr>
          <w:p w14:paraId="20FCEEE0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BB131C">
              <w:t>ИП</w:t>
            </w:r>
          </w:p>
        </w:tc>
        <w:tc>
          <w:tcPr>
            <w:tcW w:w="7230" w:type="dxa"/>
            <w:vAlign w:val="center"/>
          </w:tcPr>
          <w:p w14:paraId="2264C053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C12F3">
              <w:t xml:space="preserve">индивидуальный проект </w:t>
            </w:r>
          </w:p>
        </w:tc>
        <w:tc>
          <w:tcPr>
            <w:tcW w:w="1099" w:type="dxa"/>
            <w:vAlign w:val="center"/>
          </w:tcPr>
          <w:sdt>
            <w:sdtPr>
              <w:id w:val="-1231067271"/>
              <w:placeholder>
                <w:docPart w:val="3F9253A7167D4A15B73A3BF95B00506C"/>
              </w:placeholder>
              <w:text/>
            </w:sdtPr>
            <w:sdtEndPr/>
            <w:sdtContent>
              <w:p w14:paraId="0E32E56E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AC12F3">
                  <w:t>0</w:t>
                </w:r>
              </w:p>
            </w:sdtContent>
          </w:sdt>
        </w:tc>
      </w:tr>
      <w:tr w:rsidR="00330243" w:rsidRPr="00293E38" w14:paraId="43A732CF" w14:textId="77777777" w:rsidTr="00330243">
        <w:tc>
          <w:tcPr>
            <w:tcW w:w="882" w:type="dxa"/>
            <w:vAlign w:val="center"/>
          </w:tcPr>
          <w:p w14:paraId="5E9010A9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BB131C">
              <w:t>КП</w:t>
            </w:r>
          </w:p>
        </w:tc>
        <w:tc>
          <w:tcPr>
            <w:tcW w:w="7230" w:type="dxa"/>
            <w:vAlign w:val="center"/>
          </w:tcPr>
          <w:p w14:paraId="57DBFA9C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C12F3">
              <w:t xml:space="preserve">курсовой проект (работа) </w:t>
            </w:r>
          </w:p>
        </w:tc>
        <w:tc>
          <w:tcPr>
            <w:tcW w:w="1099" w:type="dxa"/>
            <w:vAlign w:val="center"/>
          </w:tcPr>
          <w:sdt>
            <w:sdtPr>
              <w:id w:val="-513612297"/>
              <w:placeholder>
                <w:docPart w:val="3F9253A7167D4A15B73A3BF95B00506C"/>
              </w:placeholder>
              <w:text/>
            </w:sdtPr>
            <w:sdtEndPr/>
            <w:sdtContent>
              <w:p w14:paraId="2D2A1CFF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</w:pPr>
                <w:r w:rsidRPr="00AC12F3">
                  <w:rPr>
                    <w:lang w:val="en-US"/>
                  </w:rPr>
                  <w:t>0</w:t>
                </w:r>
              </w:p>
            </w:sdtContent>
          </w:sdt>
        </w:tc>
      </w:tr>
      <w:tr w:rsidR="00330243" w:rsidRPr="00293E38" w14:paraId="7B07A73D" w14:textId="77777777" w:rsidTr="00330243">
        <w:trPr>
          <w:trHeight w:val="275"/>
        </w:trPr>
        <w:tc>
          <w:tcPr>
            <w:tcW w:w="882" w:type="dxa"/>
            <w:vMerge w:val="restart"/>
            <w:vAlign w:val="center"/>
          </w:tcPr>
          <w:p w14:paraId="005516AE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  <w:r w:rsidRPr="00BB131C">
              <w:t>ПА</w:t>
            </w:r>
          </w:p>
        </w:tc>
        <w:tc>
          <w:tcPr>
            <w:tcW w:w="7230" w:type="dxa"/>
            <w:vMerge w:val="restart"/>
            <w:vAlign w:val="center"/>
          </w:tcPr>
          <w:p w14:paraId="5B53BEC4" w14:textId="77777777" w:rsidR="0033024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C12F3">
              <w:t>промежуточная аттестация в форме</w:t>
            </w:r>
          </w:p>
          <w:p w14:paraId="158EF333" w14:textId="77777777" w:rsidR="00330243" w:rsidRPr="0072057A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72057A">
              <w:t xml:space="preserve">семестровой оценка </w:t>
            </w:r>
            <w:sdt>
              <w:sdtPr>
                <w:alias w:val="семестр"/>
                <w:tag w:val="семестр"/>
                <w:id w:val="231439119"/>
                <w:placeholder>
                  <w:docPart w:val="6D3034CB72D744FE89ECB9ACC630F06C"/>
                </w:placeholder>
                <w:dropDownList>
                  <w:listItem w:value="Выберите элемент."/>
                  <w:listItem w:displayText="в 1 семестре" w:value="в 1 семестре"/>
                  <w:listItem w:displayText="во 2 семестре" w:value="во 2 семестре"/>
                  <w:listItem w:displayText="в 3 семестре" w:value="в 3 семестре"/>
                  <w:listItem w:displayText="в 4 семестре" w:value="в 4 семестре"/>
                </w:dropDownList>
              </w:sdtPr>
              <w:sdtEndPr/>
              <w:sdtContent>
                <w:r w:rsidRPr="0072057A">
                  <w:t>в 1 семестре</w:t>
                </w:r>
              </w:sdtContent>
            </w:sdt>
          </w:p>
          <w:p w14:paraId="0A654C17" w14:textId="727F4A58" w:rsidR="00330243" w:rsidRPr="00AC12F3" w:rsidRDefault="00607EE6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sdt>
              <w:sdtPr>
                <w:alias w:val="аттестация"/>
                <w:tag w:val="аттестация"/>
                <w:id w:val="11208301"/>
                <w:placeholder>
                  <w:docPart w:val="61962C7601E7438BAF91DB1CC6AAD907"/>
                </w:placeholder>
                <w:dropDownList>
                  <w:listItem w:value="Выберите элемент."/>
                  <w:listItem w:displayText="зачета" w:value="зачета"/>
                  <w:listItem w:displayText="дифференцированного зачета" w:value="дифференцированного зачета"/>
                  <w:listItem w:displayText="экзамена" w:value="экзамена"/>
                </w:dropDownList>
              </w:sdtPr>
              <w:sdtEndPr/>
              <w:sdtContent>
                <w:r w:rsidR="00330243" w:rsidRPr="0072057A">
                  <w:t>дифференцированного зачета</w:t>
                </w:r>
              </w:sdtContent>
            </w:sdt>
            <w:r w:rsidR="00330243" w:rsidRPr="0072057A">
              <w:t xml:space="preserve"> </w:t>
            </w:r>
            <w:sdt>
              <w:sdtPr>
                <w:alias w:val="семестр"/>
                <w:tag w:val="семестр"/>
                <w:id w:val="11208302"/>
                <w:placeholder>
                  <w:docPart w:val="61962C7601E7438BAF91DB1CC6AAD907"/>
                </w:placeholder>
                <w:dropDownList>
                  <w:listItem w:value="Выберите элемент."/>
                  <w:listItem w:displayText="в 1 семестре" w:value="в 1 семестре"/>
                  <w:listItem w:displayText="во 2 семестре" w:value="во 2 семестре"/>
                  <w:listItem w:displayText="в 3 семестре" w:value="в 3 семестре"/>
                  <w:listItem w:displayText="в 4 семестре" w:value="в 4 семестре"/>
                </w:dropDownList>
              </w:sdtPr>
              <w:sdtEndPr/>
              <w:sdtContent>
                <w:r w:rsidR="00330243" w:rsidRPr="0072057A">
                  <w:t>во 2 семестре</w:t>
                </w:r>
              </w:sdtContent>
            </w:sdt>
          </w:p>
        </w:tc>
        <w:tc>
          <w:tcPr>
            <w:tcW w:w="1099" w:type="dxa"/>
            <w:tcBorders>
              <w:bottom w:val="nil"/>
            </w:tcBorders>
            <w:vAlign w:val="bottom"/>
          </w:tcPr>
          <w:p w14:paraId="6B24BA30" w14:textId="3334473A" w:rsidR="00330243" w:rsidRPr="0033118A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293E38" w14:paraId="18519486" w14:textId="77777777" w:rsidTr="00330243">
        <w:trPr>
          <w:trHeight w:val="275"/>
        </w:trPr>
        <w:tc>
          <w:tcPr>
            <w:tcW w:w="882" w:type="dxa"/>
            <w:vMerge/>
            <w:vAlign w:val="center"/>
          </w:tcPr>
          <w:p w14:paraId="6BD01DB4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</w:p>
        </w:tc>
        <w:tc>
          <w:tcPr>
            <w:tcW w:w="7230" w:type="dxa"/>
            <w:vMerge/>
            <w:vAlign w:val="center"/>
          </w:tcPr>
          <w:p w14:paraId="2A1078B4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54F36409" w14:textId="2CEDA419" w:rsidR="00330243" w:rsidRPr="00330243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>
              <w:t>0</w:t>
            </w:r>
          </w:p>
        </w:tc>
      </w:tr>
      <w:tr w:rsidR="00330243" w:rsidRPr="00293E38" w14:paraId="7C36779B" w14:textId="77777777" w:rsidTr="00330243">
        <w:trPr>
          <w:trHeight w:val="275"/>
        </w:trPr>
        <w:tc>
          <w:tcPr>
            <w:tcW w:w="882" w:type="dxa"/>
            <w:vMerge/>
            <w:tcBorders>
              <w:bottom w:val="single" w:sz="4" w:space="0" w:color="auto"/>
            </w:tcBorders>
            <w:vAlign w:val="center"/>
          </w:tcPr>
          <w:p w14:paraId="0CBB97B3" w14:textId="77777777" w:rsidR="00330243" w:rsidRPr="00BB131C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3"/>
            </w:pPr>
          </w:p>
        </w:tc>
        <w:tc>
          <w:tcPr>
            <w:tcW w:w="7230" w:type="dxa"/>
            <w:vMerge/>
            <w:tcBorders>
              <w:bottom w:val="single" w:sz="4" w:space="0" w:color="auto"/>
            </w:tcBorders>
            <w:vAlign w:val="center"/>
          </w:tcPr>
          <w:p w14:paraId="13B7584A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</w:p>
        </w:tc>
        <w:tc>
          <w:tcPr>
            <w:tcW w:w="1099" w:type="dxa"/>
            <w:tcBorders>
              <w:top w:val="nil"/>
              <w:bottom w:val="single" w:sz="4" w:space="0" w:color="auto"/>
            </w:tcBorders>
            <w:vAlign w:val="bottom"/>
          </w:tcPr>
          <w:sdt>
            <w:sdtPr>
              <w:rPr>
                <w:lang w:val="en-US"/>
              </w:rPr>
              <w:id w:val="11208296"/>
              <w:placeholder>
                <w:docPart w:val="ACEFA6ECF18B42539C1FF04E960FBA0C"/>
              </w:placeholder>
              <w:text/>
            </w:sdtPr>
            <w:sdtEndPr/>
            <w:sdtContent>
              <w:p w14:paraId="7BC2D370" w14:textId="18924643" w:rsidR="0033024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  <w:rPr>
                    <w:lang w:val="en-US"/>
                  </w:rPr>
                </w:pPr>
                <w:r w:rsidRPr="00AC12F3">
                  <w:rPr>
                    <w:lang w:val="en-US"/>
                  </w:rPr>
                  <w:t>2</w:t>
                </w:r>
              </w:p>
            </w:sdtContent>
          </w:sdt>
        </w:tc>
      </w:tr>
      <w:tr w:rsidR="00330243" w:rsidRPr="00CF210F" w14:paraId="760C747F" w14:textId="77777777" w:rsidTr="00330243"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7CD43" w14:textId="77777777" w:rsidR="00330243" w:rsidRPr="00CF210F" w:rsidRDefault="00330243" w:rsidP="00330243">
            <w:pPr>
              <w:pStyle w:val="1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CF210F">
              <w:rPr>
                <w:b/>
              </w:rPr>
              <w:t>СР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A7828" w14:textId="77777777" w:rsidR="00330243" w:rsidRPr="00AC12F3" w:rsidRDefault="00330243" w:rsidP="00330243">
            <w:pPr>
              <w:pStyle w:val="13"/>
              <w:tabs>
                <w:tab w:val="left" w:pos="24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C12F3">
              <w:rPr>
                <w:b/>
              </w:rPr>
              <w:t>самостоятельная работа обучающегося (без взаимодействия с преподавателем)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sdt>
            <w:sdtPr>
              <w:rPr>
                <w:b/>
              </w:rPr>
              <w:id w:val="-620307585"/>
              <w:placeholder>
                <w:docPart w:val="094FEF13E91547ADB6D9F18C34623207"/>
              </w:placeholder>
              <w:text/>
            </w:sdtPr>
            <w:sdtEndPr/>
            <w:sdtContent>
              <w:p w14:paraId="5C6050E6" w14:textId="77777777" w:rsidR="00330243" w:rsidRPr="00AC12F3" w:rsidRDefault="00330243" w:rsidP="00330243">
                <w:pPr>
                  <w:pStyle w:val="13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ind w:left="0"/>
                  <w:jc w:val="center"/>
                  <w:rPr>
                    <w:b/>
                  </w:rPr>
                </w:pPr>
                <w:r w:rsidRPr="00AC12F3">
                  <w:rPr>
                    <w:b/>
                  </w:rPr>
                  <w:t>50</w:t>
                </w:r>
              </w:p>
            </w:sdtContent>
          </w:sdt>
        </w:tc>
      </w:tr>
    </w:tbl>
    <w:p w14:paraId="22445F49" w14:textId="77777777" w:rsidR="00330243" w:rsidRDefault="00330243" w:rsidP="00330243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both"/>
      </w:pPr>
    </w:p>
    <w:p w14:paraId="34082B31" w14:textId="446CCC67" w:rsidR="00330243" w:rsidRPr="00607EE6" w:rsidRDefault="00252B24" w:rsidP="00252B24">
      <w:pPr>
        <w:spacing w:line="276" w:lineRule="auto"/>
        <w:ind w:firstLine="709"/>
        <w:jc w:val="both"/>
      </w:pPr>
      <w:r w:rsidRPr="00607EE6">
        <w:t xml:space="preserve">Для ряда специальностей (таких как 22.02.01, 22.02.04, </w:t>
      </w:r>
      <w:r w:rsidRPr="00607EE6">
        <w:rPr>
          <w:bCs/>
          <w:spacing w:val="-1"/>
        </w:rPr>
        <w:t>23.02.03)</w:t>
      </w:r>
      <w:r w:rsidRPr="00607EE6">
        <w:t>, у которых в учебных планах в качестве промежуточной аттестации предусмотрено в первом семестре проведение дифференцированного зачета, отводится 1 час на его проведение за счет сокращения уч</w:t>
      </w:r>
      <w:r w:rsidR="00EC14B2" w:rsidRPr="00607EE6">
        <w:t>ебного времени на проведение теоретического обучения (занятие 16)</w:t>
      </w:r>
      <w:r w:rsidRPr="00607EE6">
        <w:t xml:space="preserve"> в теме 2.3.</w:t>
      </w:r>
    </w:p>
    <w:p w14:paraId="5F822FA9" w14:textId="77777777" w:rsidR="00D2367A" w:rsidRPr="0072057A" w:rsidRDefault="00D2367A" w:rsidP="00D6108A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29"/>
        <w:jc w:val="both"/>
        <w:rPr>
          <w:b/>
        </w:rPr>
      </w:pPr>
    </w:p>
    <w:p w14:paraId="206B5537" w14:textId="77777777" w:rsidR="005D5066" w:rsidRPr="005D5066" w:rsidRDefault="005D5066" w:rsidP="005D5066">
      <w:pPr>
        <w:pStyle w:val="ac"/>
        <w:spacing w:line="276" w:lineRule="auto"/>
        <w:ind w:left="420" w:right="-2"/>
        <w:jc w:val="both"/>
        <w:sectPr w:rsidR="005D5066" w:rsidRPr="005D5066" w:rsidSect="008765C8">
          <w:footerReference w:type="default" r:id="rId11"/>
          <w:footerReference w:type="firs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0B0EB42" w14:textId="34FCADCE" w:rsidR="003C399A" w:rsidRDefault="003C399A" w:rsidP="008E5F2E">
      <w:pPr>
        <w:pStyle w:val="13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>
        <w:rPr>
          <w:b/>
        </w:rPr>
        <w:t>Тематический план и содержание учебной дисциплины</w:t>
      </w:r>
    </w:p>
    <w:p w14:paraId="5FBDC53B" w14:textId="675B97C4" w:rsidR="00330243" w:rsidRDefault="00F71536" w:rsidP="00F71536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/>
        <w:jc w:val="right"/>
        <w:rPr>
          <w:b/>
        </w:rPr>
      </w:pPr>
      <w:r w:rsidRPr="001D59F2">
        <w:t>Таблица</w:t>
      </w:r>
      <w:r>
        <w:t xml:space="preserve"> </w:t>
      </w:r>
      <w:r w:rsidRPr="001D59F2">
        <w:t>2.2</w:t>
      </w:r>
    </w:p>
    <w:tbl>
      <w:tblPr>
        <w:tblStyle w:val="a8"/>
        <w:tblW w:w="14574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1244"/>
        <w:gridCol w:w="9067"/>
        <w:gridCol w:w="1139"/>
        <w:gridCol w:w="709"/>
        <w:gridCol w:w="567"/>
        <w:gridCol w:w="569"/>
        <w:gridCol w:w="568"/>
        <w:gridCol w:w="711"/>
      </w:tblGrid>
      <w:tr w:rsidR="00330243" w:rsidRPr="000C6F30" w14:paraId="2DF2A18C" w14:textId="77777777" w:rsidTr="00330243">
        <w:trPr>
          <w:tblHeader/>
        </w:trPr>
        <w:tc>
          <w:tcPr>
            <w:tcW w:w="1244" w:type="dxa"/>
            <w:vMerge w:val="restart"/>
            <w:vAlign w:val="center"/>
          </w:tcPr>
          <w:p w14:paraId="0967818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№ п/п</w:t>
            </w:r>
          </w:p>
        </w:tc>
        <w:tc>
          <w:tcPr>
            <w:tcW w:w="9067" w:type="dxa"/>
            <w:vMerge w:val="restart"/>
            <w:vAlign w:val="center"/>
          </w:tcPr>
          <w:p w14:paraId="62E0279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eastAsiaTheme="minorEastAsia"/>
                <w:b/>
                <w:bCs/>
                <w:color w:val="000000"/>
                <w:kern w:val="0"/>
                <w:sz w:val="22"/>
              </w:rPr>
            </w:pPr>
            <w:r w:rsidRPr="00A54ECB">
              <w:rPr>
                <w:rFonts w:eastAsiaTheme="minorEastAsia"/>
                <w:b/>
                <w:bCs/>
                <w:color w:val="000000"/>
                <w:kern w:val="0"/>
                <w:sz w:val="22"/>
              </w:rPr>
              <w:t>Наименование разделов и тем; содержание учебного материала и формы организации деятельности обучающихся</w:t>
            </w:r>
          </w:p>
        </w:tc>
        <w:tc>
          <w:tcPr>
            <w:tcW w:w="1139" w:type="dxa"/>
            <w:vMerge w:val="restart"/>
            <w:vAlign w:val="center"/>
          </w:tcPr>
          <w:p w14:paraId="4C5B19F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eastAsiaTheme="minorEastAsia"/>
                <w:b/>
                <w:bCs/>
                <w:color w:val="000000"/>
                <w:kern w:val="0"/>
                <w:sz w:val="22"/>
              </w:rPr>
            </w:pPr>
            <w:r w:rsidRPr="00A54ECB">
              <w:rPr>
                <w:rFonts w:eastAsiaTheme="minorEastAsia"/>
                <w:b/>
                <w:bCs/>
                <w:color w:val="000000"/>
                <w:kern w:val="0"/>
                <w:sz w:val="22"/>
              </w:rPr>
              <w:t>№ занятия</w:t>
            </w:r>
          </w:p>
        </w:tc>
        <w:tc>
          <w:tcPr>
            <w:tcW w:w="3124" w:type="dxa"/>
            <w:gridSpan w:val="5"/>
            <w:vAlign w:val="center"/>
          </w:tcPr>
          <w:p w14:paraId="5DFF808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rFonts w:eastAsiaTheme="minorEastAsia"/>
                <w:b/>
                <w:bCs/>
                <w:color w:val="000000"/>
                <w:kern w:val="0"/>
                <w:sz w:val="22"/>
              </w:rPr>
            </w:pPr>
            <w:r w:rsidRPr="00A54ECB">
              <w:rPr>
                <w:rFonts w:eastAsiaTheme="minorEastAsia"/>
                <w:b/>
                <w:bCs/>
                <w:color w:val="000000"/>
                <w:kern w:val="0"/>
                <w:sz w:val="22"/>
              </w:rPr>
              <w:t>Общий объем часов</w:t>
            </w:r>
          </w:p>
        </w:tc>
      </w:tr>
      <w:tr w:rsidR="00330243" w:rsidRPr="000C6F30" w14:paraId="334A133E" w14:textId="77777777" w:rsidTr="00330243">
        <w:trPr>
          <w:trHeight w:val="268"/>
          <w:tblHeader/>
        </w:trPr>
        <w:tc>
          <w:tcPr>
            <w:tcW w:w="1244" w:type="dxa"/>
            <w:vMerge/>
            <w:vAlign w:val="center"/>
          </w:tcPr>
          <w:p w14:paraId="502C3DE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9067" w:type="dxa"/>
            <w:vMerge/>
            <w:vAlign w:val="center"/>
          </w:tcPr>
          <w:p w14:paraId="4C5033D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14:paraId="3BE1A64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14:paraId="5AB4F69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b/>
                <w:sz w:val="20"/>
                <w:szCs w:val="20"/>
              </w:rPr>
            </w:pPr>
            <w:r w:rsidRPr="00A54ECB">
              <w:rPr>
                <w:b/>
                <w:sz w:val="20"/>
                <w:szCs w:val="20"/>
              </w:rPr>
              <w:t>ТО</w:t>
            </w:r>
          </w:p>
        </w:tc>
        <w:tc>
          <w:tcPr>
            <w:tcW w:w="567" w:type="dxa"/>
            <w:vAlign w:val="center"/>
          </w:tcPr>
          <w:p w14:paraId="6B63ED6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b/>
                <w:sz w:val="20"/>
                <w:szCs w:val="20"/>
              </w:rPr>
            </w:pPr>
            <w:r w:rsidRPr="00A54ECB"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69" w:type="dxa"/>
            <w:vAlign w:val="center"/>
          </w:tcPr>
          <w:p w14:paraId="73980C6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b/>
                <w:sz w:val="20"/>
                <w:szCs w:val="20"/>
              </w:rPr>
            </w:pPr>
            <w:r w:rsidRPr="00A54ECB">
              <w:rPr>
                <w:b/>
                <w:sz w:val="20"/>
                <w:szCs w:val="20"/>
              </w:rPr>
              <w:t>ЛР</w:t>
            </w:r>
          </w:p>
        </w:tc>
        <w:tc>
          <w:tcPr>
            <w:tcW w:w="568" w:type="dxa"/>
            <w:vAlign w:val="center"/>
          </w:tcPr>
          <w:p w14:paraId="2B2149F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right"/>
              <w:rPr>
                <w:b/>
                <w:sz w:val="20"/>
                <w:szCs w:val="20"/>
              </w:rPr>
            </w:pPr>
            <w:r w:rsidRPr="00A54ECB">
              <w:rPr>
                <w:b/>
                <w:sz w:val="20"/>
                <w:szCs w:val="20"/>
              </w:rPr>
              <w:t>АР</w:t>
            </w:r>
          </w:p>
        </w:tc>
        <w:tc>
          <w:tcPr>
            <w:tcW w:w="711" w:type="dxa"/>
            <w:vAlign w:val="center"/>
          </w:tcPr>
          <w:p w14:paraId="371ECA7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sz w:val="20"/>
                <w:szCs w:val="20"/>
              </w:rPr>
            </w:pPr>
            <w:r w:rsidRPr="00A54ECB">
              <w:rPr>
                <w:b/>
                <w:sz w:val="20"/>
                <w:szCs w:val="20"/>
              </w:rPr>
              <w:t>СР</w:t>
            </w:r>
          </w:p>
        </w:tc>
      </w:tr>
      <w:tr w:rsidR="00330243" w14:paraId="4E978440" w14:textId="77777777" w:rsidTr="00330243">
        <w:trPr>
          <w:trHeight w:val="268"/>
        </w:trPr>
        <w:tc>
          <w:tcPr>
            <w:tcW w:w="1244" w:type="dxa"/>
            <w:vAlign w:val="center"/>
          </w:tcPr>
          <w:p w14:paraId="3BD10D7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1</w:t>
            </w:r>
          </w:p>
        </w:tc>
        <w:tc>
          <w:tcPr>
            <w:tcW w:w="9067" w:type="dxa"/>
            <w:vAlign w:val="center"/>
          </w:tcPr>
          <w:p w14:paraId="5DFE3CD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D70B6D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22E21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88EF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5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3A1177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6</w:t>
            </w: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60EB8A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7</w:t>
            </w: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DCEB8E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sz w:val="20"/>
                <w:szCs w:val="20"/>
              </w:rPr>
            </w:pPr>
            <w:r w:rsidRPr="00A54ECB">
              <w:rPr>
                <w:sz w:val="20"/>
                <w:szCs w:val="20"/>
              </w:rPr>
              <w:t>8</w:t>
            </w:r>
          </w:p>
        </w:tc>
      </w:tr>
      <w:tr w:rsidR="00330243" w14:paraId="269FE6C4" w14:textId="77777777" w:rsidTr="00330243">
        <w:trPr>
          <w:trHeight w:val="268"/>
        </w:trPr>
        <w:tc>
          <w:tcPr>
            <w:tcW w:w="1244" w:type="dxa"/>
            <w:shd w:val="clear" w:color="auto" w:fill="auto"/>
            <w:vAlign w:val="center"/>
          </w:tcPr>
          <w:p w14:paraId="34B973A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9067" w:type="dxa"/>
            <w:shd w:val="clear" w:color="auto" w:fill="auto"/>
            <w:vAlign w:val="center"/>
          </w:tcPr>
          <w:p w14:paraId="49978BE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54ECB">
              <w:t>Введение. 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55DE6DB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23CEA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5BCFB2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1DFC9A8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EC11B2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</w:t>
            </w: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13CDABA" w14:textId="77777777" w:rsidR="00330243" w:rsidRPr="00330243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31E3CD03" w14:textId="77777777" w:rsidTr="00330243">
        <w:trPr>
          <w:trHeight w:val="268"/>
        </w:trPr>
        <w:tc>
          <w:tcPr>
            <w:tcW w:w="1244" w:type="dxa"/>
            <w:shd w:val="clear" w:color="auto" w:fill="D9D9D9" w:themeFill="background1" w:themeFillShade="D9"/>
            <w:vAlign w:val="center"/>
          </w:tcPr>
          <w:p w14:paraId="5F64B4D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Раздел 1</w:t>
            </w:r>
          </w:p>
        </w:tc>
        <w:tc>
          <w:tcPr>
            <w:tcW w:w="12051" w:type="dxa"/>
            <w:gridSpan w:val="5"/>
            <w:shd w:val="clear" w:color="auto" w:fill="D9D9D9" w:themeFill="background1" w:themeFillShade="D9"/>
            <w:vAlign w:val="center"/>
          </w:tcPr>
          <w:p w14:paraId="357A421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A54ECB">
              <w:rPr>
                <w:b/>
                <w:bCs/>
                <w:szCs w:val="22"/>
              </w:rPr>
              <w:t>Информационная деятельность человека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2E46701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7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5F46958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4</w:t>
            </w:r>
          </w:p>
        </w:tc>
      </w:tr>
      <w:tr w:rsidR="00330243" w14:paraId="050CBECE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0B3CCBE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1.1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366802C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54ECB">
              <w:rPr>
                <w:b/>
                <w:color w:val="000000"/>
                <w:kern w:val="0"/>
                <w:szCs w:val="22"/>
              </w:rPr>
              <w:t>Основные этапы развития информационного общества. Этапы развития технических средств и информационных ресурсов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F3FC1F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C02197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97F58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BB2E2D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8B5C8D9" w14:textId="77777777" w:rsidR="00330243" w:rsidRPr="00330243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0E6E5D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14:paraId="3F2D752F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50099CF" w14:textId="77777777" w:rsidR="00330243" w:rsidRPr="00A54ECB" w:rsidRDefault="00330243" w:rsidP="00330243">
            <w:pPr>
              <w:jc w:val="center"/>
            </w:pPr>
            <w:r w:rsidRPr="00A54ECB">
              <w:t>ПЗ1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3198427" w14:textId="77777777" w:rsidR="00330243" w:rsidRPr="00A54ECB" w:rsidRDefault="00330243" w:rsidP="00330243">
            <w:pPr>
              <w:jc w:val="both"/>
              <w:rPr>
                <w:color w:val="000000"/>
                <w:kern w:val="0"/>
                <w:szCs w:val="22"/>
              </w:rPr>
            </w:pPr>
            <w:r w:rsidRPr="00A54ECB">
              <w:rPr>
                <w:color w:val="000000"/>
                <w:kern w:val="0"/>
                <w:szCs w:val="22"/>
              </w:rPr>
              <w:t>Информационные ресурсы общества, образовательные информационные ресурсы. Работа с ними</w:t>
            </w:r>
            <w:r w:rsidRPr="00A54ECB">
              <w:rPr>
                <w:bCs/>
                <w:iCs/>
                <w:color w:val="000000"/>
                <w:kern w:val="0"/>
                <w:szCs w:val="22"/>
              </w:rPr>
              <w:t xml:space="preserve">. </w:t>
            </w:r>
            <w:r w:rsidRPr="00A54ECB">
              <w:rPr>
                <w:color w:val="000000"/>
                <w:kern w:val="0"/>
                <w:szCs w:val="22"/>
              </w:rPr>
              <w:t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54EF798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214F93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A9AB6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D20F13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3D2021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AA676E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5E115413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DF5550E" w14:textId="77777777" w:rsidR="00330243" w:rsidRPr="00A54ECB" w:rsidRDefault="00330243" w:rsidP="00330243">
            <w:pPr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7CCD0C7" w14:textId="6DA9248F" w:rsidR="00330243" w:rsidRPr="00BE1868" w:rsidRDefault="0033118A" w:rsidP="00330243">
            <w:pPr>
              <w:jc w:val="both"/>
              <w:rPr>
                <w:color w:val="000000"/>
                <w:szCs w:val="22"/>
                <w:highlight w:val="yellow"/>
              </w:rPr>
            </w:pPr>
            <w:r w:rsidRPr="00536C0C">
              <w:t>Поколения ЭВМ</w:t>
            </w:r>
            <w:r>
              <w:t>. Основные этапы ра</w:t>
            </w:r>
            <w:r w:rsidR="00BE1868">
              <w:t>звития информационного общества</w:t>
            </w:r>
            <w:r>
              <w:t xml:space="preserve"> (доклад</w:t>
            </w:r>
            <w:r w:rsidRPr="00BE1868">
              <w:t>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772423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5628B8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905EB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D8E58B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8ED395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FBDC3E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14:paraId="7B20AF27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9D350F7" w14:textId="77777777" w:rsidR="00330243" w:rsidRPr="00A54ECB" w:rsidRDefault="00330243" w:rsidP="00330243">
            <w:pPr>
              <w:jc w:val="center"/>
              <w:rPr>
                <w:b/>
              </w:rPr>
            </w:pPr>
            <w:r w:rsidRPr="00A54ECB">
              <w:rPr>
                <w:b/>
                <w:color w:val="000000"/>
                <w:kern w:val="0"/>
                <w:sz w:val="22"/>
                <w:szCs w:val="22"/>
              </w:rPr>
              <w:t>Тема 1.2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AD5FB6F" w14:textId="77777777" w:rsidR="00330243" w:rsidRPr="00A54ECB" w:rsidRDefault="00330243" w:rsidP="00330243">
            <w:pPr>
              <w:jc w:val="both"/>
              <w:rPr>
                <w:b/>
                <w:color w:val="000000"/>
                <w:szCs w:val="22"/>
              </w:rPr>
            </w:pPr>
            <w:r w:rsidRPr="00A54ECB">
              <w:rPr>
                <w:b/>
                <w:color w:val="000000"/>
                <w:kern w:val="0"/>
                <w:szCs w:val="22"/>
              </w:rPr>
              <w:t>Правовые нормы, относящиеся к информации, правонарушения в информационной сфере, меры их предупреждения. Электронное правительство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E1B93C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01644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lang w:val="en-US"/>
              </w:rPr>
            </w:pPr>
            <w:r w:rsidRPr="00A54ECB">
              <w:rPr>
                <w:lang w:val="en-US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70E4F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110CA42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D0276D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296B81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05531281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2FEC6DD8" w14:textId="77777777" w:rsidR="00330243" w:rsidRPr="00A54ECB" w:rsidRDefault="00330243" w:rsidP="00330243">
            <w:pPr>
              <w:jc w:val="center"/>
            </w:pPr>
            <w:r w:rsidRPr="00A54ECB">
              <w:t>ПЗ1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C3EC8EB" w14:textId="77777777" w:rsidR="00330243" w:rsidRPr="00A54ECB" w:rsidRDefault="00330243" w:rsidP="00330243">
            <w:pPr>
              <w:jc w:val="both"/>
              <w:rPr>
                <w:color w:val="000000"/>
                <w:szCs w:val="22"/>
              </w:rPr>
            </w:pPr>
            <w:r w:rsidRPr="00A54ECB">
              <w:rPr>
                <w:color w:val="000000"/>
                <w:kern w:val="0"/>
                <w:szCs w:val="22"/>
              </w:rPr>
              <w:t>Правовые нормы информационной деятельности, стоимостные характеристики информационной деятельности, лицензионное программное обеспечение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FAEA3D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D0E32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DA6F36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lang w:val="en-US"/>
              </w:rPr>
            </w:pPr>
            <w:r w:rsidRPr="00A54ECB">
              <w:rPr>
                <w:lang w:val="en-US"/>
              </w:rPr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8D5BFD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B2E799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0FC97A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11DE87FE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EF985C0" w14:textId="77777777" w:rsidR="00330243" w:rsidRPr="00A54ECB" w:rsidRDefault="00330243" w:rsidP="00330243">
            <w:pPr>
              <w:jc w:val="center"/>
            </w:pPr>
            <w:r w:rsidRPr="00A54ECB">
              <w:t>ПЗ2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58CFB02" w14:textId="77777777" w:rsidR="00330243" w:rsidRPr="0005193D" w:rsidRDefault="00330243" w:rsidP="00330243">
            <w:pPr>
              <w:jc w:val="both"/>
              <w:rPr>
                <w:kern w:val="0"/>
                <w:szCs w:val="22"/>
              </w:rPr>
            </w:pPr>
            <w:r w:rsidRPr="00A54ECB">
              <w:rPr>
                <w:color w:val="000000"/>
                <w:kern w:val="0"/>
                <w:szCs w:val="22"/>
              </w:rPr>
              <w:t xml:space="preserve">Лицензионное программное обеспечение, открытые лицензии, портал </w:t>
            </w:r>
            <w:r w:rsidRPr="0005193D">
              <w:rPr>
                <w:kern w:val="0"/>
                <w:szCs w:val="22"/>
              </w:rPr>
              <w:t>государственных услуг.</w:t>
            </w:r>
          </w:p>
          <w:p w14:paraId="2C86308D" w14:textId="77777777" w:rsidR="00330243" w:rsidRPr="0005193D" w:rsidRDefault="00330243" w:rsidP="00330243">
            <w:pPr>
              <w:jc w:val="both"/>
              <w:rPr>
                <w:kern w:val="0"/>
                <w:szCs w:val="22"/>
              </w:rPr>
            </w:pPr>
            <w:r w:rsidRPr="0005193D">
              <w:rPr>
                <w:kern w:val="0"/>
                <w:szCs w:val="22"/>
              </w:rPr>
              <w:t>Обзор профессионального образования в социально-экономической деятельности,</w:t>
            </w:r>
          </w:p>
          <w:p w14:paraId="33016D3C" w14:textId="77777777" w:rsidR="00330243" w:rsidRPr="00A54ECB" w:rsidRDefault="00330243" w:rsidP="00330243">
            <w:pPr>
              <w:jc w:val="both"/>
              <w:rPr>
                <w:color w:val="000000"/>
                <w:kern w:val="0"/>
                <w:szCs w:val="22"/>
              </w:rPr>
            </w:pPr>
            <w:r w:rsidRPr="0005193D">
              <w:rPr>
                <w:kern w:val="0"/>
                <w:szCs w:val="22"/>
              </w:rPr>
              <w:t>его лицензионное использование и регламенты обновления (информационные системы бухгалтерского учета, юридические базы данных)</w:t>
            </w:r>
            <w:r w:rsidRPr="0005193D">
              <w:rPr>
                <w:b/>
                <w:bCs/>
                <w:i/>
                <w:iCs/>
                <w:kern w:val="0"/>
                <w:szCs w:val="22"/>
              </w:rPr>
              <w:t>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58C872B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E66B4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ADE8C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lang w:val="en-US"/>
              </w:rPr>
            </w:pPr>
            <w:r w:rsidRPr="00A54ECB">
              <w:rPr>
                <w:lang w:val="en-US"/>
              </w:rPr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0C88C7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8C1671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E9D414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2E367BA1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2113DDC6" w14:textId="77777777" w:rsidR="00330243" w:rsidRPr="00A54ECB" w:rsidRDefault="00330243" w:rsidP="00330243">
            <w:pPr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22FC37F" w14:textId="042A5AC5" w:rsidR="00330243" w:rsidRPr="00753EB0" w:rsidRDefault="0033118A" w:rsidP="00330243">
            <w:pPr>
              <w:jc w:val="both"/>
              <w:rPr>
                <w:rStyle w:val="af3"/>
                <w:highlight w:val="yellow"/>
              </w:rPr>
            </w:pPr>
            <w:r w:rsidRPr="00E20743">
              <w:t>Законы РФ «О правовой охране программ для электронных вычислительных машин и баз данных» и «Об электронно-цифровой подписи»</w:t>
            </w:r>
            <w:r>
              <w:t xml:space="preserve"> (конспект)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D6B90B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9B160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A806F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320336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561ECE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8CA915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14:paraId="2F3CC39D" w14:textId="77777777" w:rsidTr="00330243">
        <w:trPr>
          <w:trHeight w:val="268"/>
        </w:trPr>
        <w:tc>
          <w:tcPr>
            <w:tcW w:w="1244" w:type="dxa"/>
            <w:shd w:val="clear" w:color="auto" w:fill="D9D9D9" w:themeFill="background1" w:themeFillShade="D9"/>
            <w:vAlign w:val="center"/>
          </w:tcPr>
          <w:p w14:paraId="7B31A50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Раздел 2</w:t>
            </w:r>
          </w:p>
        </w:tc>
        <w:tc>
          <w:tcPr>
            <w:tcW w:w="12051" w:type="dxa"/>
            <w:gridSpan w:val="5"/>
            <w:shd w:val="clear" w:color="auto" w:fill="D9D9D9" w:themeFill="background1" w:themeFillShade="D9"/>
            <w:vAlign w:val="center"/>
          </w:tcPr>
          <w:p w14:paraId="3A9484A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54ECB">
              <w:rPr>
                <w:b/>
                <w:bCs/>
                <w:color w:val="000000"/>
              </w:rPr>
              <w:t>Информация и информационные процессы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6EB0BB1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26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0D05B6A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13</w:t>
            </w:r>
          </w:p>
        </w:tc>
      </w:tr>
      <w:tr w:rsidR="00330243" w:rsidRPr="004A38CD" w14:paraId="203FFC7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929388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2.1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D6B3CE2" w14:textId="422106B9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7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54ECB">
              <w:rPr>
                <w:b/>
                <w:color w:val="000000"/>
                <w:kern w:val="0"/>
              </w:rPr>
              <w:t>Подходы к понятию и измерению информации</w:t>
            </w:r>
            <w:r w:rsidR="009B2EFD">
              <w:rPr>
                <w:b/>
                <w:color w:val="000000"/>
                <w:kern w:val="0"/>
              </w:rPr>
              <w:t>.</w:t>
            </w:r>
            <w:r w:rsidRPr="00A54ECB">
              <w:rPr>
                <w:b/>
                <w:color w:val="000000"/>
                <w:kern w:val="0"/>
              </w:rPr>
              <w:t xml:space="preserve"> Информационные объекты различных видов. Универсальность дискретного (цифрового) представления информации. Представление информации в двоичной системе счисления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60B84C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2F124C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1D9EE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365898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95A3E8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61CF71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5D5066" w14:paraId="4086501B" w14:textId="77777777" w:rsidTr="00330243">
        <w:trPr>
          <w:trHeight w:val="268"/>
        </w:trPr>
        <w:tc>
          <w:tcPr>
            <w:tcW w:w="1244" w:type="dxa"/>
            <w:shd w:val="clear" w:color="auto" w:fill="FFFFFF" w:themeFill="background1"/>
            <w:vAlign w:val="center"/>
          </w:tcPr>
          <w:p w14:paraId="51C5CD5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C62F6C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54ECB">
              <w:rPr>
                <w:color w:val="000000"/>
                <w:kern w:val="0"/>
              </w:rPr>
              <w:t>Дискретное (цифровое) представление текстовой, графической, звуковой информации и видеоинформации.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BA1A29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E6FEC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2C7F6A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C4F060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EA79A8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color w:val="FF0000"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EDF1DC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14:paraId="4A5BDBD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BBBFC7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5D14734" w14:textId="4B011909" w:rsidR="00330243" w:rsidRPr="00753EB0" w:rsidRDefault="0033118A" w:rsidP="0033118A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highlight w:val="yellow"/>
              </w:rPr>
            </w:pPr>
            <w:r w:rsidRPr="00FB7516">
              <w:t>Представление информации в различных системах счисления</w:t>
            </w:r>
            <w:r>
              <w:t xml:space="preserve"> (р</w:t>
            </w:r>
            <w:r w:rsidRPr="00FB7516">
              <w:t>ешение задач</w:t>
            </w:r>
            <w:r>
              <w:t>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8A59E5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B81A3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5D37DA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D87AA2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896C4F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B0F708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:rsidRPr="004A38CD" w14:paraId="7BAD7E4C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10E360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2.2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93C743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7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54ECB">
              <w:rPr>
                <w:b/>
                <w:color w:val="000000"/>
                <w:kern w:val="0"/>
              </w:rPr>
              <w:t>Основные информационные процессы и их реализация с помощью компьютеров: обработка, хранение, поиск и передача информации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F43B74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3DBE3D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C03A9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A93C4D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1F4133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B93443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14:paraId="33311EA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9D314E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Тема 2.2.1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1D5E65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7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Принципы обработки информации при помощи компьютера. Арифметические и логические основы работы компьютера. Алгоритмы и способы их описания.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5F189B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 xml:space="preserve">7–8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3C241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41699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1C7B7FA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8DDB27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C1455E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63CB4EF6" w14:textId="77777777" w:rsidTr="00330243">
        <w:trPr>
          <w:trHeight w:val="268"/>
        </w:trPr>
        <w:tc>
          <w:tcPr>
            <w:tcW w:w="1244" w:type="dxa"/>
            <w:shd w:val="clear" w:color="auto" w:fill="FFFFFF" w:themeFill="background1"/>
            <w:vAlign w:val="center"/>
          </w:tcPr>
          <w:p w14:paraId="7E71669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ПЗ3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F79E06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54ECB">
              <w:rPr>
                <w:color w:val="000000"/>
                <w:kern w:val="0"/>
              </w:rPr>
              <w:t>Программный принцип работы компьютера.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1A3EEE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910A89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F20D48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985AB1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802453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A26F68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1F694C" w14:paraId="648B7340" w14:textId="77777777" w:rsidTr="00330243">
        <w:trPr>
          <w:trHeight w:val="268"/>
        </w:trPr>
        <w:tc>
          <w:tcPr>
            <w:tcW w:w="1244" w:type="dxa"/>
            <w:shd w:val="clear" w:color="auto" w:fill="FFFFFF" w:themeFill="background1"/>
            <w:vAlign w:val="center"/>
          </w:tcPr>
          <w:p w14:paraId="09A111A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1F694C">
              <w:t>ПЗ4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032E144D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kern w:val="0"/>
              </w:rPr>
            </w:pPr>
            <w:r w:rsidRPr="001F694C">
              <w:rPr>
                <w:kern w:val="0"/>
              </w:rPr>
              <w:t>Примеры компьютерных моделей различных процессов.</w:t>
            </w:r>
          </w:p>
          <w:p w14:paraId="19CD740A" w14:textId="77777777" w:rsidR="00330243" w:rsidRPr="001F694C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F694C"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9E96199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95223BF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31FEED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2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C0D87D7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E21105C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57D574F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1F694C" w14:paraId="393AA3B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4D13A56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9B7D825" w14:textId="2CE7930D" w:rsidR="00330243" w:rsidRPr="00753EB0" w:rsidRDefault="00331E2D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 w:rsidRPr="00FB7516">
              <w:t>Устройства обработки видео- и аудиоинформации</w:t>
            </w:r>
            <w:r>
              <w:t xml:space="preserve"> (доклад)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CEBFAA8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3FBB236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F0776B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922076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9820754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C5FFB5A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4</w:t>
            </w:r>
          </w:p>
        </w:tc>
      </w:tr>
      <w:tr w:rsidR="00330243" w:rsidRPr="001F694C" w14:paraId="36A0C429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9A81653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Тема 2.2.2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606D3C60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1F694C">
              <w:rPr>
                <w:kern w:val="0"/>
              </w:rPr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59B220FD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11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1A87C4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B38422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1CE0E0E0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A1FA0A7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A63181C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1F694C" w14:paraId="30186B18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092388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ПЗ5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48E7E03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7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1F694C">
              <w:rPr>
                <w:kern w:val="0"/>
              </w:rPr>
              <w:t>Создание архива данных.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3985081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9338E3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FA2599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0811CD9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43C888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14D5DE9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1F694C" w14:paraId="12ACD67E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3D13B15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ПЗ5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CD4536A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1F694C">
              <w:rPr>
                <w:kern w:val="0"/>
              </w:rPr>
              <w:t>Извлечение данных из архива.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89111F3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6A8EA3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2EEEAB1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2AE5C4B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6179AD6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29BEBAA" w14:textId="77777777" w:rsidR="00330243" w:rsidRPr="001F694C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1E2D" w:rsidRPr="001F694C" w14:paraId="1F12F91B" w14:textId="77777777" w:rsidTr="0081638B">
        <w:trPr>
          <w:trHeight w:val="268"/>
        </w:trPr>
        <w:tc>
          <w:tcPr>
            <w:tcW w:w="1244" w:type="dxa"/>
            <w:shd w:val="clear" w:color="auto" w:fill="FFFFFF" w:themeFill="background1"/>
            <w:vAlign w:val="center"/>
          </w:tcPr>
          <w:p w14:paraId="0BAD4B4F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122EDDA2" w14:textId="0B8949F9" w:rsidR="00331E2D" w:rsidRPr="00753EB0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szCs w:val="22"/>
                <w:highlight w:val="yellow"/>
              </w:rPr>
            </w:pPr>
            <w:r w:rsidRPr="00675513">
              <w:t xml:space="preserve">Работа с поисковыми системами </w:t>
            </w:r>
            <w:r w:rsidRPr="00675513">
              <w:rPr>
                <w:lang w:val="en-US"/>
              </w:rPr>
              <w:t>Internet</w:t>
            </w:r>
            <w:r w:rsidRPr="00675513">
              <w:t>. Поиск информации на государственных образовательных порталах</w:t>
            </w:r>
            <w:r>
              <w:t xml:space="preserve"> (сообщение)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AF951B7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C0A65C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BAD8D6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11D532C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D0C991F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75B27CF" w14:textId="77777777" w:rsidR="00331E2D" w:rsidRPr="001F694C" w:rsidRDefault="00331E2D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1F694C">
              <w:t>2</w:t>
            </w:r>
          </w:p>
        </w:tc>
      </w:tr>
      <w:tr w:rsidR="00330243" w:rsidRPr="005D5066" w14:paraId="3043A81E" w14:textId="77777777" w:rsidTr="00330243">
        <w:trPr>
          <w:trHeight w:val="268"/>
        </w:trPr>
        <w:tc>
          <w:tcPr>
            <w:tcW w:w="1244" w:type="dxa"/>
            <w:shd w:val="clear" w:color="auto" w:fill="FFFFFF" w:themeFill="background1"/>
            <w:vAlign w:val="center"/>
          </w:tcPr>
          <w:p w14:paraId="35EB508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ПЗ6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F7D557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</w:rPr>
            </w:pPr>
            <w:r w:rsidRPr="00A54ECB">
              <w:rPr>
                <w:color w:val="000000"/>
                <w:kern w:val="0"/>
              </w:rPr>
              <w:t>Файл как единица хранения информации на компьютере.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6436FF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2B657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FE0876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3B7805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1C26D9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AF3A66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087316E0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2E95538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ПЗ6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31B31B18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54ECB">
              <w:rPr>
                <w:color w:val="000000"/>
                <w:kern w:val="0"/>
              </w:rPr>
              <w:t>Атрибуты файла и его объем.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3F233D8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5FBA39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C0430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7D9507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6EFEF8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DC48D7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4082E463" w14:textId="77777777" w:rsidTr="00330243">
        <w:trPr>
          <w:trHeight w:val="491"/>
        </w:trPr>
        <w:tc>
          <w:tcPr>
            <w:tcW w:w="1244" w:type="dxa"/>
            <w:shd w:val="clear" w:color="auto" w:fill="FFFFFF" w:themeFill="background1"/>
            <w:vAlign w:val="center"/>
          </w:tcPr>
          <w:p w14:paraId="4241354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ПЗ7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AA62E46" w14:textId="77777777" w:rsidR="00330243" w:rsidRPr="005A6D81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kern w:val="0"/>
              </w:rPr>
            </w:pPr>
            <w:r w:rsidRPr="00A54ECB">
              <w:rPr>
                <w:color w:val="000000"/>
                <w:kern w:val="0"/>
              </w:rPr>
              <w:t xml:space="preserve">Учет объемов файлов при их </w:t>
            </w:r>
            <w:r w:rsidRPr="005A6D81">
              <w:rPr>
                <w:kern w:val="0"/>
              </w:rPr>
              <w:t>хранении, передаче.</w:t>
            </w:r>
          </w:p>
          <w:p w14:paraId="344A1DD4" w14:textId="77777777" w:rsidR="00330243" w:rsidRPr="005A6D81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iCs/>
              </w:rPr>
            </w:pPr>
            <w:r w:rsidRPr="005A6D81">
              <w:t>Запись информации на компакт-диски различных видов</w:t>
            </w:r>
            <w:r w:rsidRPr="005A6D81">
              <w:rPr>
                <w:b/>
                <w:bCs/>
                <w:i/>
                <w:iCs/>
              </w:rPr>
              <w:t>.</w:t>
            </w:r>
          </w:p>
          <w:p w14:paraId="1A672529" w14:textId="77777777" w:rsidR="00330243" w:rsidRPr="00753EB0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A6D81">
              <w:t>Организация информации на компакт-диске с интерактивным меню.</w:t>
            </w:r>
            <w:r w:rsidRPr="00A54ECB">
              <w:rPr>
                <w:color w:val="000000"/>
                <w:kern w:val="0"/>
              </w:rPr>
              <w:t xml:space="preserve"> 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20952E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ABDA2C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819D39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1D6C33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70BBE6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894D38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14:paraId="0CA987B4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88092B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7894DC5" w14:textId="620D6405" w:rsidR="00330243" w:rsidRPr="00753EB0" w:rsidRDefault="00312BF9" w:rsidP="00312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 w:rsidRPr="00312BF9">
              <w:rPr>
                <w:color w:val="000000"/>
                <w:kern w:val="0"/>
              </w:rPr>
              <w:t>Разработка тестовых заданий по теме 2.2.</w:t>
            </w:r>
            <w:r>
              <w:rPr>
                <w:color w:val="000000"/>
                <w:kern w:val="0"/>
              </w:rPr>
              <w:t xml:space="preserve"> (повторение материала)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9796FE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C7F6E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C58801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A35FF3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48BCDB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260F52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:rsidRPr="004A38CD" w14:paraId="25F327AA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EC7B03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2.3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DC05E83" w14:textId="340D2D1F" w:rsidR="00330243" w:rsidRPr="00A54ECB" w:rsidRDefault="00330243" w:rsidP="00BE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Управление процессами. Пр</w:t>
            </w:r>
            <w:r w:rsidR="00BE1868">
              <w:rPr>
                <w:b/>
                <w:color w:val="000000"/>
                <w:kern w:val="0"/>
              </w:rPr>
              <w:t xml:space="preserve">едставление об автоматических и </w:t>
            </w:r>
            <w:r w:rsidRPr="00A54ECB">
              <w:rPr>
                <w:b/>
                <w:color w:val="000000"/>
                <w:kern w:val="0"/>
              </w:rPr>
              <w:t>автоматизированных системах управления в социально-экономической сфере деятельности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7F69F5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15–16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B4B4E41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DC78D2"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05ED4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56D8D1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6C9CD2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6D0DE7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6C0B1C5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5941A2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ПЗ8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DBC0EA7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АСУ различного назначения, примеры их использования.</w:t>
            </w:r>
            <w:r w:rsidRPr="00A54ECB">
              <w:rPr>
                <w:color w:val="000000"/>
                <w:kern w:val="0"/>
              </w:rPr>
              <w:br/>
              <w:t>Демонстрация использования различных видов АСУ на практике в социально - экономической сфере деятельности.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28AF74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3C699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0AC35D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99ABE2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07E468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764407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80B82" w:rsidRPr="00A54ECB" w14:paraId="2753EEB9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014BAF32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F8CC670" w14:textId="7F9D59E0" w:rsidR="00880B82" w:rsidRPr="00753EB0" w:rsidRDefault="00880B82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 w:rsidRPr="007C543F">
              <w:rPr>
                <w:bCs/>
                <w:sz w:val="22"/>
                <w:szCs w:val="22"/>
              </w:rPr>
              <w:t>Поиск информации о видах автоматизированных систем, подбор примеров, подготовка сообщения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6A59625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7DFE7A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9883E1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3084ECB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0C3858E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7E78131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</w:t>
            </w:r>
          </w:p>
        </w:tc>
      </w:tr>
      <w:tr w:rsidR="00330243" w:rsidRPr="00A54ECB" w14:paraId="1E3A9CB1" w14:textId="77777777" w:rsidTr="00330243">
        <w:trPr>
          <w:trHeight w:val="268"/>
        </w:trPr>
        <w:tc>
          <w:tcPr>
            <w:tcW w:w="1244" w:type="dxa"/>
            <w:shd w:val="clear" w:color="auto" w:fill="D9D9D9" w:themeFill="background1" w:themeFillShade="D9"/>
            <w:vAlign w:val="center"/>
          </w:tcPr>
          <w:p w14:paraId="59F9F25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Раздел 3</w:t>
            </w:r>
          </w:p>
        </w:tc>
        <w:tc>
          <w:tcPr>
            <w:tcW w:w="12051" w:type="dxa"/>
            <w:gridSpan w:val="5"/>
            <w:shd w:val="clear" w:color="auto" w:fill="D9D9D9" w:themeFill="background1" w:themeFillShade="D9"/>
            <w:vAlign w:val="center"/>
          </w:tcPr>
          <w:p w14:paraId="64D2EA3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A54ECB">
              <w:rPr>
                <w:b/>
                <w:bCs/>
                <w:color w:val="000000"/>
              </w:rPr>
              <w:t>Средства информационных и коммуникационных технологий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0A702E6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20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0CB1DB6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10</w:t>
            </w:r>
          </w:p>
        </w:tc>
      </w:tr>
      <w:tr w:rsidR="00330243" w:rsidRPr="00A54ECB" w14:paraId="34031EF4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999F47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  <w:color w:val="000000"/>
                <w:kern w:val="0"/>
                <w:sz w:val="22"/>
                <w:szCs w:val="22"/>
              </w:rPr>
              <w:t>Тема 3.1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32443B9E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EAFF3B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18–20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F24983B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DC78D2">
              <w:rPr>
                <w:b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F0DB7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8210BE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6D246F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BF8D4A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3FA0D95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6C73C0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ПЗ9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45693A9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Операционная система. Графический интерфейс</w:t>
            </w:r>
          </w:p>
          <w:p w14:paraId="186BA060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 устройств к компьютеру и их настройка.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3F43E8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C0F3E44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FD4C1B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017A16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597E13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EA8751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43359B1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8BE73E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ПЗ9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D70956B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3210E6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6333C4B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9CFB2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F5B4B2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C5EDE0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E796C1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06D8545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A8C3D5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11A06F9" w14:textId="57DE705B" w:rsidR="00330243" w:rsidRPr="00753EB0" w:rsidRDefault="00880B82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>
              <w:rPr>
                <w:bCs/>
              </w:rPr>
              <w:t>Архитектура компьютеров (доклад)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E8A6C8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724A70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9E8AE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34355B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93C6E9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E6AEB7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</w:t>
            </w:r>
          </w:p>
        </w:tc>
      </w:tr>
      <w:tr w:rsidR="00330243" w:rsidRPr="00A54ECB" w14:paraId="5B991966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428E0E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3.2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F48E073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9D77025" w14:textId="4C0D0B0B" w:rsidR="00330243" w:rsidRPr="00A54ECB" w:rsidRDefault="00330243" w:rsidP="005F4D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22–2</w:t>
            </w:r>
            <w:r w:rsidR="005F4D43">
              <w:rPr>
                <w:b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F62982" w14:textId="24767498" w:rsidR="00330243" w:rsidRPr="00DC78D2" w:rsidRDefault="005F4D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A359E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3BD18E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8707CC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E6ECC1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48640AB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B7045F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ПЗ10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3D39858D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Разграничение прав доступа в сети, общее дисковое пространство в локальной сети.</w:t>
            </w:r>
          </w:p>
          <w:p w14:paraId="62C5441E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Защита информации, антивирусная защита.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4D32131" w14:textId="5FC8566C" w:rsidR="00330243" w:rsidRPr="005A6D81" w:rsidRDefault="00330243" w:rsidP="005F4D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5A6D81">
              <w:t>2</w:t>
            </w:r>
            <w:r w:rsidR="005F4D43">
              <w:t>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AD3D06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0B026B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5A6D81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068AAA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A676BC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C9FC56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455C7FD0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0FB8DF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0D81BF6E" w14:textId="75C3212C" w:rsidR="00330243" w:rsidRPr="0081638B" w:rsidRDefault="0081638B" w:rsidP="00816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1638B">
              <w:rPr>
                <w:bCs/>
              </w:rPr>
              <w:t>Подготовка сообщения по использованию сервисов Интернета « История Всемирной Паутины».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599A71E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2AD00AB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FF60A3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D2B0FC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8081DF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A72E8D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</w:t>
            </w:r>
          </w:p>
        </w:tc>
      </w:tr>
      <w:tr w:rsidR="00330243" w:rsidRPr="00A54ECB" w14:paraId="49AFFA4A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08A02F6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3.3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04461D11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Безопасность, гигиена, эргономика, ресурсосбережение.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0D5C894" w14:textId="0EA67CEF" w:rsidR="00330243" w:rsidRPr="005A6D81" w:rsidRDefault="00330243" w:rsidP="005F4D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5A6D81">
              <w:rPr>
                <w:b/>
              </w:rPr>
              <w:t>2</w:t>
            </w:r>
            <w:r w:rsidR="005F4D43">
              <w:rPr>
                <w:b/>
              </w:rPr>
              <w:t>6</w:t>
            </w:r>
            <w:r w:rsidRPr="005A6D81">
              <w:rPr>
                <w:b/>
              </w:rPr>
              <w:t>–27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47CA077" w14:textId="1D37AFC9" w:rsidR="00330243" w:rsidRPr="00DC78D2" w:rsidRDefault="005F4D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24F91A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1754EA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C5778B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2BFF89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36E109D4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F21CF7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ПЗ10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F20AEE5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Эксплуатационные требования к компьютерному рабочему месту.</w:t>
            </w:r>
          </w:p>
          <w:p w14:paraId="33E2568B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D1ED3B0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5A6D81">
              <w:t>24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ABBB76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43845F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5A6D81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639F69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8B5128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593EC6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7F8BF41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242DEC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0A68A307" w14:textId="5A8C2354" w:rsidR="00330243" w:rsidRPr="00DC78D2" w:rsidRDefault="002B501F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 w:rsidRPr="00691906">
              <w:t>Эргономика программного обеспечения</w:t>
            </w:r>
            <w:r>
              <w:t xml:space="preserve"> (доклад)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B43024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4BA791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0C43C6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34DF51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0C12E2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E13901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</w:t>
            </w:r>
          </w:p>
        </w:tc>
      </w:tr>
      <w:tr w:rsidR="00330243" w:rsidRPr="00A54ECB" w14:paraId="142928C1" w14:textId="77777777" w:rsidTr="00330243">
        <w:trPr>
          <w:trHeight w:val="268"/>
        </w:trPr>
        <w:tc>
          <w:tcPr>
            <w:tcW w:w="1244" w:type="dxa"/>
            <w:shd w:val="clear" w:color="auto" w:fill="D9D9D9" w:themeFill="background1" w:themeFillShade="D9"/>
            <w:vAlign w:val="center"/>
          </w:tcPr>
          <w:p w14:paraId="371FC42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Раздел 4</w:t>
            </w:r>
          </w:p>
        </w:tc>
        <w:tc>
          <w:tcPr>
            <w:tcW w:w="12051" w:type="dxa"/>
            <w:gridSpan w:val="5"/>
            <w:shd w:val="clear" w:color="auto" w:fill="D9D9D9" w:themeFill="background1" w:themeFillShade="D9"/>
            <w:vAlign w:val="center"/>
          </w:tcPr>
          <w:p w14:paraId="58B44BF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A54ECB">
              <w:rPr>
                <w:b/>
                <w:bCs/>
                <w:color w:val="000000"/>
              </w:rPr>
              <w:t>Технологии создания и преобразования информационных объектов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17D2B64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22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09A82F3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11</w:t>
            </w:r>
          </w:p>
        </w:tc>
      </w:tr>
      <w:tr w:rsidR="00330243" w:rsidRPr="00A54ECB" w14:paraId="4DBC249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0A0D35A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4.1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37D10537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Понятие об информационных системах и автоматизации информационных</w:t>
            </w:r>
            <w:r w:rsidRPr="00A54ECB">
              <w:rPr>
                <w:b/>
                <w:color w:val="000000"/>
                <w:kern w:val="0"/>
              </w:rPr>
              <w:br/>
              <w:t>процессов.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8C1E0E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28–29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DCDFAB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DC78D2"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7D8B5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F57A24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FF992E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4856D3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44D28000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5D4522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D607CD4" w14:textId="7DF5C047" w:rsidR="00330243" w:rsidRPr="00DC78D2" w:rsidRDefault="00880B82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kern w:val="0"/>
                <w:highlight w:val="yellow"/>
              </w:rPr>
            </w:pPr>
            <w:r>
              <w:t>Системы искусственного интеллекта (конспект)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9A1C8F9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EA7F151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BE189D1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670E527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413D4EC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7DC2DB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:rsidRPr="00A54ECB" w14:paraId="5E993038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A85548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4.1.1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80847F6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Возможности настольных издательских систем: создание, организация и</w:t>
            </w:r>
            <w:r w:rsidRPr="00A54ECB">
              <w:rPr>
                <w:color w:val="000000"/>
                <w:kern w:val="0"/>
              </w:rPr>
              <w:br/>
              <w:t>основные способы преобразования (верстки) текста.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0BD737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30–31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02B666" w14:textId="77777777" w:rsidR="00330243" w:rsidRPr="005F4D43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5F4D43"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1C6D0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B8F823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B83DF5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D1CA2A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725C650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5DBB3B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88AC92D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Использование систем проверки орфографии и грамматики.</w:t>
            </w:r>
            <w:r>
              <w:rPr>
                <w:color w:val="000000"/>
                <w:kern w:val="0"/>
              </w:rPr>
              <w:t xml:space="preserve"> </w:t>
            </w:r>
            <w:r w:rsidRPr="00A54ECB">
              <w:rPr>
                <w:color w:val="000000"/>
                <w:kern w:val="0"/>
              </w:rPr>
              <w:t>Создание компьютерных публикаций на основе использования готовых шаблонов.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F549EB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C588986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A0AD6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E28119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237C64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0BDF49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2F60BF86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D9C64C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3D41391" w14:textId="2EED0945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Программы-переводчики. Возможности систем распознавания текстов.</w:t>
            </w:r>
            <w:r w:rsidRPr="00A54ECB">
              <w:rPr>
                <w:rFonts w:eastAsia="Calibri"/>
                <w:kern w:val="0"/>
                <w:sz w:val="21"/>
                <w:szCs w:val="21"/>
              </w:rPr>
              <w:t xml:space="preserve"> </w:t>
            </w:r>
            <w:r w:rsidRPr="005A6D81">
              <w:rPr>
                <w:kern w:val="0"/>
              </w:rPr>
              <w:t>Гипертекстовое представление информации.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9FF8EA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C0F47A6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13C75A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779A8E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4150C88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32AE35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80B82" w:rsidRPr="00A54ECB" w14:paraId="5DE6EE93" w14:textId="77777777" w:rsidTr="0081638B">
        <w:tc>
          <w:tcPr>
            <w:tcW w:w="1244" w:type="dxa"/>
            <w:shd w:val="clear" w:color="auto" w:fill="FFFFFF" w:themeFill="background1"/>
            <w:vAlign w:val="center"/>
          </w:tcPr>
          <w:p w14:paraId="2DA04AA0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795BB8E2" w14:textId="4D343DC2" w:rsidR="00880B82" w:rsidRPr="00DC78D2" w:rsidRDefault="00880B82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>
              <w:t xml:space="preserve">Основы работы в издательской системе PageMaker (презентация </w:t>
            </w:r>
            <w:r>
              <w:rPr>
                <w:lang w:val="en-US"/>
              </w:rPr>
              <w:t>PowerPoint</w:t>
            </w:r>
            <w:r>
              <w:t>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ED0B15C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730E89E" w14:textId="77777777" w:rsidR="00880B82" w:rsidRPr="00DC78D2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58D933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D9177A1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0A7503B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DBD9AC3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</w:t>
            </w:r>
          </w:p>
        </w:tc>
      </w:tr>
      <w:tr w:rsidR="00330243" w:rsidRPr="005A6D81" w14:paraId="24A70819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F5B6A88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5A6D81">
              <w:rPr>
                <w:b/>
              </w:rPr>
              <w:t xml:space="preserve">Тема </w:t>
            </w:r>
            <w:r w:rsidRPr="005A6D81">
              <w:rPr>
                <w:b/>
                <w:kern w:val="0"/>
                <w:sz w:val="22"/>
                <w:szCs w:val="22"/>
              </w:rPr>
              <w:t>4.1.2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112E5EE" w14:textId="77777777" w:rsidR="00330243" w:rsidRPr="005A6D81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kern w:val="0"/>
              </w:rPr>
            </w:pPr>
            <w:r w:rsidRPr="005A6D81">
              <w:rPr>
                <w:b/>
                <w:kern w:val="0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D0BC555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79E410B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3223E1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7974342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0FC109E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1166ED8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40EFA65D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6EE605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1F247A9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6B413B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565D801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F1C8DE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57DCF2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68025D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D39795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364EC229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44CE0F6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3030F506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Использование различных возможностей динамических (электронных) таблиц для выполнения учеб</w:t>
            </w:r>
            <w:r>
              <w:rPr>
                <w:color w:val="000000"/>
                <w:kern w:val="0"/>
              </w:rPr>
              <w:t xml:space="preserve">ных заданий. </w:t>
            </w:r>
            <w:r w:rsidRPr="00A54ECB">
              <w:rPr>
                <w:color w:val="000000"/>
                <w:kern w:val="0"/>
              </w:rPr>
              <w:t>Системы статистического учета. Предс</w:t>
            </w:r>
            <w:r>
              <w:rPr>
                <w:color w:val="000000"/>
                <w:kern w:val="0"/>
              </w:rPr>
              <w:t xml:space="preserve">тавление результатов выполнения </w:t>
            </w:r>
            <w:r w:rsidRPr="00A54ECB">
              <w:rPr>
                <w:color w:val="000000"/>
                <w:kern w:val="0"/>
              </w:rPr>
              <w:t>расчетных задач средствами деловой графики.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134B98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BE3B6C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2FA6DB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C50946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A5AC5E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766301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80B82" w:rsidRPr="00A54ECB" w14:paraId="7FA0DAD8" w14:textId="77777777" w:rsidTr="0081638B">
        <w:tc>
          <w:tcPr>
            <w:tcW w:w="1244" w:type="dxa"/>
            <w:shd w:val="clear" w:color="auto" w:fill="FFFFFF" w:themeFill="background1"/>
            <w:vAlign w:val="center"/>
          </w:tcPr>
          <w:p w14:paraId="067B6B66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47D3ECFD" w14:textId="0708F6EE" w:rsidR="00880B82" w:rsidRPr="00DC78D2" w:rsidRDefault="00880B82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>
              <w:t xml:space="preserve">Решение задач по математике и физике в </w:t>
            </w:r>
            <w:r>
              <w:rPr>
                <w:lang w:val="en-US"/>
              </w:rPr>
              <w:t>MS</w:t>
            </w:r>
            <w:r w:rsidRPr="0097688B">
              <w:t xml:space="preserve"> </w:t>
            </w:r>
            <w:r>
              <w:rPr>
                <w:lang w:val="en-US"/>
              </w:rPr>
              <w:t>Excel</w:t>
            </w:r>
            <w:r w:rsidRPr="0097688B">
              <w:t xml:space="preserve"> </w:t>
            </w:r>
            <w:r>
              <w:t>(решение вариативных задач)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83783F2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4CDB32D" w14:textId="77777777" w:rsidR="00880B82" w:rsidRPr="00DC78D2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25FC481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F0245C7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53BD6FC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3B34668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</w:tr>
      <w:tr w:rsidR="00330243" w:rsidRPr="005A6D81" w14:paraId="43A112A5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8F89338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5A6D81">
              <w:rPr>
                <w:b/>
              </w:rPr>
              <w:t>Тема 4.1.3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334A3D5" w14:textId="77777777" w:rsidR="00330243" w:rsidRPr="005A6D81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kern w:val="0"/>
              </w:rPr>
            </w:pPr>
            <w:r w:rsidRPr="005A6D81">
              <w:rPr>
                <w:b/>
                <w:kern w:val="0"/>
              </w:rPr>
              <w:t>Представление об организации баз данных и системах управления ими. 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 из различных предметных областей.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57E1013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5A6D81">
              <w:rPr>
                <w:b/>
              </w:rPr>
              <w:t>34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03B7FBE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DC78D2">
              <w:rPr>
                <w:b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5A089DF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AD5EE6D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C28B134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022D70E" w14:textId="77777777" w:rsidR="00330243" w:rsidRPr="005A6D81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3F736E42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55526A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ПЗ13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EB78410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 Электронные коллекции формационных и образовательных ресурсов, образовательные специализированные порталы. Организация баз данных. Заполнение полей баз данных. Возможности систем управления базами данных. Формирование запросов для поиска и сортировки информации в базе данных.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152660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120088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4F33C6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260A80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11A533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9F6E31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80B82" w:rsidRPr="00A54ECB" w14:paraId="10612C86" w14:textId="77777777" w:rsidTr="0081638B">
        <w:tc>
          <w:tcPr>
            <w:tcW w:w="1244" w:type="dxa"/>
            <w:shd w:val="clear" w:color="auto" w:fill="FFFFFF" w:themeFill="background1"/>
            <w:vAlign w:val="center"/>
          </w:tcPr>
          <w:p w14:paraId="4A59AB0C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6D03D9BA" w14:textId="264D420F" w:rsidR="00880B82" w:rsidRPr="00DC78D2" w:rsidRDefault="00880B82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>
              <w:rPr>
                <w:bCs/>
              </w:rPr>
              <w:t>Формирование запросов для работы в сети Интернет (сообщение)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47C4A3C4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DCB5EF5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E06C527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4C65570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7C89597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51F648C" w14:textId="77777777" w:rsidR="00880B82" w:rsidRPr="00A54ECB" w:rsidRDefault="00880B82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:rsidRPr="00A54ECB" w14:paraId="23743853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AF5C61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Тема 4.1.4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41BDC0D7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Представление о программных средах компьютерной графики, мультимедийных средах.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79BD97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36–37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0F175A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3B6AF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482B99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617342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3392CB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34C8E702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CA1A09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ПЗ14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F99C168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Создание и редактирование графических и мультимедийных объектов средствами компьютерных презентаций для выполнения учебных заданий.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89D676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993E1B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46C50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B027DE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9A5F71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F0603B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618FA5F2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A5310A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ПЗ14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FB33AE5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Использование</w:t>
            </w:r>
            <w:r>
              <w:rPr>
                <w:color w:val="000000"/>
                <w:kern w:val="0"/>
              </w:rPr>
              <w:t xml:space="preserve"> презентационного оборудования. </w:t>
            </w:r>
            <w:r w:rsidRPr="00A54ECB">
              <w:rPr>
                <w:color w:val="000000"/>
                <w:kern w:val="0"/>
              </w:rPr>
              <w:t>Примеры геоинформационных систем.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9E76E0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75191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D4FC48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832FB4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26DDDDC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891199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1638B" w:rsidRPr="00A54ECB" w14:paraId="2391C0B4" w14:textId="77777777" w:rsidTr="0081638B">
        <w:tc>
          <w:tcPr>
            <w:tcW w:w="1244" w:type="dxa"/>
            <w:shd w:val="clear" w:color="auto" w:fill="FFFFFF" w:themeFill="background1"/>
            <w:vAlign w:val="center"/>
          </w:tcPr>
          <w:p w14:paraId="5EDE2AED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0C21A329" w14:textId="7CEC0F04" w:rsidR="0081638B" w:rsidRPr="00DC78D2" w:rsidRDefault="0081638B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>
              <w:t>Возможности и перспективы развития компьютерной графики (доклад)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17D264D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933199C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86A5401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225A9F8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9F64F76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19531678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3</w:t>
            </w:r>
          </w:p>
        </w:tc>
      </w:tr>
      <w:tr w:rsidR="00330243" w:rsidRPr="00A54ECB" w14:paraId="1336E029" w14:textId="77777777" w:rsidTr="00330243">
        <w:trPr>
          <w:trHeight w:val="268"/>
        </w:trPr>
        <w:tc>
          <w:tcPr>
            <w:tcW w:w="1244" w:type="dxa"/>
            <w:shd w:val="clear" w:color="auto" w:fill="D9D9D9" w:themeFill="background1" w:themeFillShade="D9"/>
            <w:vAlign w:val="center"/>
          </w:tcPr>
          <w:p w14:paraId="299A7B5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Раздел 5</w:t>
            </w:r>
          </w:p>
        </w:tc>
        <w:tc>
          <w:tcPr>
            <w:tcW w:w="12051" w:type="dxa"/>
            <w:gridSpan w:val="5"/>
            <w:shd w:val="clear" w:color="auto" w:fill="D9D9D9" w:themeFill="background1" w:themeFillShade="D9"/>
            <w:vAlign w:val="center"/>
          </w:tcPr>
          <w:p w14:paraId="267A195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</w:rPr>
            </w:pPr>
            <w:r w:rsidRPr="00A54ECB">
              <w:rPr>
                <w:b/>
                <w:bCs/>
                <w:color w:val="000000"/>
              </w:rPr>
              <w:t>Телекоммуникационные технологии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14:paraId="352BC21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24</w:t>
            </w:r>
          </w:p>
        </w:tc>
        <w:tc>
          <w:tcPr>
            <w:tcW w:w="711" w:type="dxa"/>
            <w:shd w:val="clear" w:color="auto" w:fill="D9D9D9" w:themeFill="background1" w:themeFillShade="D9"/>
            <w:vAlign w:val="center"/>
          </w:tcPr>
          <w:p w14:paraId="6AC1431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12</w:t>
            </w:r>
          </w:p>
        </w:tc>
      </w:tr>
      <w:tr w:rsidR="00330243" w:rsidRPr="00A54ECB" w14:paraId="48866EF7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B42377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5.1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656E7BC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7F04FBC6" w14:textId="77777777" w:rsidR="00330243" w:rsidRPr="003848C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3848C2">
              <w:t>39–41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3BCB18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DC78D2"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9EB54C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4200FE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D0F51B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FBE747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7BD5DF1C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685BD81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ПЗ15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67CD1F4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Браузер. Примеры работы с интернет-магазином, интернет-СМИ, интернет-турагентством, интернет-библиотекой и пр.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D8F45F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C7B399F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E5E410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0F1B98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14685AC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26F1DC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6A6FCE60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6DD3F7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ПЗ15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00D99B05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Методы и средства сопровождения сайта образовательной организации.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371CC4E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5BB2464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6FFE6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E7F625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7EDD61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A3BFD4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5368D1BE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E4D2D6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1D31A1D" w14:textId="2513C502" w:rsidR="00330243" w:rsidRPr="00DC78D2" w:rsidRDefault="00312BF9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 w:rsidRPr="007C543F">
              <w:rPr>
                <w:bCs/>
                <w:sz w:val="22"/>
                <w:szCs w:val="22"/>
              </w:rPr>
              <w:t>Поиск информации об информационно-поисковых системах, подготовка сообщения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A9D9AA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B42195B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D3B67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220BB73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67FA2F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99C11E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</w:t>
            </w:r>
          </w:p>
        </w:tc>
      </w:tr>
      <w:tr w:rsidR="00330243" w:rsidRPr="00A54ECB" w14:paraId="2C0605DF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74350A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Тема 5.1.1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6C79B5FC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44781E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64F506A" w14:textId="1B999EFC" w:rsidR="00330243" w:rsidRPr="005F4D43" w:rsidRDefault="005F4D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BCCAFA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67B558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48D47B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B04A39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066ECCA0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E1C004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ПЗ16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1343431E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Пример поиска информации на государственных образовательных порталах. 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672868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29FBE76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5A916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E8902C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93C1E0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4259B48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710984F6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63ACD117" w14:textId="7110C3B2" w:rsidR="00330243" w:rsidRPr="00A54ECB" w:rsidRDefault="005F4D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 xml:space="preserve">Тема </w:t>
            </w:r>
            <w:r w:rsidR="00330243" w:rsidRPr="00A54ECB">
              <w:t>5.1.2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77DE5DAE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Передача информации между компьютерами. Проводная и беспроводная</w:t>
            </w:r>
            <w:r w:rsidRPr="00A54ECB">
              <w:rPr>
                <w:color w:val="000000"/>
                <w:kern w:val="0"/>
              </w:rPr>
              <w:br/>
              <w:t>связь.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8BCE5D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1CACFF5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DC78D2"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C98DC3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5F443D1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7E937E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913A0B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5CFBBFF8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53ED49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ПЗ16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66D9A9D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Создание ящика электронной по</w:t>
            </w:r>
            <w:r>
              <w:rPr>
                <w:color w:val="000000"/>
                <w:kern w:val="0"/>
              </w:rPr>
              <w:t xml:space="preserve">чты и настройка его параметров. </w:t>
            </w:r>
            <w:r w:rsidRPr="00A54ECB">
              <w:rPr>
                <w:color w:val="000000"/>
                <w:kern w:val="0"/>
              </w:rPr>
              <w:t>Формирование адресной книги.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55D14E0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AA5574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69D1BD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4427CC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5BA68A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5B4E115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1638B" w:rsidRPr="00A54ECB" w14:paraId="29829FA4" w14:textId="77777777" w:rsidTr="0081638B">
        <w:tc>
          <w:tcPr>
            <w:tcW w:w="1244" w:type="dxa"/>
            <w:shd w:val="clear" w:color="auto" w:fill="FFFFFF" w:themeFill="background1"/>
            <w:vAlign w:val="center"/>
          </w:tcPr>
          <w:p w14:paraId="410081FB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4B8761CF" w14:textId="36C30615" w:rsidR="0081638B" w:rsidRPr="00DC78D2" w:rsidRDefault="0081638B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  <w:highlight w:val="yellow"/>
              </w:rPr>
            </w:pPr>
            <w:r>
              <w:t>Технология и средства защиты информации в глобальных и локальных компьютерных сетях от разрушения, несанкционированного доступа (сообщение)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3C0240F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D340F78" w14:textId="77777777" w:rsidR="0081638B" w:rsidRPr="00DC78D2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1423506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13F91D7F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6ED3D6B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665A191F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</w:tr>
      <w:tr w:rsidR="00330243" w:rsidRPr="00A54ECB" w14:paraId="50012A23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1333273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5.2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C73BA74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видеоконференция, Интернет-телефония. Социальные сети. Этические нормы коммуникаций в Интернете. Интернет-журналы и СМИ.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6EC4AF55" w14:textId="77777777" w:rsidR="00330243" w:rsidRPr="003848C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3848C2">
              <w:t>45–46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A873CC1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DC78D2"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13268B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5E9167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A0EC99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458715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34DA727B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57BA738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ПЗ17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26EE0032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138A39F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8DE43E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1DF8481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36EB1A5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745D338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68F5C73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64A016CA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3B66B63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Тема 5.3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6E686A03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  <w:kern w:val="0"/>
              </w:rPr>
            </w:pPr>
            <w:r w:rsidRPr="00A54ECB">
              <w:rPr>
                <w:b/>
                <w:color w:val="000000"/>
                <w:kern w:val="0"/>
              </w:rPr>
      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36B7EABA" w14:textId="77777777" w:rsidR="00330243" w:rsidRPr="003848C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3848C2">
              <w:t>48–49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8B4C227" w14:textId="77777777" w:rsidR="00330243" w:rsidRPr="00DC78D2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DC78D2">
              <w:rPr>
                <w:b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989312D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7F307179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007E1EE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17445A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</w:tr>
      <w:tr w:rsidR="00330243" w:rsidRPr="00A54ECB" w14:paraId="28923DDD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6C973EE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ПЗ17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0154E449" w14:textId="77777777" w:rsidR="00330243" w:rsidRPr="00A54ECB" w:rsidRDefault="00330243" w:rsidP="003302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 w:rsidRPr="00A54ECB">
              <w:rPr>
                <w:color w:val="000000"/>
                <w:kern w:val="0"/>
              </w:rPr>
              <w:t>Участие в онлайн-конференции, анкетировании, дистанционных курсах, интернет олимпиаде или компьютерном тестировании.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30C6793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47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24413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EE7B0D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1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9780B02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D4B42F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0B53CAA8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81638B" w:rsidRPr="00A54ECB" w14:paraId="50EEDFFF" w14:textId="77777777" w:rsidTr="0081638B">
        <w:tc>
          <w:tcPr>
            <w:tcW w:w="1244" w:type="dxa"/>
            <w:shd w:val="clear" w:color="auto" w:fill="FFFFFF" w:themeFill="background1"/>
            <w:vAlign w:val="center"/>
          </w:tcPr>
          <w:p w14:paraId="0D5C0EEC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СР</w:t>
            </w:r>
          </w:p>
        </w:tc>
        <w:tc>
          <w:tcPr>
            <w:tcW w:w="9067" w:type="dxa"/>
            <w:shd w:val="clear" w:color="auto" w:fill="FFFFFF" w:themeFill="background1"/>
          </w:tcPr>
          <w:p w14:paraId="1FB519BA" w14:textId="28A22A81" w:rsidR="0081638B" w:rsidRPr="00A54ECB" w:rsidRDefault="00312BF9" w:rsidP="00312B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Повторение материала и подготовка к дифференцированному зачету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01A8AB92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ECABFF4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32CB29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4EA8A8D4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3761AB0E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38EC00FE" w14:textId="77777777" w:rsidR="0081638B" w:rsidRPr="00A54ECB" w:rsidRDefault="0081638B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6</w:t>
            </w:r>
          </w:p>
        </w:tc>
      </w:tr>
      <w:tr w:rsidR="00330243" w:rsidRPr="00A54ECB" w14:paraId="3EDE08A8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77141DA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rPr>
                <w:b/>
              </w:rPr>
              <w:t>ПА</w:t>
            </w: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9C2EF67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A54ECB">
              <w:rPr>
                <w:b/>
              </w:rPr>
              <w:t xml:space="preserve">Промежуточная аттестация в форме </w:t>
            </w:r>
            <w:sdt>
              <w:sdtPr>
                <w:rPr>
                  <w:b/>
                </w:rPr>
                <w:alias w:val="аттестация"/>
                <w:tag w:val="аттестация"/>
                <w:id w:val="-1415711232"/>
                <w:placeholder>
                  <w:docPart w:val="903C2E1318BE41EEAF1F7DAEE52802B6"/>
                </w:placeholder>
                <w:dropDownList>
                  <w:listItem w:value="Выберите элемент."/>
                  <w:listItem w:displayText="зачета" w:value="зачета"/>
                  <w:listItem w:displayText="дифференцированного зачета" w:value="дифференцированного зачета"/>
                  <w:listItem w:displayText="экзамена" w:value="экзамена"/>
                </w:dropDownList>
              </w:sdtPr>
              <w:sdtEndPr/>
              <w:sdtContent>
                <w:r w:rsidRPr="00A54ECB">
                  <w:rPr>
                    <w:b/>
                  </w:rPr>
                  <w:t>дифференцированного зачета</w:t>
                </w:r>
              </w:sdtContent>
            </w:sdt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26672AC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50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EE1888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  <w:r w:rsidRPr="00A54ECB"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D40B57C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067F203B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5604242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77EC49F4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</w:tr>
      <w:tr w:rsidR="00330243" w:rsidRPr="00A54ECB" w14:paraId="190F9146" w14:textId="77777777" w:rsidTr="00330243">
        <w:tc>
          <w:tcPr>
            <w:tcW w:w="1244" w:type="dxa"/>
            <w:shd w:val="clear" w:color="auto" w:fill="FFFFFF" w:themeFill="background1"/>
            <w:vAlign w:val="center"/>
          </w:tcPr>
          <w:p w14:paraId="66FEE7FA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</w:pPr>
          </w:p>
        </w:tc>
        <w:tc>
          <w:tcPr>
            <w:tcW w:w="9067" w:type="dxa"/>
            <w:shd w:val="clear" w:color="auto" w:fill="FFFFFF" w:themeFill="background1"/>
            <w:vAlign w:val="center"/>
          </w:tcPr>
          <w:p w14:paraId="5C163E9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477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</w:pPr>
            <w:r w:rsidRPr="00A54ECB">
              <w:rPr>
                <w:b/>
              </w:rPr>
              <w:t>Общий объем часов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14:paraId="5C6BAF05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A264B4E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66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A23A5D0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34</w:t>
            </w:r>
          </w:p>
        </w:tc>
        <w:tc>
          <w:tcPr>
            <w:tcW w:w="569" w:type="dxa"/>
            <w:shd w:val="clear" w:color="auto" w:fill="FFFFFF" w:themeFill="background1"/>
            <w:vAlign w:val="center"/>
          </w:tcPr>
          <w:p w14:paraId="649CD20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568" w:type="dxa"/>
            <w:shd w:val="clear" w:color="auto" w:fill="FFFFFF" w:themeFill="background1"/>
            <w:vAlign w:val="center"/>
          </w:tcPr>
          <w:p w14:paraId="6F337DCF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</w:p>
        </w:tc>
        <w:tc>
          <w:tcPr>
            <w:tcW w:w="711" w:type="dxa"/>
            <w:shd w:val="clear" w:color="auto" w:fill="FFFFFF" w:themeFill="background1"/>
            <w:vAlign w:val="center"/>
          </w:tcPr>
          <w:p w14:paraId="256E71C6" w14:textId="77777777" w:rsidR="00330243" w:rsidRPr="00A54ECB" w:rsidRDefault="00330243" w:rsidP="00330243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</w:rPr>
            </w:pPr>
            <w:r w:rsidRPr="00A54ECB">
              <w:rPr>
                <w:b/>
              </w:rPr>
              <w:t>50</w:t>
            </w:r>
          </w:p>
        </w:tc>
      </w:tr>
    </w:tbl>
    <w:p w14:paraId="1292A848" w14:textId="77777777" w:rsidR="00F71536" w:rsidRDefault="00F71536" w:rsidP="008E5F2E">
      <w:pPr>
        <w:pStyle w:val="ac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71536" w:rsidSect="00D7098C">
          <w:type w:val="continuous"/>
          <w:pgSz w:w="16838" w:h="11906" w:orient="landscape"/>
          <w:pgMar w:top="848" w:right="1387" w:bottom="851" w:left="1134" w:header="709" w:footer="709" w:gutter="0"/>
          <w:cols w:space="708"/>
          <w:docGrid w:linePitch="360"/>
        </w:sectPr>
      </w:pPr>
    </w:p>
    <w:p w14:paraId="73F1F6DB" w14:textId="77777777" w:rsidR="00903EE2" w:rsidRDefault="00903EE2" w:rsidP="00903EE2">
      <w:pPr>
        <w:pStyle w:val="ac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</w:rPr>
        <w:t>Распределение дисциплины по УПМ</w:t>
      </w:r>
    </w:p>
    <w:p w14:paraId="24982725" w14:textId="77777777" w:rsidR="00903EE2" w:rsidRPr="005C7E15" w:rsidRDefault="00903EE2" w:rsidP="00903EE2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29"/>
        <w:jc w:val="right"/>
      </w:pPr>
      <w:r w:rsidRPr="005C7E15">
        <w:t>Таблица 2.3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521"/>
        <w:gridCol w:w="1125"/>
        <w:gridCol w:w="920"/>
        <w:gridCol w:w="921"/>
      </w:tblGrid>
      <w:tr w:rsidR="00903EE2" w:rsidRPr="00895FD2" w14:paraId="517A2639" w14:textId="77777777" w:rsidTr="00211DA9">
        <w:trPr>
          <w:tblHeader/>
        </w:trPr>
        <w:tc>
          <w:tcPr>
            <w:tcW w:w="704" w:type="dxa"/>
            <w:vMerge w:val="restart"/>
          </w:tcPr>
          <w:p w14:paraId="7C228C61" w14:textId="77777777" w:rsidR="00903EE2" w:rsidRPr="00A354BB" w:rsidRDefault="00903EE2" w:rsidP="00211DA9">
            <w:pPr>
              <w:jc w:val="center"/>
              <w:rPr>
                <w:b/>
              </w:rPr>
            </w:pPr>
            <w:r w:rsidRPr="00A354BB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6521" w:type="dxa"/>
            <w:vMerge w:val="restart"/>
          </w:tcPr>
          <w:p w14:paraId="5470728D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  <w:r>
              <w:rPr>
                <w:b/>
              </w:rPr>
              <w:t>Н</w:t>
            </w:r>
            <w:r w:rsidRPr="00A354BB">
              <w:rPr>
                <w:b/>
              </w:rPr>
              <w:t>аименование УПМ первого курса обучения (информационные карты)</w:t>
            </w:r>
          </w:p>
        </w:tc>
        <w:tc>
          <w:tcPr>
            <w:tcW w:w="1125" w:type="dxa"/>
            <w:vMerge w:val="restart"/>
          </w:tcPr>
          <w:p w14:paraId="78E77B3D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  <w:r w:rsidRPr="00A354BB">
              <w:rPr>
                <w:b/>
                <w:bCs/>
                <w:kern w:val="0"/>
              </w:rPr>
              <w:t>Месяц</w:t>
            </w:r>
          </w:p>
        </w:tc>
        <w:tc>
          <w:tcPr>
            <w:tcW w:w="1841" w:type="dxa"/>
            <w:gridSpan w:val="2"/>
          </w:tcPr>
          <w:p w14:paraId="636FC234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</w:rPr>
              <w:t>Объем</w:t>
            </w:r>
            <w:r w:rsidRPr="00A354BB">
              <w:rPr>
                <w:b/>
                <w:bCs/>
                <w:kern w:val="0"/>
              </w:rPr>
              <w:t xml:space="preserve"> часов</w:t>
            </w:r>
          </w:p>
        </w:tc>
      </w:tr>
      <w:tr w:rsidR="00903EE2" w:rsidRPr="00895FD2" w14:paraId="68FA07F3" w14:textId="77777777" w:rsidTr="00211DA9">
        <w:trPr>
          <w:tblHeader/>
        </w:trPr>
        <w:tc>
          <w:tcPr>
            <w:tcW w:w="704" w:type="dxa"/>
            <w:vMerge/>
          </w:tcPr>
          <w:p w14:paraId="561930AC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</w:p>
        </w:tc>
        <w:tc>
          <w:tcPr>
            <w:tcW w:w="6521" w:type="dxa"/>
            <w:vMerge/>
          </w:tcPr>
          <w:p w14:paraId="1F6D19C4" w14:textId="77777777" w:rsidR="00903EE2" w:rsidRPr="00A354BB" w:rsidRDefault="00903EE2" w:rsidP="00211DA9">
            <w:pPr>
              <w:jc w:val="center"/>
              <w:rPr>
                <w:b/>
              </w:rPr>
            </w:pPr>
          </w:p>
        </w:tc>
        <w:tc>
          <w:tcPr>
            <w:tcW w:w="1125" w:type="dxa"/>
            <w:vMerge/>
          </w:tcPr>
          <w:p w14:paraId="37824188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</w:p>
        </w:tc>
        <w:tc>
          <w:tcPr>
            <w:tcW w:w="920" w:type="dxa"/>
          </w:tcPr>
          <w:p w14:paraId="1B18C345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  <w:r w:rsidRPr="00A354BB">
              <w:rPr>
                <w:b/>
                <w:bCs/>
                <w:kern w:val="0"/>
              </w:rPr>
              <w:t>1 сем</w:t>
            </w:r>
            <w:r>
              <w:rPr>
                <w:b/>
                <w:bCs/>
                <w:kern w:val="0"/>
              </w:rPr>
              <w:t>.</w:t>
            </w:r>
          </w:p>
        </w:tc>
        <w:tc>
          <w:tcPr>
            <w:tcW w:w="921" w:type="dxa"/>
          </w:tcPr>
          <w:p w14:paraId="2007DEC6" w14:textId="77777777" w:rsidR="00903EE2" w:rsidRPr="00A354BB" w:rsidRDefault="00903EE2" w:rsidP="00211DA9">
            <w:pPr>
              <w:jc w:val="center"/>
              <w:rPr>
                <w:b/>
                <w:bCs/>
                <w:kern w:val="0"/>
              </w:rPr>
            </w:pPr>
            <w:r w:rsidRPr="00A354BB">
              <w:rPr>
                <w:b/>
                <w:bCs/>
                <w:kern w:val="0"/>
              </w:rPr>
              <w:t>2 сем</w:t>
            </w:r>
            <w:r>
              <w:rPr>
                <w:b/>
                <w:bCs/>
                <w:kern w:val="0"/>
              </w:rPr>
              <w:t>.</w:t>
            </w:r>
          </w:p>
        </w:tc>
      </w:tr>
      <w:tr w:rsidR="00903EE2" w:rsidRPr="00895FD2" w14:paraId="186E749A" w14:textId="77777777" w:rsidTr="00211DA9">
        <w:tc>
          <w:tcPr>
            <w:tcW w:w="704" w:type="dxa"/>
          </w:tcPr>
          <w:p w14:paraId="5B0FF40E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1</w:t>
            </w:r>
          </w:p>
        </w:tc>
        <w:tc>
          <w:tcPr>
            <w:tcW w:w="6521" w:type="dxa"/>
          </w:tcPr>
          <w:p w14:paraId="0E12A3D1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Вводный модуль</w:t>
            </w:r>
          </w:p>
        </w:tc>
        <w:tc>
          <w:tcPr>
            <w:tcW w:w="1125" w:type="dxa"/>
          </w:tcPr>
          <w:p w14:paraId="7C233D86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сентябрь</w:t>
            </w:r>
          </w:p>
        </w:tc>
        <w:tc>
          <w:tcPr>
            <w:tcW w:w="920" w:type="dxa"/>
            <w:shd w:val="clear" w:color="auto" w:fill="F2F2F2" w:themeFill="background1" w:themeFillShade="F2"/>
          </w:tcPr>
          <w:p w14:paraId="6EFC2B26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8</w:t>
            </w:r>
          </w:p>
        </w:tc>
        <w:tc>
          <w:tcPr>
            <w:tcW w:w="921" w:type="dxa"/>
          </w:tcPr>
          <w:p w14:paraId="5B10392E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</w:tr>
      <w:tr w:rsidR="00903EE2" w:rsidRPr="00895FD2" w14:paraId="6BE2632D" w14:textId="77777777" w:rsidTr="00211DA9">
        <w:tc>
          <w:tcPr>
            <w:tcW w:w="704" w:type="dxa"/>
          </w:tcPr>
          <w:p w14:paraId="607BF815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2.1</w:t>
            </w:r>
          </w:p>
        </w:tc>
        <w:tc>
          <w:tcPr>
            <w:tcW w:w="6521" w:type="dxa"/>
          </w:tcPr>
          <w:p w14:paraId="0EE92A0E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Производственно-диспетчерское бюро</w:t>
            </w:r>
            <w:r>
              <w:rPr>
                <w:bCs/>
                <w:kern w:val="0"/>
              </w:rPr>
              <w:t xml:space="preserve"> </w:t>
            </w:r>
          </w:p>
        </w:tc>
        <w:tc>
          <w:tcPr>
            <w:tcW w:w="1125" w:type="dxa"/>
          </w:tcPr>
          <w:p w14:paraId="21FF0832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октябрь</w:t>
            </w:r>
          </w:p>
        </w:tc>
        <w:tc>
          <w:tcPr>
            <w:tcW w:w="920" w:type="dxa"/>
            <w:shd w:val="clear" w:color="auto" w:fill="F2F2F2" w:themeFill="background1" w:themeFillShade="F2"/>
          </w:tcPr>
          <w:p w14:paraId="4FEA26FA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4</w:t>
            </w:r>
          </w:p>
        </w:tc>
        <w:tc>
          <w:tcPr>
            <w:tcW w:w="921" w:type="dxa"/>
          </w:tcPr>
          <w:p w14:paraId="64E6233A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</w:tr>
      <w:tr w:rsidR="00903EE2" w:rsidRPr="00895FD2" w14:paraId="79C4BB50" w14:textId="77777777" w:rsidTr="00211DA9">
        <w:tc>
          <w:tcPr>
            <w:tcW w:w="704" w:type="dxa"/>
          </w:tcPr>
          <w:p w14:paraId="67039FE5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2.2</w:t>
            </w:r>
          </w:p>
        </w:tc>
        <w:tc>
          <w:tcPr>
            <w:tcW w:w="6521" w:type="dxa"/>
          </w:tcPr>
          <w:p w14:paraId="1119F96C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Технологическая группа</w:t>
            </w:r>
          </w:p>
        </w:tc>
        <w:tc>
          <w:tcPr>
            <w:tcW w:w="1125" w:type="dxa"/>
          </w:tcPr>
          <w:p w14:paraId="2C8266EC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октябрь</w:t>
            </w:r>
          </w:p>
        </w:tc>
        <w:tc>
          <w:tcPr>
            <w:tcW w:w="920" w:type="dxa"/>
            <w:shd w:val="clear" w:color="auto" w:fill="F2F2F2" w:themeFill="background1" w:themeFillShade="F2"/>
          </w:tcPr>
          <w:p w14:paraId="21B3388A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4</w:t>
            </w:r>
          </w:p>
        </w:tc>
        <w:tc>
          <w:tcPr>
            <w:tcW w:w="921" w:type="dxa"/>
          </w:tcPr>
          <w:p w14:paraId="738CC093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</w:tr>
      <w:tr w:rsidR="00903EE2" w:rsidRPr="00895FD2" w14:paraId="1F7B7754" w14:textId="77777777" w:rsidTr="00211DA9">
        <w:tc>
          <w:tcPr>
            <w:tcW w:w="704" w:type="dxa"/>
          </w:tcPr>
          <w:p w14:paraId="0B52EC45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3.</w:t>
            </w:r>
          </w:p>
        </w:tc>
        <w:tc>
          <w:tcPr>
            <w:tcW w:w="6521" w:type="dxa"/>
          </w:tcPr>
          <w:p w14:paraId="073EBE74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Производственный </w:t>
            </w:r>
            <w:r w:rsidRPr="00364CA3">
              <w:rPr>
                <w:bCs/>
                <w:kern w:val="0"/>
              </w:rPr>
              <w:t>участок приемки и подготовки трубной заготовки (включая секционные печи)</w:t>
            </w:r>
          </w:p>
        </w:tc>
        <w:tc>
          <w:tcPr>
            <w:tcW w:w="1125" w:type="dxa"/>
          </w:tcPr>
          <w:p w14:paraId="0D1D2223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ноябрь</w:t>
            </w:r>
          </w:p>
        </w:tc>
        <w:tc>
          <w:tcPr>
            <w:tcW w:w="920" w:type="dxa"/>
            <w:shd w:val="clear" w:color="auto" w:fill="F2F2F2" w:themeFill="background1" w:themeFillShade="F2"/>
          </w:tcPr>
          <w:p w14:paraId="31B362D2" w14:textId="77777777" w:rsidR="00903EE2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8</w:t>
            </w:r>
          </w:p>
        </w:tc>
        <w:tc>
          <w:tcPr>
            <w:tcW w:w="921" w:type="dxa"/>
          </w:tcPr>
          <w:p w14:paraId="49E2DE6A" w14:textId="77777777" w:rsidR="00903EE2" w:rsidRDefault="00903EE2" w:rsidP="00211DA9">
            <w:pPr>
              <w:rPr>
                <w:bCs/>
                <w:kern w:val="0"/>
              </w:rPr>
            </w:pPr>
          </w:p>
        </w:tc>
      </w:tr>
      <w:tr w:rsidR="00903EE2" w:rsidRPr="00895FD2" w14:paraId="21B71E30" w14:textId="77777777" w:rsidTr="00211DA9">
        <w:tc>
          <w:tcPr>
            <w:tcW w:w="704" w:type="dxa"/>
          </w:tcPr>
          <w:p w14:paraId="5E9D9DCB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4.1</w:t>
            </w:r>
          </w:p>
        </w:tc>
        <w:tc>
          <w:tcPr>
            <w:tcW w:w="6521" w:type="dxa"/>
          </w:tcPr>
          <w:p w14:paraId="5FBB4B23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ТПУ 30-102 (ножницы, прошивной стан)</w:t>
            </w:r>
          </w:p>
        </w:tc>
        <w:tc>
          <w:tcPr>
            <w:tcW w:w="1125" w:type="dxa"/>
          </w:tcPr>
          <w:p w14:paraId="2F3E681D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декабрь</w:t>
            </w:r>
          </w:p>
        </w:tc>
        <w:tc>
          <w:tcPr>
            <w:tcW w:w="920" w:type="dxa"/>
            <w:shd w:val="clear" w:color="auto" w:fill="F2F2F2" w:themeFill="background1" w:themeFillShade="F2"/>
          </w:tcPr>
          <w:p w14:paraId="082CF7AE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4</w:t>
            </w:r>
          </w:p>
        </w:tc>
        <w:tc>
          <w:tcPr>
            <w:tcW w:w="921" w:type="dxa"/>
          </w:tcPr>
          <w:p w14:paraId="40268B34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</w:tr>
      <w:tr w:rsidR="00903EE2" w:rsidRPr="00895FD2" w14:paraId="2071BDDC" w14:textId="77777777" w:rsidTr="00211DA9">
        <w:tc>
          <w:tcPr>
            <w:tcW w:w="704" w:type="dxa"/>
          </w:tcPr>
          <w:p w14:paraId="090DD82E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4.2</w:t>
            </w:r>
          </w:p>
        </w:tc>
        <w:tc>
          <w:tcPr>
            <w:tcW w:w="6521" w:type="dxa"/>
          </w:tcPr>
          <w:p w14:paraId="732B0DC9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ТПУ 30-102 (непрерывный стан, циркуляция опр</w:t>
            </w:r>
            <w:r>
              <w:rPr>
                <w:bCs/>
                <w:kern w:val="0"/>
              </w:rPr>
              <w:t>авок</w:t>
            </w:r>
            <w:r w:rsidRPr="00364CA3">
              <w:rPr>
                <w:bCs/>
                <w:kern w:val="0"/>
              </w:rPr>
              <w:t>)</w:t>
            </w:r>
          </w:p>
        </w:tc>
        <w:tc>
          <w:tcPr>
            <w:tcW w:w="1125" w:type="dxa"/>
          </w:tcPr>
          <w:p w14:paraId="55BCD73F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декабрь</w:t>
            </w:r>
          </w:p>
        </w:tc>
        <w:tc>
          <w:tcPr>
            <w:tcW w:w="920" w:type="dxa"/>
            <w:shd w:val="clear" w:color="auto" w:fill="F2F2F2" w:themeFill="background1" w:themeFillShade="F2"/>
          </w:tcPr>
          <w:p w14:paraId="489A7636" w14:textId="64EE2129" w:rsidR="00903EE2" w:rsidRPr="00EC14B2" w:rsidRDefault="00EC14B2" w:rsidP="00211DA9">
            <w:pPr>
              <w:rPr>
                <w:bCs/>
                <w:kern w:val="0"/>
              </w:rPr>
            </w:pPr>
            <w:r w:rsidRPr="00EC14B2">
              <w:rPr>
                <w:bCs/>
                <w:kern w:val="0"/>
              </w:rPr>
              <w:t>4</w:t>
            </w:r>
          </w:p>
        </w:tc>
        <w:tc>
          <w:tcPr>
            <w:tcW w:w="921" w:type="dxa"/>
          </w:tcPr>
          <w:p w14:paraId="68B5C5CA" w14:textId="77777777" w:rsidR="00903EE2" w:rsidRPr="00EC14B2" w:rsidRDefault="00903EE2" w:rsidP="00211DA9">
            <w:pPr>
              <w:rPr>
                <w:bCs/>
                <w:kern w:val="0"/>
              </w:rPr>
            </w:pPr>
          </w:p>
        </w:tc>
      </w:tr>
      <w:tr w:rsidR="00903EE2" w:rsidRPr="00895FD2" w14:paraId="307929ED" w14:textId="77777777" w:rsidTr="00211DA9">
        <w:tc>
          <w:tcPr>
            <w:tcW w:w="704" w:type="dxa"/>
          </w:tcPr>
          <w:p w14:paraId="468D74D7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5.1</w:t>
            </w:r>
          </w:p>
        </w:tc>
        <w:tc>
          <w:tcPr>
            <w:tcW w:w="6521" w:type="dxa"/>
          </w:tcPr>
          <w:p w14:paraId="3BC846BB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ТПУ 30-102 (участок пил, индукционных печей, калибровочный стан)</w:t>
            </w:r>
          </w:p>
        </w:tc>
        <w:tc>
          <w:tcPr>
            <w:tcW w:w="1125" w:type="dxa"/>
          </w:tcPr>
          <w:p w14:paraId="0D4E399F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январь</w:t>
            </w:r>
          </w:p>
        </w:tc>
        <w:tc>
          <w:tcPr>
            <w:tcW w:w="920" w:type="dxa"/>
          </w:tcPr>
          <w:p w14:paraId="0D053965" w14:textId="77777777" w:rsidR="00903EE2" w:rsidRPr="00EC14B2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1C7786C0" w14:textId="6F268C52" w:rsidR="00903EE2" w:rsidRPr="00EC14B2" w:rsidRDefault="00EC14B2" w:rsidP="00211DA9">
            <w:pPr>
              <w:rPr>
                <w:bCs/>
                <w:kern w:val="0"/>
              </w:rPr>
            </w:pPr>
            <w:r w:rsidRPr="00EC14B2">
              <w:rPr>
                <w:bCs/>
                <w:kern w:val="0"/>
              </w:rPr>
              <w:t>4</w:t>
            </w:r>
          </w:p>
        </w:tc>
      </w:tr>
      <w:tr w:rsidR="00903EE2" w:rsidRPr="00895FD2" w14:paraId="3F96E257" w14:textId="77777777" w:rsidTr="00211DA9">
        <w:tc>
          <w:tcPr>
            <w:tcW w:w="704" w:type="dxa"/>
          </w:tcPr>
          <w:p w14:paraId="334A2916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5.2</w:t>
            </w:r>
          </w:p>
        </w:tc>
        <w:tc>
          <w:tcPr>
            <w:tcW w:w="6521" w:type="dxa"/>
          </w:tcPr>
          <w:p w14:paraId="3F170F7A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ТПУ 30-102 (редукционный стан, пила КОКС)</w:t>
            </w:r>
          </w:p>
        </w:tc>
        <w:tc>
          <w:tcPr>
            <w:tcW w:w="1125" w:type="dxa"/>
          </w:tcPr>
          <w:p w14:paraId="72B99708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январь</w:t>
            </w:r>
          </w:p>
        </w:tc>
        <w:tc>
          <w:tcPr>
            <w:tcW w:w="920" w:type="dxa"/>
          </w:tcPr>
          <w:p w14:paraId="54E3F455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48214668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17562682" w14:textId="77777777" w:rsidTr="00211DA9">
        <w:tc>
          <w:tcPr>
            <w:tcW w:w="704" w:type="dxa"/>
          </w:tcPr>
          <w:p w14:paraId="1A76064A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6.1</w:t>
            </w:r>
          </w:p>
        </w:tc>
        <w:tc>
          <w:tcPr>
            <w:tcW w:w="6521" w:type="dxa"/>
          </w:tcPr>
          <w:p w14:paraId="3CDC00D3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Вальцетокарная мастерская и установка для наплавки валков</w:t>
            </w:r>
          </w:p>
        </w:tc>
        <w:tc>
          <w:tcPr>
            <w:tcW w:w="1125" w:type="dxa"/>
          </w:tcPr>
          <w:p w14:paraId="5F18847A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февраль</w:t>
            </w:r>
          </w:p>
        </w:tc>
        <w:tc>
          <w:tcPr>
            <w:tcW w:w="920" w:type="dxa"/>
          </w:tcPr>
          <w:p w14:paraId="4A9F36C1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59045C4F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2B583E90" w14:textId="77777777" w:rsidTr="00211DA9">
        <w:tc>
          <w:tcPr>
            <w:tcW w:w="704" w:type="dxa"/>
          </w:tcPr>
          <w:p w14:paraId="5F0FFA9A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6.2</w:t>
            </w:r>
          </w:p>
        </w:tc>
        <w:tc>
          <w:tcPr>
            <w:tcW w:w="6521" w:type="dxa"/>
          </w:tcPr>
          <w:p w14:paraId="030DDAB0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РММ и производство оправок</w:t>
            </w:r>
          </w:p>
        </w:tc>
        <w:tc>
          <w:tcPr>
            <w:tcW w:w="1125" w:type="dxa"/>
          </w:tcPr>
          <w:p w14:paraId="458B4543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февраль</w:t>
            </w:r>
          </w:p>
        </w:tc>
        <w:tc>
          <w:tcPr>
            <w:tcW w:w="920" w:type="dxa"/>
          </w:tcPr>
          <w:p w14:paraId="0AED0572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41F69252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3C37B860" w14:textId="77777777" w:rsidTr="00211DA9">
        <w:tc>
          <w:tcPr>
            <w:tcW w:w="704" w:type="dxa"/>
          </w:tcPr>
          <w:p w14:paraId="7364EDEE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7.1</w:t>
            </w:r>
          </w:p>
        </w:tc>
        <w:tc>
          <w:tcPr>
            <w:tcW w:w="6521" w:type="dxa"/>
          </w:tcPr>
          <w:p w14:paraId="0208B894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Бригада по сборке клетей редукционного или калибровочного стана</w:t>
            </w:r>
          </w:p>
        </w:tc>
        <w:tc>
          <w:tcPr>
            <w:tcW w:w="1125" w:type="dxa"/>
          </w:tcPr>
          <w:p w14:paraId="239DB5A6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март</w:t>
            </w:r>
          </w:p>
        </w:tc>
        <w:tc>
          <w:tcPr>
            <w:tcW w:w="920" w:type="dxa"/>
          </w:tcPr>
          <w:p w14:paraId="744E5767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7C7C00CD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7D44E36D" w14:textId="77777777" w:rsidTr="00211DA9">
        <w:tc>
          <w:tcPr>
            <w:tcW w:w="704" w:type="dxa"/>
          </w:tcPr>
          <w:p w14:paraId="40A9171D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7.2</w:t>
            </w:r>
          </w:p>
        </w:tc>
        <w:tc>
          <w:tcPr>
            <w:tcW w:w="6521" w:type="dxa"/>
          </w:tcPr>
          <w:p w14:paraId="31E87E04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Бригада по эксплуатации электромостовых кранов</w:t>
            </w:r>
          </w:p>
        </w:tc>
        <w:tc>
          <w:tcPr>
            <w:tcW w:w="1125" w:type="dxa"/>
          </w:tcPr>
          <w:p w14:paraId="3F37280F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март</w:t>
            </w:r>
          </w:p>
        </w:tc>
        <w:tc>
          <w:tcPr>
            <w:tcW w:w="920" w:type="dxa"/>
          </w:tcPr>
          <w:p w14:paraId="4208A1AA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602EC4E8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46B9F852" w14:textId="77777777" w:rsidTr="00211DA9">
        <w:tc>
          <w:tcPr>
            <w:tcW w:w="704" w:type="dxa"/>
          </w:tcPr>
          <w:p w14:paraId="56D5C30F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8.1</w:t>
            </w:r>
          </w:p>
        </w:tc>
        <w:tc>
          <w:tcPr>
            <w:tcW w:w="6521" w:type="dxa"/>
          </w:tcPr>
          <w:p w14:paraId="61A8F708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Отделка труб – поточные линии</w:t>
            </w:r>
          </w:p>
        </w:tc>
        <w:tc>
          <w:tcPr>
            <w:tcW w:w="1125" w:type="dxa"/>
          </w:tcPr>
          <w:p w14:paraId="2A19CCEB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апрель</w:t>
            </w:r>
          </w:p>
        </w:tc>
        <w:tc>
          <w:tcPr>
            <w:tcW w:w="920" w:type="dxa"/>
          </w:tcPr>
          <w:p w14:paraId="3AD71323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6805EF4B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210161BE" w14:textId="77777777" w:rsidTr="00211DA9">
        <w:tc>
          <w:tcPr>
            <w:tcW w:w="704" w:type="dxa"/>
          </w:tcPr>
          <w:p w14:paraId="67784717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8.2</w:t>
            </w:r>
          </w:p>
        </w:tc>
        <w:tc>
          <w:tcPr>
            <w:tcW w:w="6521" w:type="dxa"/>
          </w:tcPr>
          <w:p w14:paraId="0C4C2D60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Сортировка и сдача труб</w:t>
            </w:r>
          </w:p>
        </w:tc>
        <w:tc>
          <w:tcPr>
            <w:tcW w:w="1125" w:type="dxa"/>
          </w:tcPr>
          <w:p w14:paraId="6175848E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апрель</w:t>
            </w:r>
          </w:p>
        </w:tc>
        <w:tc>
          <w:tcPr>
            <w:tcW w:w="920" w:type="dxa"/>
          </w:tcPr>
          <w:p w14:paraId="746B1CC4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4C3B7B98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78EC2E29" w14:textId="77777777" w:rsidTr="00211DA9">
        <w:tc>
          <w:tcPr>
            <w:tcW w:w="704" w:type="dxa"/>
          </w:tcPr>
          <w:p w14:paraId="4D0F829A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9.1</w:t>
            </w:r>
          </w:p>
        </w:tc>
        <w:tc>
          <w:tcPr>
            <w:tcW w:w="6521" w:type="dxa"/>
          </w:tcPr>
          <w:p w14:paraId="671219D8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Повторная отделка и сдача труб</w:t>
            </w:r>
          </w:p>
        </w:tc>
        <w:tc>
          <w:tcPr>
            <w:tcW w:w="1125" w:type="dxa"/>
          </w:tcPr>
          <w:p w14:paraId="3C7673BF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май</w:t>
            </w:r>
          </w:p>
        </w:tc>
        <w:tc>
          <w:tcPr>
            <w:tcW w:w="920" w:type="dxa"/>
          </w:tcPr>
          <w:p w14:paraId="27433F07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59D5C4CF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31E59C02" w14:textId="77777777" w:rsidTr="00211DA9">
        <w:tc>
          <w:tcPr>
            <w:tcW w:w="704" w:type="dxa"/>
            <w:vAlign w:val="center"/>
          </w:tcPr>
          <w:p w14:paraId="17B3C97E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9.2</w:t>
            </w:r>
          </w:p>
        </w:tc>
        <w:tc>
          <w:tcPr>
            <w:tcW w:w="6521" w:type="dxa"/>
            <w:vAlign w:val="center"/>
          </w:tcPr>
          <w:p w14:paraId="67459E25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Линия по нанесению защитного покрытия</w:t>
            </w:r>
          </w:p>
        </w:tc>
        <w:tc>
          <w:tcPr>
            <w:tcW w:w="1125" w:type="dxa"/>
            <w:vAlign w:val="center"/>
          </w:tcPr>
          <w:p w14:paraId="74D0D432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май</w:t>
            </w:r>
          </w:p>
        </w:tc>
        <w:tc>
          <w:tcPr>
            <w:tcW w:w="920" w:type="dxa"/>
          </w:tcPr>
          <w:p w14:paraId="0A696B71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094B8979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4F615A17" w14:textId="77777777" w:rsidTr="00211DA9">
        <w:tc>
          <w:tcPr>
            <w:tcW w:w="704" w:type="dxa"/>
            <w:vAlign w:val="center"/>
          </w:tcPr>
          <w:p w14:paraId="509EC348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10.1</w:t>
            </w:r>
          </w:p>
        </w:tc>
        <w:tc>
          <w:tcPr>
            <w:tcW w:w="6521" w:type="dxa"/>
            <w:vAlign w:val="center"/>
          </w:tcPr>
          <w:p w14:paraId="75B670BA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Участок отгрузки готовой продукции</w:t>
            </w:r>
          </w:p>
        </w:tc>
        <w:tc>
          <w:tcPr>
            <w:tcW w:w="1125" w:type="dxa"/>
            <w:vAlign w:val="center"/>
          </w:tcPr>
          <w:p w14:paraId="730F8C06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июнь</w:t>
            </w:r>
          </w:p>
        </w:tc>
        <w:tc>
          <w:tcPr>
            <w:tcW w:w="920" w:type="dxa"/>
          </w:tcPr>
          <w:p w14:paraId="367BB725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432DCEBF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</w:t>
            </w:r>
          </w:p>
        </w:tc>
      </w:tr>
      <w:tr w:rsidR="00903EE2" w:rsidRPr="00364CA3" w14:paraId="1495BB4F" w14:textId="77777777" w:rsidTr="00211DA9">
        <w:tc>
          <w:tcPr>
            <w:tcW w:w="704" w:type="dxa"/>
            <w:vAlign w:val="center"/>
          </w:tcPr>
          <w:p w14:paraId="64CA02FD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10.2</w:t>
            </w:r>
          </w:p>
        </w:tc>
        <w:tc>
          <w:tcPr>
            <w:tcW w:w="6521" w:type="dxa"/>
            <w:vAlign w:val="center"/>
          </w:tcPr>
          <w:p w14:paraId="34E18D8F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 xml:space="preserve">Участок контроля качества </w:t>
            </w:r>
          </w:p>
        </w:tc>
        <w:tc>
          <w:tcPr>
            <w:tcW w:w="1125" w:type="dxa"/>
            <w:vAlign w:val="center"/>
          </w:tcPr>
          <w:p w14:paraId="4C008522" w14:textId="77777777" w:rsidR="00903EE2" w:rsidRPr="00364CA3" w:rsidRDefault="00903EE2" w:rsidP="00211DA9">
            <w:pPr>
              <w:rPr>
                <w:bCs/>
                <w:kern w:val="0"/>
              </w:rPr>
            </w:pPr>
            <w:r w:rsidRPr="00364CA3">
              <w:rPr>
                <w:bCs/>
                <w:kern w:val="0"/>
              </w:rPr>
              <w:t>июнь</w:t>
            </w:r>
          </w:p>
        </w:tc>
        <w:tc>
          <w:tcPr>
            <w:tcW w:w="920" w:type="dxa"/>
          </w:tcPr>
          <w:p w14:paraId="4B004F8E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</w:tcPr>
          <w:p w14:paraId="65F8CB22" w14:textId="77777777" w:rsidR="00903EE2" w:rsidRPr="00364CA3" w:rsidRDefault="00903EE2" w:rsidP="00211DA9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4</w:t>
            </w:r>
          </w:p>
        </w:tc>
      </w:tr>
      <w:tr w:rsidR="00903EE2" w:rsidRPr="00364CA3" w14:paraId="50CF7AF5" w14:textId="77777777" w:rsidTr="00211DA9">
        <w:tc>
          <w:tcPr>
            <w:tcW w:w="704" w:type="dxa"/>
            <w:vAlign w:val="center"/>
          </w:tcPr>
          <w:p w14:paraId="4F3F8503" w14:textId="77777777" w:rsidR="00903EE2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6521" w:type="dxa"/>
            <w:vAlign w:val="center"/>
          </w:tcPr>
          <w:p w14:paraId="52DEB096" w14:textId="77777777" w:rsidR="00903EE2" w:rsidRPr="00A354BB" w:rsidRDefault="00903EE2" w:rsidP="00211DA9">
            <w:pPr>
              <w:ind w:left="1416"/>
              <w:jc w:val="right"/>
              <w:rPr>
                <w:b/>
                <w:bCs/>
                <w:kern w:val="0"/>
              </w:rPr>
            </w:pPr>
            <w:r w:rsidRPr="00A354BB">
              <w:rPr>
                <w:b/>
                <w:bCs/>
                <w:kern w:val="0"/>
              </w:rPr>
              <w:t>Итого</w:t>
            </w:r>
          </w:p>
        </w:tc>
        <w:tc>
          <w:tcPr>
            <w:tcW w:w="1125" w:type="dxa"/>
            <w:vAlign w:val="center"/>
          </w:tcPr>
          <w:p w14:paraId="442944EE" w14:textId="77777777" w:rsidR="00903EE2" w:rsidRPr="00364CA3" w:rsidRDefault="00903EE2" w:rsidP="00211DA9">
            <w:pPr>
              <w:rPr>
                <w:bCs/>
                <w:kern w:val="0"/>
              </w:rPr>
            </w:pPr>
          </w:p>
        </w:tc>
        <w:tc>
          <w:tcPr>
            <w:tcW w:w="920" w:type="dxa"/>
          </w:tcPr>
          <w:p w14:paraId="7E464183" w14:textId="67360188" w:rsidR="00903EE2" w:rsidRPr="00364CA3" w:rsidRDefault="00903EE2" w:rsidP="00903EE2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34</w:t>
            </w:r>
          </w:p>
        </w:tc>
        <w:tc>
          <w:tcPr>
            <w:tcW w:w="921" w:type="dxa"/>
          </w:tcPr>
          <w:p w14:paraId="684C43BC" w14:textId="114CDE2B" w:rsidR="00903EE2" w:rsidRPr="00364CA3" w:rsidRDefault="00903EE2" w:rsidP="00903EE2">
            <w:pPr>
              <w:rPr>
                <w:bCs/>
                <w:kern w:val="0"/>
              </w:rPr>
            </w:pPr>
            <w:r>
              <w:rPr>
                <w:bCs/>
                <w:kern w:val="0"/>
              </w:rPr>
              <w:t>66</w:t>
            </w:r>
          </w:p>
        </w:tc>
      </w:tr>
    </w:tbl>
    <w:p w14:paraId="42ACE5EA" w14:textId="77777777" w:rsidR="00903EE2" w:rsidRDefault="00903EE2" w:rsidP="00903EE2">
      <w:pPr>
        <w:rPr>
          <w:bCs/>
          <w:kern w:val="0"/>
        </w:rPr>
        <w:sectPr w:rsidR="00903EE2" w:rsidSect="00903EE2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7DFD24D6" w14:textId="77777777" w:rsidR="00903EE2" w:rsidRDefault="00903EE2" w:rsidP="00903EE2">
      <w:pPr>
        <w:rPr>
          <w:b/>
        </w:rPr>
        <w:sectPr w:rsidR="00903EE2" w:rsidSect="009C6B1F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14:paraId="05E70807" w14:textId="7B9B1896" w:rsidR="005C7E15" w:rsidRPr="005F4D43" w:rsidRDefault="005C7E15" w:rsidP="00A728CC">
      <w:pPr>
        <w:pStyle w:val="ac"/>
        <w:numPr>
          <w:ilvl w:val="1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eastAsia="Times New Roman"/>
          <w:b/>
        </w:rPr>
      </w:pPr>
      <w:r w:rsidRPr="005F4D43">
        <w:rPr>
          <w:rFonts w:eastAsia="Times New Roman"/>
          <w:b/>
        </w:rPr>
        <w:t>Примерные темы</w:t>
      </w:r>
      <w:r w:rsidR="000113FE" w:rsidRPr="005F4D43">
        <w:rPr>
          <w:rFonts w:eastAsia="Times New Roman"/>
          <w:b/>
        </w:rPr>
        <w:t xml:space="preserve"> рефератов (докладов), индивидуальных проектов</w:t>
      </w:r>
      <w:r w:rsidRPr="005F4D43">
        <w:rPr>
          <w:rFonts w:eastAsia="Times New Roman"/>
          <w:b/>
        </w:rPr>
        <w:t xml:space="preserve"> </w:t>
      </w:r>
    </w:p>
    <w:p w14:paraId="1F9C4CB0" w14:textId="77777777" w:rsidR="00F91C8C" w:rsidRPr="00F91C8C" w:rsidRDefault="000113FE" w:rsidP="004B2233">
      <w:pPr>
        <w:pStyle w:val="ac"/>
        <w:numPr>
          <w:ilvl w:val="0"/>
          <w:numId w:val="2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rFonts w:eastAsia="Times New Roman"/>
          <w:b/>
        </w:rPr>
      </w:pPr>
      <w:r w:rsidRPr="00F91C8C">
        <w:rPr>
          <w:iCs/>
        </w:rPr>
        <w:t>Информационная деятельность человека</w:t>
      </w:r>
    </w:p>
    <w:p w14:paraId="7297C245" w14:textId="77777777" w:rsidR="00F91C8C" w:rsidRPr="00F91C8C" w:rsidRDefault="000113FE" w:rsidP="004B2233">
      <w:pPr>
        <w:pStyle w:val="ac"/>
        <w:numPr>
          <w:ilvl w:val="0"/>
          <w:numId w:val="2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rFonts w:eastAsia="Times New Roman"/>
          <w:b/>
        </w:rPr>
      </w:pPr>
      <w:r w:rsidRPr="00F91C8C">
        <w:t>Умный дом.</w:t>
      </w:r>
      <w:r w:rsidR="00F91C8C" w:rsidRPr="00F91C8C">
        <w:t xml:space="preserve"> </w:t>
      </w:r>
    </w:p>
    <w:p w14:paraId="187210BB" w14:textId="77777777" w:rsidR="00F91C8C" w:rsidRPr="00880B82" w:rsidRDefault="000113FE" w:rsidP="004B2233">
      <w:pPr>
        <w:pStyle w:val="ac"/>
        <w:numPr>
          <w:ilvl w:val="0"/>
          <w:numId w:val="2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14:paraId="664ABCA4" w14:textId="77777777" w:rsidR="00F91C8C" w:rsidRPr="00F91C8C" w:rsidRDefault="000113FE" w:rsidP="004B2233">
      <w:pPr>
        <w:pStyle w:val="ac"/>
        <w:numPr>
          <w:ilvl w:val="0"/>
          <w:numId w:val="2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iCs/>
        </w:rPr>
      </w:pPr>
      <w:r w:rsidRPr="00F91C8C">
        <w:rPr>
          <w:iCs/>
        </w:rPr>
        <w:t>Информация и информационные процессы</w:t>
      </w:r>
    </w:p>
    <w:p w14:paraId="48710321" w14:textId="10CE9AAA" w:rsidR="00F91C8C" w:rsidRPr="00F91C8C" w:rsidRDefault="000113FE" w:rsidP="004B2233">
      <w:pPr>
        <w:pStyle w:val="ac"/>
        <w:numPr>
          <w:ilvl w:val="0"/>
          <w:numId w:val="2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Создание структуры базы данных — классификатора.</w:t>
      </w:r>
    </w:p>
    <w:p w14:paraId="0D7C4816" w14:textId="3DF9B29C" w:rsidR="00F91C8C" w:rsidRPr="00F91C8C" w:rsidRDefault="000113FE" w:rsidP="004B2233">
      <w:pPr>
        <w:pStyle w:val="ac"/>
        <w:numPr>
          <w:ilvl w:val="0"/>
          <w:numId w:val="2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Простейшая информационно-поисковая система.</w:t>
      </w:r>
    </w:p>
    <w:p w14:paraId="1D0DD550" w14:textId="2F45EC01" w:rsidR="00F91C8C" w:rsidRPr="00F91C8C" w:rsidRDefault="000113FE" w:rsidP="004B2233">
      <w:pPr>
        <w:pStyle w:val="ac"/>
        <w:numPr>
          <w:ilvl w:val="0"/>
          <w:numId w:val="2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Статистика труда.</w:t>
      </w:r>
    </w:p>
    <w:p w14:paraId="4F9D5F46" w14:textId="287BBA55" w:rsidR="00F91C8C" w:rsidRPr="00F91C8C" w:rsidRDefault="000113FE" w:rsidP="004B2233">
      <w:pPr>
        <w:pStyle w:val="ac"/>
        <w:numPr>
          <w:ilvl w:val="0"/>
          <w:numId w:val="2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Графическое представление процесса.</w:t>
      </w:r>
    </w:p>
    <w:p w14:paraId="7BDB983C" w14:textId="2DA80BCC" w:rsidR="00F91C8C" w:rsidRPr="00F91C8C" w:rsidRDefault="000113FE" w:rsidP="004B2233">
      <w:pPr>
        <w:pStyle w:val="ac"/>
        <w:numPr>
          <w:ilvl w:val="0"/>
          <w:numId w:val="2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Проект теста по предметам.</w:t>
      </w:r>
    </w:p>
    <w:p w14:paraId="30CEC284" w14:textId="041D052E" w:rsidR="00F91C8C" w:rsidRPr="00F91C8C" w:rsidRDefault="000113FE" w:rsidP="004B2233">
      <w:pPr>
        <w:pStyle w:val="ac"/>
        <w:numPr>
          <w:ilvl w:val="0"/>
          <w:numId w:val="2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iCs/>
          <w:lang w:val="en-US"/>
        </w:rPr>
      </w:pPr>
      <w:r w:rsidRPr="00F91C8C">
        <w:rPr>
          <w:iCs/>
        </w:rPr>
        <w:t>Средства ИКТ</w:t>
      </w:r>
    </w:p>
    <w:p w14:paraId="7E23296E" w14:textId="592CB9ED" w:rsid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Электронная библиотека.</w:t>
      </w:r>
    </w:p>
    <w:p w14:paraId="75225CE5" w14:textId="23E5B063" w:rsidR="00F91C8C" w:rsidRP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Мой рабочий стол на компьютере.</w:t>
      </w:r>
    </w:p>
    <w:p w14:paraId="0B789ADA" w14:textId="3DAC970A" w:rsidR="00F91C8C" w:rsidRP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Прайс-лист.</w:t>
      </w:r>
    </w:p>
    <w:p w14:paraId="157BE6F3" w14:textId="212B22A4" w:rsidR="00F91C8C" w:rsidRP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Оргтехника и специальность.</w:t>
      </w:r>
    </w:p>
    <w:p w14:paraId="45307A85" w14:textId="0EDCB669" w:rsidR="00F91C8C" w:rsidRP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Мой рабочий стол на компьютере.</w:t>
      </w:r>
    </w:p>
    <w:p w14:paraId="4F6F6FC6" w14:textId="444EA2E6" w:rsidR="00F91C8C" w:rsidRP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Электронная библиотека.</w:t>
      </w:r>
    </w:p>
    <w:p w14:paraId="761B24E5" w14:textId="17CC39B5" w:rsidR="00F91C8C" w:rsidRPr="00F91C8C" w:rsidRDefault="000113FE" w:rsidP="004B2233">
      <w:pPr>
        <w:pStyle w:val="ac"/>
        <w:numPr>
          <w:ilvl w:val="0"/>
          <w:numId w:val="2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Оргтехника и специальность.</w:t>
      </w:r>
    </w:p>
    <w:p w14:paraId="59FCC3FA" w14:textId="34A810D8" w:rsidR="00F91C8C" w:rsidRDefault="000113FE" w:rsidP="004B2233">
      <w:pPr>
        <w:pStyle w:val="ac"/>
        <w:numPr>
          <w:ilvl w:val="0"/>
          <w:numId w:val="2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iCs/>
          <w:lang w:val="en-US"/>
        </w:rPr>
      </w:pPr>
      <w:r w:rsidRPr="00F91C8C">
        <w:rPr>
          <w:iCs/>
        </w:rPr>
        <w:t>Технологии создания и преобразования</w:t>
      </w:r>
    </w:p>
    <w:p w14:paraId="1187CACC" w14:textId="77777777" w:rsid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iCs/>
          <w:lang w:val="en-US"/>
        </w:rPr>
      </w:pPr>
      <w:r w:rsidRPr="00F91C8C">
        <w:rPr>
          <w:iCs/>
        </w:rPr>
        <w:t>информационных объектов</w:t>
      </w:r>
    </w:p>
    <w:p w14:paraId="09B595FF" w14:textId="0288E7AE" w:rsid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Ярмарка специальностей.</w:t>
      </w:r>
    </w:p>
    <w:p w14:paraId="15C6C94C" w14:textId="41A2183E" w:rsid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Реферат.</w:t>
      </w:r>
    </w:p>
    <w:p w14:paraId="51D5CB60" w14:textId="37D3564A" w:rsid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Статистический отчет.</w:t>
      </w:r>
    </w:p>
    <w:p w14:paraId="42F57DB1" w14:textId="512C9EC2" w:rsid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Расчет заработной платы.</w:t>
      </w:r>
    </w:p>
    <w:p w14:paraId="653D8983" w14:textId="3D7BCB22" w:rsidR="00F91C8C" w:rsidRP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Бухгалтерские программы.</w:t>
      </w:r>
    </w:p>
    <w:p w14:paraId="7B4FA01D" w14:textId="4CF3BBE3" w:rsidR="00F91C8C" w:rsidRPr="00F91C8C" w:rsidRDefault="000113FE" w:rsidP="004B2233">
      <w:pPr>
        <w:pStyle w:val="ac"/>
        <w:numPr>
          <w:ilvl w:val="0"/>
          <w:numId w:val="24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</w:pPr>
      <w:r w:rsidRPr="00F91C8C">
        <w:t>Диаграмма информационных составляющих.</w:t>
      </w:r>
    </w:p>
    <w:p w14:paraId="6FF79F72" w14:textId="4746D3D6" w:rsidR="00F91C8C" w:rsidRDefault="000113FE" w:rsidP="004B2233">
      <w:pPr>
        <w:pStyle w:val="ac"/>
        <w:numPr>
          <w:ilvl w:val="0"/>
          <w:numId w:val="2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iCs/>
          <w:lang w:val="en-US"/>
        </w:rPr>
      </w:pPr>
      <w:r w:rsidRPr="00F91C8C">
        <w:rPr>
          <w:iCs/>
        </w:rPr>
        <w:t>Телекоммуникационные технологии</w:t>
      </w:r>
    </w:p>
    <w:p w14:paraId="03399E33" w14:textId="20C1FC2B" w:rsidR="00F91C8C" w:rsidRDefault="000113FE" w:rsidP="004B2233">
      <w:pPr>
        <w:pStyle w:val="ac"/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Телекоммуникации: конференции, интервью, репортаж.</w:t>
      </w:r>
    </w:p>
    <w:p w14:paraId="0843CBD6" w14:textId="29619C9D" w:rsidR="00F91C8C" w:rsidRDefault="000113FE" w:rsidP="004B2233">
      <w:pPr>
        <w:pStyle w:val="ac"/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Резюме: ищу работу.</w:t>
      </w:r>
    </w:p>
    <w:p w14:paraId="059DBD47" w14:textId="1C9C0B13" w:rsidR="000113FE" w:rsidRDefault="000113FE" w:rsidP="004B2233">
      <w:pPr>
        <w:pStyle w:val="ac"/>
        <w:numPr>
          <w:ilvl w:val="0"/>
          <w:numId w:val="2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lang w:val="en-US"/>
        </w:rPr>
      </w:pPr>
      <w:r w:rsidRPr="00F91C8C">
        <w:t>Личное информационное пространство.</w:t>
      </w:r>
    </w:p>
    <w:p w14:paraId="6EC527FD" w14:textId="77777777" w:rsidR="00F91C8C" w:rsidRPr="00F91C8C" w:rsidRDefault="00F91C8C" w:rsidP="00F91C8C">
      <w:pPr>
        <w:pStyle w:val="ac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lang w:val="en-US"/>
        </w:rPr>
      </w:pPr>
    </w:p>
    <w:p w14:paraId="0B2BB702" w14:textId="0C463964" w:rsidR="00232293" w:rsidRPr="00F91C8C" w:rsidRDefault="00232293" w:rsidP="00933CFA">
      <w:pPr>
        <w:pStyle w:val="ac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29"/>
        <w:rPr>
          <w:rFonts w:eastAsia="Times New Roman"/>
          <w:b/>
        </w:rPr>
      </w:pPr>
    </w:p>
    <w:p w14:paraId="27187FA0" w14:textId="77777777" w:rsidR="001239BF" w:rsidRDefault="001239BF" w:rsidP="00A728CC">
      <w:pPr>
        <w:pStyle w:val="1"/>
        <w:ind w:left="426" w:hanging="426"/>
      </w:pPr>
      <w:bookmarkStart w:id="4" w:name="_Toc490825773"/>
      <w:bookmarkStart w:id="5" w:name="_Toc526371691"/>
      <w:r>
        <w:t>УСЛОВИЯ</w:t>
      </w:r>
      <w:r w:rsidR="006C6363">
        <w:t xml:space="preserve"> </w:t>
      </w:r>
      <w:r>
        <w:t>РЕАЛИЗАЦИИ</w:t>
      </w:r>
      <w:r w:rsidR="006C6363">
        <w:t xml:space="preserve"> </w:t>
      </w:r>
      <w:r>
        <w:t>ПРОГРАММЫ</w:t>
      </w:r>
      <w:r w:rsidR="006C6363">
        <w:t xml:space="preserve"> </w:t>
      </w:r>
      <w:r w:rsidR="00830720">
        <w:t xml:space="preserve">УЧЕБНОЙ </w:t>
      </w:r>
      <w:r>
        <w:t>ДИСЦИПЛИНЫ</w:t>
      </w:r>
      <w:bookmarkEnd w:id="4"/>
      <w:bookmarkEnd w:id="5"/>
    </w:p>
    <w:p w14:paraId="71E4E3EE" w14:textId="77777777" w:rsidR="001239BF" w:rsidRDefault="001239BF" w:rsidP="005E22F1">
      <w:pPr>
        <w:pStyle w:val="1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E27118">
        <w:rPr>
          <w:b/>
          <w:bCs/>
        </w:rPr>
        <w:t>Требования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к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минимальному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материально-техническому</w:t>
      </w:r>
      <w:r w:rsidR="006C6363">
        <w:rPr>
          <w:b/>
          <w:bCs/>
        </w:rPr>
        <w:t xml:space="preserve"> </w:t>
      </w:r>
      <w:r w:rsidRPr="00E27118">
        <w:rPr>
          <w:b/>
          <w:bCs/>
        </w:rPr>
        <w:t>обеспечению</w:t>
      </w:r>
    </w:p>
    <w:p w14:paraId="75091440" w14:textId="42B7C6C9" w:rsidR="00C20F0C" w:rsidRPr="000469EE" w:rsidRDefault="00C20F0C" w:rsidP="000469EE">
      <w:pPr>
        <w:pStyle w:val="13"/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0"/>
        <w:jc w:val="both"/>
      </w:pPr>
      <w:r w:rsidRPr="000469EE">
        <w:rPr>
          <w:kern w:val="0"/>
        </w:rPr>
        <w:t xml:space="preserve">Кабинет: </w:t>
      </w:r>
      <w:sdt>
        <w:sdtPr>
          <w:id w:val="22168569"/>
          <w:placeholder>
            <w:docPart w:val="DefaultPlaceholder_22675703"/>
          </w:placeholder>
          <w:text/>
        </w:sdtPr>
        <w:sdtEndPr/>
        <w:sdtContent>
          <w:r w:rsidR="005F4D43" w:rsidRPr="000469EE">
            <w:t>Информатики</w:t>
          </w:r>
        </w:sdtContent>
      </w:sdt>
      <w:r w:rsidR="005F4D43" w:rsidRPr="000469EE">
        <w:t>:</w:t>
      </w:r>
    </w:p>
    <w:p w14:paraId="5C31B253" w14:textId="7ACE1EB1" w:rsidR="00AB330F" w:rsidRPr="00AB330F" w:rsidRDefault="00AB330F" w:rsidP="004B2233">
      <w:pPr>
        <w:pStyle w:val="1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многофункциональный комплекс преподавателя;</w:t>
      </w:r>
    </w:p>
    <w:p w14:paraId="07DCD2C3" w14:textId="3D7873E0" w:rsidR="00A728CC" w:rsidRPr="000469EE" w:rsidRDefault="00A728CC" w:rsidP="004B2233">
      <w:pPr>
        <w:pStyle w:val="13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технические средства обучения (средства ИКТ): компьютеры (рабочие станции с CD ROM (DVD ROM); рабочее место педагога с модемом, одноранговая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14:paraId="61DF4DBE" w14:textId="632A83B8" w:rsidR="00A728CC" w:rsidRPr="000469EE" w:rsidRDefault="00A728CC" w:rsidP="004B2233">
      <w:pPr>
        <w:pStyle w:val="1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счисления», «Логические операции», «Блок-схемы», «Алгоритмические конструкции», «Структуры баз данных», «Структуры веб-ресурсов», портреты выдающихся ученых в области информатики и информационных технологии и др.);</w:t>
      </w:r>
    </w:p>
    <w:p w14:paraId="54F78BA8" w14:textId="0877A33D" w:rsidR="00A728CC" w:rsidRPr="000469EE" w:rsidRDefault="00A728CC" w:rsidP="004B2233">
      <w:pPr>
        <w:pStyle w:val="13"/>
        <w:numPr>
          <w:ilvl w:val="1"/>
          <w:numId w:val="18"/>
        </w:numPr>
        <w:tabs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компьютеры на рабочих местах с системным программным обеспечением (для операционной системы Windows или операционной системы Linux), системами программирования и прикладным программным обеспечением по каждой теме программы учебной дисциплины «Информатика»;</w:t>
      </w:r>
    </w:p>
    <w:p w14:paraId="23BBDE82" w14:textId="1C05A2CC" w:rsidR="00A728CC" w:rsidRPr="000469EE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печатные и экранно-звуковые средства обучения;</w:t>
      </w:r>
    </w:p>
    <w:p w14:paraId="6586A1E6" w14:textId="3E7794EE" w:rsidR="00A728CC" w:rsidRPr="000469EE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расходные материалы: бумага, картриджи для принтера и копировального аппарата, диск для записи (CD-R или CD-RW);</w:t>
      </w:r>
    </w:p>
    <w:p w14:paraId="4E061C15" w14:textId="52B7EDC6" w:rsidR="00A728CC" w:rsidRPr="000469EE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учебно-практическое и учебно-лабораторное оборудование;</w:t>
      </w:r>
    </w:p>
    <w:p w14:paraId="1CEB721A" w14:textId="5176B3A2" w:rsidR="00A728CC" w:rsidRPr="000469EE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14:paraId="5CAB96F3" w14:textId="14A01380" w:rsidR="00A728CC" w:rsidRPr="000469EE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вспомогательное оборудование;</w:t>
      </w:r>
    </w:p>
    <w:p w14:paraId="1AD4F280" w14:textId="663CFA0C" w:rsidR="00A728CC" w:rsidRPr="000469EE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</w:pPr>
      <w:r w:rsidRPr="000469EE"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0A850E95" w14:textId="507C6DA0" w:rsidR="00A728CC" w:rsidRPr="001B0793" w:rsidRDefault="00A728CC" w:rsidP="004B2233">
      <w:pPr>
        <w:pStyle w:val="13"/>
        <w:numPr>
          <w:ilvl w:val="1"/>
          <w:numId w:val="19"/>
        </w:numPr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426" w:hanging="426"/>
        <w:jc w:val="both"/>
        <w:rPr>
          <w:kern w:val="0"/>
        </w:rPr>
      </w:pPr>
      <w:r w:rsidRPr="000469EE">
        <w:t>библиотечный фонд</w:t>
      </w:r>
      <w:r w:rsidR="00AB330F">
        <w:rPr>
          <w:lang w:val="en-US"/>
        </w:rPr>
        <w:t>.</w:t>
      </w:r>
    </w:p>
    <w:p w14:paraId="5B1240BC" w14:textId="3DE16649" w:rsidR="001B0793" w:rsidRPr="00607EE6" w:rsidRDefault="00607EE6" w:rsidP="001B0793">
      <w:pPr>
        <w:pStyle w:val="13"/>
        <w:tabs>
          <w:tab w:val="left" w:pos="916"/>
          <w:tab w:val="left" w:pos="1832"/>
          <w:tab w:val="left" w:pos="2748"/>
          <w:tab w:val="left" w:pos="3664"/>
        </w:tabs>
        <w:spacing w:line="276" w:lineRule="auto"/>
        <w:ind w:left="0" w:firstLine="709"/>
        <w:jc w:val="both"/>
        <w:rPr>
          <w:kern w:val="0"/>
        </w:rPr>
      </w:pPr>
      <w:sdt>
        <w:sdtPr>
          <w:rPr>
            <w:bCs/>
            <w:kern w:val="0"/>
          </w:rPr>
          <w:alias w:val="из примерной программы"/>
          <w:tag w:val="мат-тех.обеспечение"/>
          <w:id w:val="1804112207"/>
          <w:placeholder>
            <w:docPart w:val="BA9CCF40FF9D4AFD946F6B2043985E45"/>
          </w:placeholder>
          <w:text w:multiLine="1"/>
        </w:sdtPr>
        <w:sdtContent>
          <w:r w:rsidR="001B0793" w:rsidRPr="00607EE6">
            <w:rPr>
              <w:bCs/>
              <w:kern w:val="0"/>
            </w:rPr>
            <w:t xml:space="preserve">Ресурсы: имеется доступ к электронным учебным материалам по информатике, имеющимся в свободном доступе в Интернете (электронным книгам, практикумам, тестам и др.), а также к электронному учебно-методическому </w:t>
          </w:r>
          <w:r w:rsidRPr="00607EE6">
            <w:rPr>
              <w:bCs/>
              <w:kern w:val="0"/>
            </w:rPr>
            <w:t>комплексу.</w:t>
          </w:r>
        </w:sdtContent>
      </w:sdt>
    </w:p>
    <w:p w14:paraId="1F66E333" w14:textId="7996E97D" w:rsidR="001239BF" w:rsidRPr="00607EE6" w:rsidRDefault="001239BF" w:rsidP="000469EE">
      <w:pPr>
        <w:pStyle w:val="1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/>
        <w:jc w:val="both"/>
        <w:rPr>
          <w:b/>
          <w:bCs/>
        </w:rPr>
      </w:pPr>
      <w:r w:rsidRPr="00607EE6">
        <w:rPr>
          <w:b/>
          <w:bCs/>
        </w:rPr>
        <w:t>Информационное</w:t>
      </w:r>
      <w:r w:rsidR="006C6363" w:rsidRPr="00607EE6">
        <w:rPr>
          <w:b/>
          <w:bCs/>
        </w:rPr>
        <w:t xml:space="preserve"> </w:t>
      </w:r>
      <w:r w:rsidRPr="00607EE6">
        <w:rPr>
          <w:b/>
          <w:bCs/>
        </w:rPr>
        <w:t>обеспечение</w:t>
      </w:r>
      <w:r w:rsidR="006C6363" w:rsidRPr="00607EE6">
        <w:rPr>
          <w:b/>
          <w:bCs/>
        </w:rPr>
        <w:t xml:space="preserve"> </w:t>
      </w:r>
      <w:r w:rsidR="00567C09" w:rsidRPr="00607EE6">
        <w:rPr>
          <w:b/>
          <w:bCs/>
        </w:rPr>
        <w:t>реализации программы</w:t>
      </w:r>
    </w:p>
    <w:p w14:paraId="4926E93A" w14:textId="13A6E494" w:rsidR="006D24BF" w:rsidRDefault="00567C09" w:rsidP="000469EE">
      <w:pPr>
        <w:tabs>
          <w:tab w:val="left" w:pos="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  <w:rPr>
          <w:bCs/>
        </w:rPr>
      </w:pPr>
      <w:r w:rsidRPr="00567C09">
        <w:rPr>
          <w:bCs/>
        </w:rPr>
        <w:t>Для реализации программы</w:t>
      </w:r>
      <w:r>
        <w:rPr>
          <w:bCs/>
        </w:rPr>
        <w:t xml:space="preserve"> используются следующие печатные и электронные ресурсы. </w:t>
      </w:r>
    </w:p>
    <w:p w14:paraId="74CE3DC5" w14:textId="5C226ACF" w:rsidR="001239BF" w:rsidRPr="00A728CC" w:rsidRDefault="00567C09" w:rsidP="004B2233">
      <w:pPr>
        <w:pStyle w:val="ac"/>
        <w:numPr>
          <w:ilvl w:val="2"/>
          <w:numId w:val="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080"/>
        <w:jc w:val="both"/>
        <w:rPr>
          <w:b/>
          <w:bCs/>
        </w:rPr>
      </w:pPr>
      <w:r w:rsidRPr="00A728CC">
        <w:rPr>
          <w:b/>
          <w:bCs/>
        </w:rPr>
        <w:t>Печатные издания</w:t>
      </w:r>
    </w:p>
    <w:p w14:paraId="22B520F4" w14:textId="0F8F4AFD" w:rsidR="00A728CC" w:rsidRPr="00A728CC" w:rsidRDefault="00903EE2" w:rsidP="000469EE">
      <w:pPr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Цветкова М.С. Информатика и ИКТ. </w:t>
      </w:r>
      <w:r w:rsidR="00A728CC" w:rsidRPr="00A728CC">
        <w:rPr>
          <w:bCs/>
          <w:sz w:val="22"/>
          <w:szCs w:val="22"/>
        </w:rPr>
        <w:t>Учебник для студ. образовательных учреждений  сред. проф.</w:t>
      </w:r>
      <w:r w:rsidR="001B0793">
        <w:rPr>
          <w:bCs/>
          <w:sz w:val="22"/>
          <w:szCs w:val="22"/>
        </w:rPr>
        <w:t>о</w:t>
      </w:r>
      <w:r w:rsidR="00A728CC" w:rsidRPr="00A728CC">
        <w:rPr>
          <w:bCs/>
          <w:sz w:val="22"/>
          <w:szCs w:val="22"/>
        </w:rPr>
        <w:t>бразования</w:t>
      </w:r>
      <w:r w:rsidR="001B0793">
        <w:rPr>
          <w:bCs/>
          <w:sz w:val="22"/>
          <w:szCs w:val="22"/>
        </w:rPr>
        <w:t>.</w:t>
      </w:r>
      <w:r w:rsidR="00A728CC" w:rsidRPr="00A728CC">
        <w:rPr>
          <w:bCs/>
          <w:sz w:val="22"/>
          <w:szCs w:val="22"/>
        </w:rPr>
        <w:t xml:space="preserve"> М.: Издательский  ц</w:t>
      </w:r>
      <w:bookmarkStart w:id="6" w:name="_GoBack"/>
      <w:bookmarkEnd w:id="6"/>
      <w:r w:rsidR="00A728CC" w:rsidRPr="00A728CC">
        <w:rPr>
          <w:bCs/>
          <w:sz w:val="22"/>
          <w:szCs w:val="22"/>
        </w:rPr>
        <w:t>ентр «Академия», 2017.</w:t>
      </w:r>
    </w:p>
    <w:p w14:paraId="19BDE697" w14:textId="77777777" w:rsidR="00A728CC" w:rsidRDefault="00A728CC" w:rsidP="000469EE">
      <w:pPr>
        <w:widowControl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  <w:sz w:val="28"/>
          <w:szCs w:val="28"/>
        </w:rPr>
      </w:pPr>
      <w:r w:rsidRPr="00A728CC">
        <w:rPr>
          <w:bCs/>
          <w:sz w:val="22"/>
          <w:szCs w:val="22"/>
        </w:rPr>
        <w:t>Цветкова М.С. Информатика. Учебник для студ. образовательных учреждений  сред. проф. образования. М.: Издательский  центр «Академия», 2017.- 352с.: ил</w:t>
      </w:r>
      <w:r w:rsidRPr="006B52EF">
        <w:rPr>
          <w:bCs/>
          <w:sz w:val="28"/>
          <w:szCs w:val="28"/>
        </w:rPr>
        <w:t>.</w:t>
      </w:r>
    </w:p>
    <w:p w14:paraId="73BB5CA9" w14:textId="74B155E3" w:rsidR="000469EE" w:rsidRPr="000469EE" w:rsidRDefault="000469EE" w:rsidP="000469EE">
      <w:pPr>
        <w:pStyle w:val="ac"/>
        <w:numPr>
          <w:ilvl w:val="0"/>
          <w:numId w:val="12"/>
        </w:numPr>
        <w:spacing w:line="276" w:lineRule="auto"/>
        <w:ind w:left="426" w:hanging="426"/>
        <w:jc w:val="both"/>
        <w:rPr>
          <w:bCs/>
        </w:rPr>
      </w:pPr>
      <w:r w:rsidRPr="00503B26">
        <w:rPr>
          <w:bCs/>
        </w:rPr>
        <w:t>Цветкова М.С., Гаврилова С.А., Хлобыстова И.Ю. Информатика: Практикум для профессий и специальностей технического и социально-экономического профилей / под ред. М.С. Цветковой. – М.: 2017.</w:t>
      </w:r>
    </w:p>
    <w:p w14:paraId="74123813" w14:textId="0AAA76E2" w:rsidR="001239BF" w:rsidRPr="00A728CC" w:rsidRDefault="00567C09" w:rsidP="00776F27">
      <w:pPr>
        <w:pStyle w:val="ac"/>
        <w:numPr>
          <w:ilvl w:val="2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709"/>
        <w:jc w:val="both"/>
        <w:rPr>
          <w:b/>
          <w:bCs/>
        </w:rPr>
      </w:pPr>
      <w:r w:rsidRPr="00A728CC">
        <w:rPr>
          <w:b/>
          <w:bCs/>
        </w:rPr>
        <w:t xml:space="preserve">Электронные </w:t>
      </w:r>
      <w:r w:rsidR="001239BF" w:rsidRPr="00A728CC">
        <w:rPr>
          <w:b/>
          <w:bCs/>
        </w:rPr>
        <w:t>источники</w:t>
      </w:r>
      <w:r w:rsidRPr="00A728CC">
        <w:rPr>
          <w:b/>
          <w:bCs/>
        </w:rPr>
        <w:t xml:space="preserve"> (электронные ресурсы)</w:t>
      </w:r>
    </w:p>
    <w:p w14:paraId="19011934" w14:textId="77777777" w:rsidR="00A728CC" w:rsidRPr="000469EE" w:rsidRDefault="00A728CC" w:rsidP="004B2233">
      <w:pPr>
        <w:pStyle w:val="13"/>
        <w:numPr>
          <w:ilvl w:val="0"/>
          <w:numId w:val="14"/>
        </w:numPr>
        <w:spacing w:line="276" w:lineRule="auto"/>
        <w:ind w:left="426" w:hanging="426"/>
        <w:jc w:val="both"/>
      </w:pPr>
      <w:r w:rsidRPr="000469EE">
        <w:t xml:space="preserve">Электронно-библиотечная система IPRbooks [Электронный ресурс] : режим доступа www.iprbookshop.ru , свободный. </w:t>
      </w:r>
    </w:p>
    <w:p w14:paraId="5A30A832" w14:textId="77777777" w:rsidR="00A728CC" w:rsidRPr="000469EE" w:rsidRDefault="00A728CC" w:rsidP="004B2233">
      <w:pPr>
        <w:pStyle w:val="ac"/>
        <w:numPr>
          <w:ilvl w:val="0"/>
          <w:numId w:val="14"/>
        </w:numPr>
        <w:spacing w:line="276" w:lineRule="auto"/>
        <w:ind w:left="426" w:hanging="426"/>
        <w:jc w:val="both"/>
      </w:pPr>
      <w:r w:rsidRPr="000469EE">
        <w:t>Корпоративный</w:t>
      </w:r>
      <w:r w:rsidRPr="000469EE">
        <w:tab/>
        <w:t xml:space="preserve"> сайт ЧТПЗ [Электронный ресурс] : режим доступа</w:t>
      </w:r>
      <w:r w:rsidRPr="000469EE">
        <w:rPr>
          <w:color w:val="FF0000"/>
        </w:rPr>
        <w:t xml:space="preserve"> </w:t>
      </w:r>
      <w:hyperlink r:id="rId13" w:history="1">
        <w:r w:rsidRPr="000469EE">
          <w:rPr>
            <w:rStyle w:val="a7"/>
          </w:rPr>
          <w:t>http://www.chelpipe.ru/about/</w:t>
        </w:r>
      </w:hyperlink>
      <w:r w:rsidRPr="000469EE">
        <w:t xml:space="preserve"> , свободный.</w:t>
      </w:r>
    </w:p>
    <w:p w14:paraId="17B16ADF" w14:textId="77777777" w:rsidR="00A728CC" w:rsidRPr="000469EE" w:rsidRDefault="00A728CC" w:rsidP="004B2233">
      <w:pPr>
        <w:pStyle w:val="13"/>
        <w:numPr>
          <w:ilvl w:val="0"/>
          <w:numId w:val="14"/>
        </w:numPr>
        <w:spacing w:line="276" w:lineRule="auto"/>
        <w:ind w:left="426" w:hanging="426"/>
        <w:jc w:val="both"/>
      </w:pPr>
      <w:r w:rsidRPr="000469EE">
        <w:t xml:space="preserve">Образовательный проект «Будущее белой металлургии» [Электронный ресурс] : режим доступа </w:t>
      </w:r>
      <w:hyperlink r:id="rId14" w:history="1">
        <w:r w:rsidRPr="000469EE">
          <w:rPr>
            <w:rStyle w:val="a7"/>
          </w:rPr>
          <w:t>http://www.bbmprof.ru</w:t>
        </w:r>
      </w:hyperlink>
      <w:r w:rsidRPr="000469EE">
        <w:t xml:space="preserve"> , свободный.</w:t>
      </w:r>
    </w:p>
    <w:p w14:paraId="4FACE3B8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www.fcior.edu.ru (Федеральный центр информационно-образовательных ресурсов — ФЦИОР).</w:t>
      </w:r>
    </w:p>
    <w:p w14:paraId="36A8FBA9" w14:textId="0B9ABE72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www.school-collection.edu.ru (Единая коллекция цифровых образовательных ресурсов). </w:t>
      </w:r>
    </w:p>
    <w:p w14:paraId="0BCB58DE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www.intuit.ru/studies/courses (Открытые интернет-курсы «Интуит» по курсу «Информатика»).</w:t>
      </w:r>
    </w:p>
    <w:p w14:paraId="131CE14B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www.lms.iite.unesco.org (Открытые электронные курсы «ИИТО ЮНЕСКО» по информационным технологиям).</w:t>
      </w:r>
    </w:p>
    <w:p w14:paraId="55FBA6E7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http://ru.iite.unesco.org/publications (Открытая электронная библиотека «ИИТО ЮНЕСКО» по ИКТ в образовании).</w:t>
      </w:r>
    </w:p>
    <w:p w14:paraId="323ECFA6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www.megabook.ru (Мегаэнциклопедия Кирилла и Мефодия, разделы «Наука / Математика. Кибернетика» и «Техника / Компьютеры и Интернет»).</w:t>
      </w:r>
    </w:p>
    <w:p w14:paraId="2EB0E414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www.ict.edu.ru (портал «Информационно-коммуникационные технологии в образовании»).</w:t>
      </w:r>
    </w:p>
    <w:p w14:paraId="532AA5C3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www.digital-edu.ru (Справочник образовательных ресурсов «Портал цифрового образования»).</w:t>
      </w:r>
    </w:p>
    <w:p w14:paraId="26260328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www.window.edu.ru (Единое окно доступа к образовательным ресурсам Российской Федерации).</w:t>
      </w:r>
    </w:p>
    <w:p w14:paraId="1B53DCCA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www.freeschool.altlinux.ru (портал Свободного программного обеспечения). </w:t>
      </w:r>
    </w:p>
    <w:p w14:paraId="7B4A0141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www.heap.altlinux.org/issues/textbooks (учебники и пособия по Linux). </w:t>
      </w:r>
    </w:p>
    <w:p w14:paraId="611F0C94" w14:textId="77777777" w:rsidR="00A728CC" w:rsidRPr="000469EE" w:rsidRDefault="00A728CC" w:rsidP="004B223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www.books.altlinux.ru/altlibrary/openoffice (электронная книга «ОpenOffice.org: Теория и практика»).</w:t>
      </w:r>
    </w:p>
    <w:p w14:paraId="3CD2BED1" w14:textId="48B1B173" w:rsidR="001239BF" w:rsidRPr="00A728CC" w:rsidRDefault="00567C09" w:rsidP="00776F27">
      <w:pPr>
        <w:pStyle w:val="ac"/>
        <w:numPr>
          <w:ilvl w:val="2"/>
          <w:numId w:val="12"/>
        </w:numPr>
        <w:spacing w:line="276" w:lineRule="auto"/>
        <w:ind w:left="709"/>
        <w:jc w:val="both"/>
        <w:rPr>
          <w:b/>
        </w:rPr>
      </w:pPr>
      <w:r w:rsidRPr="00A728CC">
        <w:rPr>
          <w:b/>
        </w:rPr>
        <w:t xml:space="preserve">Дополнительные источники </w:t>
      </w:r>
    </w:p>
    <w:p w14:paraId="51C10287" w14:textId="77777777" w:rsidR="00A728CC" w:rsidRPr="000469EE" w:rsidRDefault="00A728CC" w:rsidP="004B2233">
      <w:pPr>
        <w:pStyle w:val="ac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// СЗ РФ. — 2009. — 4. — Ст. 445. </w:t>
      </w:r>
    </w:p>
    <w:p w14:paraId="748AD8B2" w14:textId="77777777" w:rsidR="00A728CC" w:rsidRPr="000469EE" w:rsidRDefault="00A728CC" w:rsidP="004B2233">
      <w:pPr>
        <w:pStyle w:val="ac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Федеральный закон от 29.12. 2012 № 273-ФЗ (в ред. федеральных законов от 07.05.2013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 </w:t>
      </w:r>
    </w:p>
    <w:p w14:paraId="0DA814D6" w14:textId="77777777" w:rsidR="00A728CC" w:rsidRPr="000469EE" w:rsidRDefault="00A728CC" w:rsidP="004B2233">
      <w:pPr>
        <w:pStyle w:val="ac"/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 </w:t>
      </w:r>
    </w:p>
    <w:p w14:paraId="04340613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</w:p>
    <w:p w14:paraId="5AD9C072" w14:textId="77777777" w:rsidR="00A728CC" w:rsidRPr="000469EE" w:rsidRDefault="00A728CC" w:rsidP="004B223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получе-ния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14:paraId="6EB8C26F" w14:textId="77777777" w:rsidR="00A728CC" w:rsidRPr="000469EE" w:rsidRDefault="00A728CC" w:rsidP="004B2233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Примерная программа общеобразовательной  учебной  дисциплины  «Информатика» для профессиональных образовательных организаций / М. С. Цветкова, И. Ю. Хлобыстова. — М.: Издательский центр «Академия», 2015.</w:t>
      </w:r>
    </w:p>
    <w:p w14:paraId="4108012E" w14:textId="77777777" w:rsidR="00A728CC" w:rsidRPr="000469EE" w:rsidRDefault="00A728CC" w:rsidP="004B2233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Великович Л.С., Цветкова М.С. Программирование для начинающих: учеб. издание. — М.: Бином. Лаборатория знаний, 2015.</w:t>
      </w:r>
    </w:p>
    <w:p w14:paraId="6B2207EB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Залогова Л.А. Компьютерная графика. Элективный курс: практикум / Л.А.Залогова — М.: Бином. Лаборатория знаний, 2011.</w:t>
      </w:r>
    </w:p>
    <w:p w14:paraId="1396A3C8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Логинов М.Д., Логинова Т.А. Техническое обслуживание средств вычислительной техники: учеб. пособие. — М.: Бином. Лаборатория знаний, 2010.</w:t>
      </w:r>
    </w:p>
    <w:p w14:paraId="1515E83B" w14:textId="13CF99C3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Малясова С.В., Демьяненко С.В. Информатика и ИКТ: пособие для подготовки к ЕГЭ / под ред. М.С.Цветковой. — М.: Изд</w:t>
      </w:r>
      <w:r w:rsidR="004F0F94">
        <w:rPr>
          <w:bCs/>
        </w:rPr>
        <w:t>ательский центр «Академия», 2017</w:t>
      </w:r>
      <w:r w:rsidRPr="000469EE">
        <w:rPr>
          <w:bCs/>
        </w:rPr>
        <w:t>.</w:t>
      </w:r>
    </w:p>
    <w:p w14:paraId="047AD83C" w14:textId="77777777" w:rsidR="00A728CC" w:rsidRPr="000469EE" w:rsidRDefault="00A728CC" w:rsidP="004B2233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Мельников В.П., Клейменов С.А., Петраков А.В. Информационная безопасность: учеб. пособие / под ред. С.А.Клейменова. — М.: Издательский центр «Академия», 2013.</w:t>
      </w:r>
    </w:p>
    <w:p w14:paraId="77C61D22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 xml:space="preserve">Назаров С.В., Широков А.И. Современные операционные системы: учеб. пособие. — М.: </w:t>
      </w:r>
      <w:hyperlink r:id="rId15" w:history="1">
        <w:r w:rsidRPr="000469EE">
          <w:rPr>
            <w:bCs/>
          </w:rPr>
          <w:t>Интуит НОУ</w:t>
        </w:r>
      </w:hyperlink>
      <w:r w:rsidRPr="000469EE">
        <w:rPr>
          <w:bCs/>
        </w:rPr>
        <w:t xml:space="preserve"> , 2016.</w:t>
      </w:r>
    </w:p>
    <w:p w14:paraId="0658890E" w14:textId="77777777" w:rsidR="00A728CC" w:rsidRPr="000469EE" w:rsidRDefault="00A728CC" w:rsidP="004B2233">
      <w:pPr>
        <w:widowControl w:val="0"/>
        <w:numPr>
          <w:ilvl w:val="0"/>
          <w:numId w:val="15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Новожилов Е.О., Новожилов О.П. Компьютерные сети: учебник. — М.: Издательский центр «Академия», 2013.</w:t>
      </w:r>
    </w:p>
    <w:p w14:paraId="0D8EA08D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bookmarkStart w:id="7" w:name="page51"/>
      <w:bookmarkEnd w:id="7"/>
      <w:r w:rsidRPr="000469EE">
        <w:rPr>
          <w:bCs/>
        </w:rPr>
        <w:t>Парфилова Н.И., Пылькин А.Н., Трусов Б.Г. Программирование: Основы алгоритмизации и программирования: учебник / под ред. Б.Г.Трусова. — М.: Издательский центр «Академия», 2014.</w:t>
      </w:r>
    </w:p>
    <w:p w14:paraId="33B1F91F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Сулейманов Р.Р. Компьютерное моделирование математических задач. Элективный курс: учеб. пособие. — М.: БИНОМ, Лаборатория знаний, 2012.</w:t>
      </w:r>
    </w:p>
    <w:p w14:paraId="4DAEE112" w14:textId="77777777" w:rsidR="00A728CC" w:rsidRPr="000469EE" w:rsidRDefault="00A728CC" w:rsidP="004B2233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bCs/>
        </w:rPr>
      </w:pPr>
      <w:r w:rsidRPr="000469EE">
        <w:rPr>
          <w:bCs/>
        </w:rPr>
        <w:t>Шевцова А.М., Пантюхин П.Я. Введение в автоматизированное проектирование: учеб. пособие с приложением на компакт диске учебной версии системы АДЕМ. — М.: БИНОМ, Лаборатория знаний, 2011.</w:t>
      </w:r>
    </w:p>
    <w:p w14:paraId="31B3736C" w14:textId="77777777" w:rsidR="00560AB3" w:rsidRDefault="00560AB3">
      <w:pPr>
        <w:sectPr w:rsidR="00560AB3" w:rsidSect="00A728CC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br w:type="page"/>
      </w:r>
    </w:p>
    <w:p w14:paraId="24B45B49" w14:textId="77777777" w:rsidR="001239BF" w:rsidRDefault="001239BF" w:rsidP="00A728CC">
      <w:pPr>
        <w:pStyle w:val="1"/>
        <w:ind w:left="709" w:hanging="709"/>
      </w:pPr>
      <w:bookmarkStart w:id="8" w:name="_Toc490825774"/>
      <w:bookmarkStart w:id="9" w:name="_Toc526371692"/>
      <w:r>
        <w:t>КОНТРОЛЬ</w:t>
      </w:r>
      <w:r w:rsidR="006C6363">
        <w:t xml:space="preserve"> </w:t>
      </w:r>
      <w:r>
        <w:t>И</w:t>
      </w:r>
      <w:r w:rsidR="006C6363">
        <w:t xml:space="preserve"> </w:t>
      </w:r>
      <w:r>
        <w:t>ОЦЕНКА</w:t>
      </w:r>
      <w:r w:rsidR="006C6363">
        <w:t xml:space="preserve"> </w:t>
      </w:r>
      <w:r>
        <w:t>РЕЗУЛЬТАТОВ</w:t>
      </w:r>
      <w:r w:rsidR="006C6363">
        <w:t xml:space="preserve"> </w:t>
      </w:r>
      <w:r>
        <w:t>ОСВОЕНИЯ</w:t>
      </w:r>
      <w:r w:rsidR="006C6363">
        <w:t xml:space="preserve"> </w:t>
      </w:r>
      <w:r w:rsidR="00830720">
        <w:t xml:space="preserve">УЧЕБНОЙ </w:t>
      </w:r>
      <w:r>
        <w:t>ДИСЦИПЛИНЫ</w:t>
      </w:r>
      <w:bookmarkEnd w:id="8"/>
      <w:bookmarkEnd w:id="9"/>
    </w:p>
    <w:p w14:paraId="361EB3BF" w14:textId="77777777" w:rsidR="00551932" w:rsidRDefault="00551932" w:rsidP="00551932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812"/>
        <w:gridCol w:w="3969"/>
      </w:tblGrid>
      <w:tr w:rsidR="00560AB3" w:rsidRPr="00560AB3" w14:paraId="7D8DE20A" w14:textId="77777777" w:rsidTr="00004102">
        <w:trPr>
          <w:tblHeader/>
        </w:trPr>
        <w:tc>
          <w:tcPr>
            <w:tcW w:w="5211" w:type="dxa"/>
            <w:shd w:val="clear" w:color="auto" w:fill="auto"/>
          </w:tcPr>
          <w:p w14:paraId="63CADB08" w14:textId="77777777" w:rsidR="00560AB3" w:rsidRPr="00560AB3" w:rsidRDefault="00560AB3" w:rsidP="008F4D86">
            <w:pPr>
              <w:jc w:val="center"/>
              <w:rPr>
                <w:b/>
                <w:bCs/>
                <w:sz w:val="22"/>
                <w:szCs w:val="22"/>
              </w:rPr>
            </w:pPr>
            <w:r w:rsidRPr="00560AB3"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  <w:tc>
          <w:tcPr>
            <w:tcW w:w="5812" w:type="dxa"/>
            <w:shd w:val="clear" w:color="auto" w:fill="auto"/>
          </w:tcPr>
          <w:p w14:paraId="7841BBD0" w14:textId="77777777" w:rsidR="00560AB3" w:rsidRPr="00560AB3" w:rsidRDefault="00560AB3" w:rsidP="008F4D86">
            <w:pPr>
              <w:jc w:val="center"/>
              <w:rPr>
                <w:b/>
                <w:bCs/>
                <w:sz w:val="22"/>
                <w:szCs w:val="22"/>
              </w:rPr>
            </w:pPr>
            <w:r w:rsidRPr="00560AB3">
              <w:rPr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3969" w:type="dxa"/>
            <w:shd w:val="clear" w:color="auto" w:fill="auto"/>
          </w:tcPr>
          <w:p w14:paraId="0CCF08B6" w14:textId="77777777" w:rsidR="00560AB3" w:rsidRPr="00560AB3" w:rsidRDefault="00560AB3" w:rsidP="008F4D86">
            <w:pPr>
              <w:jc w:val="center"/>
              <w:rPr>
                <w:b/>
                <w:bCs/>
                <w:sz w:val="22"/>
                <w:szCs w:val="22"/>
              </w:rPr>
            </w:pPr>
            <w:r w:rsidRPr="00560AB3">
              <w:rPr>
                <w:b/>
                <w:bCs/>
                <w:sz w:val="22"/>
                <w:szCs w:val="22"/>
              </w:rPr>
              <w:t>Методы оценки</w:t>
            </w:r>
          </w:p>
        </w:tc>
      </w:tr>
      <w:tr w:rsidR="00560AB3" w:rsidRPr="00560AB3" w14:paraId="07D66091" w14:textId="77777777" w:rsidTr="00004102">
        <w:tc>
          <w:tcPr>
            <w:tcW w:w="14992" w:type="dxa"/>
            <w:gridSpan w:val="3"/>
            <w:shd w:val="clear" w:color="auto" w:fill="F2F2F2"/>
          </w:tcPr>
          <w:p w14:paraId="4725951D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60AB3">
              <w:rPr>
                <w:b/>
                <w:sz w:val="22"/>
                <w:szCs w:val="22"/>
              </w:rPr>
              <w:t>Личностные результаты:</w:t>
            </w:r>
          </w:p>
        </w:tc>
      </w:tr>
      <w:tr w:rsidR="00560AB3" w:rsidRPr="00560AB3" w14:paraId="22FF847E" w14:textId="77777777" w:rsidTr="00004102">
        <w:tc>
          <w:tcPr>
            <w:tcW w:w="5211" w:type="dxa"/>
            <w:shd w:val="clear" w:color="auto" w:fill="auto"/>
          </w:tcPr>
          <w:p w14:paraId="464344C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</w:t>
            </w:r>
          </w:p>
        </w:tc>
        <w:tc>
          <w:tcPr>
            <w:tcW w:w="5812" w:type="dxa"/>
            <w:vMerge w:val="restart"/>
            <w:shd w:val="clear" w:color="auto" w:fill="auto"/>
          </w:tcPr>
          <w:p w14:paraId="1DB2B002" w14:textId="205CA354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AC1B5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гражданственност</w:t>
            </w:r>
            <w:r w:rsidR="00AC1B5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, </w:t>
            </w:r>
            <w:r w:rsidR="00AC1B5B">
              <w:rPr>
                <w:sz w:val="22"/>
                <w:szCs w:val="22"/>
              </w:rPr>
              <w:t>патриотизм</w:t>
            </w:r>
            <w:r w:rsidRPr="00560AB3">
              <w:rPr>
                <w:sz w:val="22"/>
                <w:szCs w:val="22"/>
              </w:rPr>
              <w:t>;</w:t>
            </w:r>
          </w:p>
          <w:p w14:paraId="6B170029" w14:textId="48C47FE1" w:rsidR="00560AB3" w:rsidRPr="00560AB3" w:rsidRDefault="003848C2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</w:t>
            </w:r>
            <w:r w:rsidR="00560AB3" w:rsidRPr="00560AB3">
              <w:rPr>
                <w:sz w:val="22"/>
                <w:szCs w:val="22"/>
              </w:rPr>
              <w:t xml:space="preserve">знание истории своей страны; </w:t>
            </w:r>
          </w:p>
          <w:p w14:paraId="6C6E1104" w14:textId="69C1831F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AC1B5B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гражданск</w:t>
            </w:r>
            <w:r w:rsidR="00AC1B5B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идентичност</w:t>
            </w:r>
            <w:r w:rsidR="00AC1B5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в форме осознания «Я» как гражданина России, чувств</w:t>
            </w:r>
            <w:r w:rsidR="00AC1B5B">
              <w:rPr>
                <w:sz w:val="22"/>
                <w:szCs w:val="22"/>
              </w:rPr>
              <w:t>о</w:t>
            </w:r>
            <w:r w:rsidRPr="00560AB3">
              <w:rPr>
                <w:sz w:val="22"/>
                <w:szCs w:val="22"/>
              </w:rPr>
              <w:t xml:space="preserve"> сопричастности и гордости за свою Родину, народ и историю;</w:t>
            </w:r>
          </w:p>
          <w:p w14:paraId="558FA47D" w14:textId="2A2D13E1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AC1B5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активн</w:t>
            </w:r>
            <w:r w:rsidR="00AC1B5B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жизненн</w:t>
            </w:r>
            <w:r w:rsidR="00AC1B5B">
              <w:rPr>
                <w:sz w:val="22"/>
                <w:szCs w:val="22"/>
              </w:rPr>
              <w:t xml:space="preserve">ую </w:t>
            </w:r>
            <w:r w:rsidRPr="00560AB3">
              <w:rPr>
                <w:sz w:val="22"/>
                <w:szCs w:val="22"/>
              </w:rPr>
              <w:t>позици</w:t>
            </w:r>
            <w:r w:rsidR="00AC1B5B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>;</w:t>
            </w:r>
          </w:p>
          <w:p w14:paraId="02A627C1" w14:textId="199E6A75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AC1B5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уважения к национальным и  культурным традициям народов РФ;</w:t>
            </w:r>
          </w:p>
          <w:p w14:paraId="3B4FD082" w14:textId="77777777" w:rsidR="00560AB3" w:rsidRPr="00560AB3" w:rsidRDefault="00560AB3" w:rsidP="008F4D86">
            <w:pPr>
              <w:shd w:val="clear" w:color="auto" w:fill="FFFFFF"/>
              <w:spacing w:after="100" w:afterAutospacing="1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проявляет внимание, удивление, желание больше узнать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7FFEEA4F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716FDCCC" w14:textId="5F452838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подготовка и выступление с док</w:t>
            </w:r>
            <w:r w:rsidR="00004102">
              <w:rPr>
                <w:iCs/>
                <w:color w:val="000000"/>
                <w:sz w:val="22"/>
                <w:szCs w:val="22"/>
              </w:rPr>
              <w:t>ладом, сообщением, презентацией,</w:t>
            </w:r>
          </w:p>
          <w:p w14:paraId="3771C782" w14:textId="61412722" w:rsidR="00560AB3" w:rsidRPr="00560AB3" w:rsidRDefault="003848C2" w:rsidP="003848C2">
            <w:pPr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</w:t>
            </w:r>
            <w:r w:rsidR="00004102">
              <w:rPr>
                <w:iCs/>
                <w:color w:val="000000"/>
                <w:sz w:val="22"/>
                <w:szCs w:val="22"/>
              </w:rPr>
              <w:t>обеседование</w:t>
            </w:r>
          </w:p>
        </w:tc>
      </w:tr>
      <w:tr w:rsidR="00560AB3" w:rsidRPr="00560AB3" w14:paraId="27D73BCA" w14:textId="77777777" w:rsidTr="00004102">
        <w:tc>
          <w:tcPr>
            <w:tcW w:w="5211" w:type="dxa"/>
            <w:shd w:val="clear" w:color="auto" w:fill="auto"/>
          </w:tcPr>
          <w:p w14:paraId="3F8AAD71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осознание своего места в информационном обществе</w:t>
            </w:r>
          </w:p>
        </w:tc>
        <w:tc>
          <w:tcPr>
            <w:tcW w:w="5812" w:type="dxa"/>
            <w:vMerge/>
            <w:shd w:val="clear" w:color="auto" w:fill="auto"/>
          </w:tcPr>
          <w:p w14:paraId="462C8F75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6885951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5C1318A0" w14:textId="77777777" w:rsidTr="00004102">
        <w:tc>
          <w:tcPr>
            <w:tcW w:w="5211" w:type="dxa"/>
            <w:shd w:val="clear" w:color="auto" w:fill="auto"/>
          </w:tcPr>
          <w:p w14:paraId="071D732D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</w:t>
            </w:r>
          </w:p>
        </w:tc>
        <w:tc>
          <w:tcPr>
            <w:tcW w:w="5812" w:type="dxa"/>
            <w:vMerge w:val="restart"/>
            <w:shd w:val="clear" w:color="auto" w:fill="auto"/>
          </w:tcPr>
          <w:p w14:paraId="0FD84112" w14:textId="33DD0082" w:rsidR="00560AB3" w:rsidRPr="00560AB3" w:rsidRDefault="00560AB3" w:rsidP="008F4D86">
            <w:pPr>
              <w:shd w:val="clear" w:color="auto" w:fill="FFFFFF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отно</w:t>
            </w:r>
            <w:r w:rsidR="00AC1B5B">
              <w:rPr>
                <w:sz w:val="22"/>
                <w:szCs w:val="22"/>
              </w:rPr>
              <w:t>сится</w:t>
            </w:r>
            <w:r w:rsidRPr="00560AB3">
              <w:rPr>
                <w:sz w:val="22"/>
                <w:szCs w:val="22"/>
              </w:rPr>
              <w:t xml:space="preserve"> к информации как важнейш</w:t>
            </w:r>
            <w:r w:rsidR="00AC1B5B">
              <w:rPr>
                <w:sz w:val="22"/>
                <w:szCs w:val="22"/>
              </w:rPr>
              <w:t>и</w:t>
            </w:r>
            <w:r w:rsidRPr="00560AB3">
              <w:rPr>
                <w:sz w:val="22"/>
                <w:szCs w:val="22"/>
              </w:rPr>
              <w:t>м стратегическ</w:t>
            </w:r>
            <w:r w:rsidR="00AC1B5B">
              <w:rPr>
                <w:sz w:val="22"/>
                <w:szCs w:val="22"/>
              </w:rPr>
              <w:t>и</w:t>
            </w:r>
            <w:r w:rsidRPr="00560AB3">
              <w:rPr>
                <w:sz w:val="22"/>
                <w:szCs w:val="22"/>
              </w:rPr>
              <w:t>м ресурсам развития личности, государства, общества;</w:t>
            </w:r>
          </w:p>
          <w:p w14:paraId="7644FA18" w14:textId="48A6ECD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понима</w:t>
            </w:r>
            <w:r w:rsidR="00AC1B5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рол</w:t>
            </w:r>
            <w:r w:rsidR="00AC1B5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информационных процессов в современном мире;</w:t>
            </w:r>
          </w:p>
          <w:p w14:paraId="4F3B7184" w14:textId="1EEC6736" w:rsidR="00560AB3" w:rsidRPr="00560AB3" w:rsidRDefault="00560AB3" w:rsidP="008F4D86">
            <w:pPr>
              <w:shd w:val="clear" w:color="auto" w:fill="FFFFFF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AC1B5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необходимыми навыками анализа и критичной оценк</w:t>
            </w:r>
            <w:r w:rsidR="00AC1B5B">
              <w:rPr>
                <w:sz w:val="22"/>
                <w:szCs w:val="22"/>
              </w:rPr>
              <w:t>ой</w:t>
            </w:r>
            <w:r w:rsidRPr="00560AB3">
              <w:rPr>
                <w:sz w:val="22"/>
                <w:szCs w:val="22"/>
              </w:rPr>
              <w:t xml:space="preserve"> получаемой информации;</w:t>
            </w:r>
          </w:p>
          <w:p w14:paraId="367EA61A" w14:textId="58707025" w:rsidR="00560AB3" w:rsidRPr="00560AB3" w:rsidRDefault="00560AB3" w:rsidP="008F4D86">
            <w:pPr>
              <w:shd w:val="clear" w:color="auto" w:fill="FFFFFF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AC1B5B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ответственн</w:t>
            </w:r>
            <w:r w:rsidR="00AC1B5B">
              <w:rPr>
                <w:sz w:val="22"/>
                <w:szCs w:val="22"/>
              </w:rPr>
              <w:t>ое</w:t>
            </w:r>
            <w:r w:rsidRPr="00560AB3">
              <w:rPr>
                <w:sz w:val="22"/>
                <w:szCs w:val="22"/>
              </w:rPr>
              <w:t xml:space="preserve"> отношение к информации с учетом правовых и этических аспектов ее распространения;</w:t>
            </w:r>
          </w:p>
          <w:p w14:paraId="33B7026C" w14:textId="70B927EF" w:rsidR="00560AB3" w:rsidRPr="00560AB3" w:rsidRDefault="00560AB3" w:rsidP="00AC1B5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AC1B5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чувств</w:t>
            </w:r>
            <w:r w:rsidR="00AC1B5B">
              <w:rPr>
                <w:sz w:val="22"/>
                <w:szCs w:val="22"/>
              </w:rPr>
              <w:t>о</w:t>
            </w:r>
            <w:r w:rsidRPr="00560AB3">
              <w:rPr>
                <w:sz w:val="22"/>
                <w:szCs w:val="22"/>
              </w:rPr>
              <w:t xml:space="preserve"> личной ответственности за качество </w:t>
            </w:r>
            <w:r w:rsidR="00004102">
              <w:rPr>
                <w:sz w:val="22"/>
                <w:szCs w:val="22"/>
              </w:rPr>
              <w:t>окружающей информационной среды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0EE4ADF2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наблюдение за выполнением практического задания и оценка выполнения практического задания (работы)</w:t>
            </w:r>
          </w:p>
          <w:p w14:paraId="75F1E60B" w14:textId="77777777" w:rsidR="00560AB3" w:rsidRPr="00560AB3" w:rsidRDefault="00560AB3" w:rsidP="008F4D86">
            <w:pPr>
              <w:widowControl w:val="0"/>
              <w:suppressAutoHyphens/>
              <w:rPr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анализ отчета (выполняется учащимся в ходе практической работы) о результатах проделанной работы</w:t>
            </w:r>
          </w:p>
        </w:tc>
      </w:tr>
      <w:tr w:rsidR="00560AB3" w:rsidRPr="00560AB3" w14:paraId="69F929BF" w14:textId="77777777" w:rsidTr="00004102">
        <w:tc>
          <w:tcPr>
            <w:tcW w:w="5211" w:type="dxa"/>
            <w:shd w:val="clear" w:color="auto" w:fill="auto"/>
          </w:tcPr>
          <w:p w14:paraId="63A489DD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</w:t>
            </w:r>
          </w:p>
        </w:tc>
        <w:tc>
          <w:tcPr>
            <w:tcW w:w="5812" w:type="dxa"/>
            <w:vMerge/>
            <w:shd w:val="clear" w:color="auto" w:fill="auto"/>
          </w:tcPr>
          <w:p w14:paraId="3A49D806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DF137DF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3C0F3D3B" w14:textId="77777777" w:rsidTr="00004102">
        <w:trPr>
          <w:trHeight w:val="1147"/>
        </w:trPr>
        <w:tc>
          <w:tcPr>
            <w:tcW w:w="5211" w:type="dxa"/>
            <w:shd w:val="clear" w:color="auto" w:fill="auto"/>
          </w:tcPr>
          <w:p w14:paraId="16C36605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</w:t>
            </w:r>
          </w:p>
        </w:tc>
        <w:tc>
          <w:tcPr>
            <w:tcW w:w="5812" w:type="dxa"/>
            <w:shd w:val="clear" w:color="auto" w:fill="auto"/>
          </w:tcPr>
          <w:p w14:paraId="612D9B4A" w14:textId="4CE4BEC2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AC1B5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доброжелательност</w:t>
            </w:r>
            <w:r w:rsidR="00AC1B5B">
              <w:rPr>
                <w:sz w:val="22"/>
                <w:szCs w:val="22"/>
              </w:rPr>
              <w:t xml:space="preserve">ь </w:t>
            </w:r>
            <w:r w:rsidRPr="00560AB3">
              <w:rPr>
                <w:sz w:val="22"/>
                <w:szCs w:val="22"/>
              </w:rPr>
              <w:t>ко всем членами группы</w:t>
            </w:r>
          </w:p>
          <w:p w14:paraId="2DAB5F0B" w14:textId="64ABCC82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организ</w:t>
            </w:r>
            <w:r w:rsidR="00AC1B5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обратн</w:t>
            </w:r>
            <w:r w:rsidR="00AC1B5B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связ</w:t>
            </w:r>
            <w:r w:rsidR="00AC1B5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с преподавателем и (или) однокурсниками</w:t>
            </w:r>
          </w:p>
          <w:p w14:paraId="2269F7D3" w14:textId="38161798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выраж</w:t>
            </w:r>
            <w:r w:rsidR="00AC1B5B">
              <w:rPr>
                <w:sz w:val="22"/>
                <w:szCs w:val="22"/>
              </w:rPr>
              <w:t>ает</w:t>
            </w:r>
            <w:r w:rsidRPr="00560AB3">
              <w:rPr>
                <w:sz w:val="22"/>
                <w:szCs w:val="22"/>
              </w:rPr>
              <w:t xml:space="preserve"> сво</w:t>
            </w:r>
            <w:r w:rsidR="00AC1B5B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отношение к вопросу, проблеме</w:t>
            </w:r>
          </w:p>
          <w:p w14:paraId="5655106D" w14:textId="14686F06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контрол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эмоци</w:t>
            </w:r>
            <w:r w:rsidR="000A76B1">
              <w:rPr>
                <w:sz w:val="22"/>
                <w:szCs w:val="22"/>
              </w:rPr>
              <w:t>и</w:t>
            </w:r>
            <w:r w:rsidRPr="00560AB3">
              <w:rPr>
                <w:sz w:val="22"/>
                <w:szCs w:val="22"/>
              </w:rPr>
              <w:t xml:space="preserve"> в трудных ситуациях</w:t>
            </w:r>
          </w:p>
          <w:p w14:paraId="1863F6F9" w14:textId="02E7C87E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осозна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важност</w:t>
            </w:r>
            <w:r w:rsidR="000A76B1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>, значимост</w:t>
            </w:r>
            <w:r w:rsidR="000A76B1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>, ценности заданий</w:t>
            </w:r>
          </w:p>
          <w:p w14:paraId="4E066BF9" w14:textId="0884F3F5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уч</w:t>
            </w:r>
            <w:r w:rsidR="000A76B1">
              <w:rPr>
                <w:sz w:val="22"/>
                <w:szCs w:val="22"/>
              </w:rPr>
              <w:t>итывает</w:t>
            </w:r>
            <w:r w:rsidRPr="00560AB3">
              <w:rPr>
                <w:sz w:val="22"/>
                <w:szCs w:val="22"/>
              </w:rPr>
              <w:t xml:space="preserve"> мнени</w:t>
            </w:r>
            <w:r w:rsidR="000A76B1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членов команды</w:t>
            </w:r>
          </w:p>
          <w:p w14:paraId="67690E2A" w14:textId="3C30F891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оказ</w:t>
            </w:r>
            <w:r w:rsidR="000A76B1">
              <w:rPr>
                <w:sz w:val="22"/>
                <w:szCs w:val="22"/>
              </w:rPr>
              <w:t>ывает</w:t>
            </w:r>
            <w:r w:rsidRPr="00560AB3">
              <w:rPr>
                <w:sz w:val="22"/>
                <w:szCs w:val="22"/>
              </w:rPr>
              <w:t xml:space="preserve"> практическ</w:t>
            </w:r>
            <w:r w:rsidR="000A76B1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поддержку и помощ</w:t>
            </w:r>
            <w:r w:rsidR="000A76B1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членам команды</w:t>
            </w:r>
          </w:p>
          <w:p w14:paraId="445151E0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время необходимое для налаживания контактов с другими участниками группы</w:t>
            </w:r>
          </w:p>
        </w:tc>
        <w:tc>
          <w:tcPr>
            <w:tcW w:w="3969" w:type="dxa"/>
            <w:shd w:val="clear" w:color="auto" w:fill="auto"/>
          </w:tcPr>
          <w:p w14:paraId="7EBED86F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7A822743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подготовка и  выступление с докладом, сообщением, презентацией</w:t>
            </w:r>
          </w:p>
          <w:p w14:paraId="6E2928CD" w14:textId="77777777" w:rsidR="00560AB3" w:rsidRPr="00560AB3" w:rsidRDefault="00560AB3" w:rsidP="008F4D86">
            <w:pPr>
              <w:widowControl w:val="0"/>
              <w:suppressAutoHyphens/>
              <w:rPr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собеседование</w:t>
            </w:r>
          </w:p>
        </w:tc>
      </w:tr>
      <w:tr w:rsidR="00560AB3" w:rsidRPr="00560AB3" w14:paraId="6BB7CB72" w14:textId="77777777" w:rsidTr="00004102">
        <w:tc>
          <w:tcPr>
            <w:tcW w:w="5211" w:type="dxa"/>
            <w:shd w:val="clear" w:color="auto" w:fill="auto"/>
          </w:tcPr>
          <w:p w14:paraId="2FACC48B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</w:t>
            </w:r>
          </w:p>
        </w:tc>
        <w:tc>
          <w:tcPr>
            <w:tcW w:w="5812" w:type="dxa"/>
            <w:vMerge w:val="restart"/>
            <w:shd w:val="clear" w:color="auto" w:fill="auto"/>
          </w:tcPr>
          <w:p w14:paraId="11FCE69C" w14:textId="57A0552C" w:rsidR="00560AB3" w:rsidRPr="00560AB3" w:rsidRDefault="00560AB3" w:rsidP="008F4D86">
            <w:pPr>
              <w:pStyle w:val="31"/>
              <w:spacing w:line="240" w:lineRule="auto"/>
              <w:jc w:val="left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организ</w:t>
            </w:r>
            <w:r w:rsidR="000A76B1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взаимодействие с обучающимися, преподавателями  и мастерами в ходе обучения;</w:t>
            </w:r>
          </w:p>
          <w:p w14:paraId="2E27A78B" w14:textId="77969FC2" w:rsidR="00560AB3" w:rsidRPr="00560AB3" w:rsidRDefault="00560AB3" w:rsidP="008F4D86">
            <w:pPr>
              <w:pStyle w:val="31"/>
              <w:spacing w:line="240" w:lineRule="auto"/>
              <w:jc w:val="left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сотрудн</w:t>
            </w:r>
            <w:r w:rsidR="000A76B1">
              <w:rPr>
                <w:sz w:val="22"/>
                <w:szCs w:val="22"/>
              </w:rPr>
              <w:t>ичает</w:t>
            </w:r>
            <w:r w:rsidRPr="00560AB3">
              <w:rPr>
                <w:sz w:val="22"/>
                <w:szCs w:val="22"/>
              </w:rPr>
              <w:t xml:space="preserve"> со сверстниками и преподавателями при выполнении различного рода деятельности</w:t>
            </w:r>
          </w:p>
          <w:p w14:paraId="4253542A" w14:textId="0D32F967" w:rsidR="00560AB3" w:rsidRPr="00560AB3" w:rsidRDefault="00560AB3" w:rsidP="000A76B1">
            <w:pPr>
              <w:pStyle w:val="31"/>
              <w:spacing w:line="240" w:lineRule="auto"/>
              <w:jc w:val="left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0A76B1">
              <w:rPr>
                <w:sz w:val="22"/>
                <w:szCs w:val="22"/>
              </w:rPr>
              <w:t xml:space="preserve">яет способности и готовность </w:t>
            </w:r>
            <w:r w:rsidRPr="00560AB3">
              <w:rPr>
                <w:sz w:val="22"/>
                <w:szCs w:val="22"/>
              </w:rPr>
              <w:t>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11D0B2D7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разноуровневые (индивидуальные) задачи и задания;</w:t>
            </w:r>
          </w:p>
          <w:p w14:paraId="0E69A4F2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подготовка и выступление с докладом, сообщением, презентацией.</w:t>
            </w:r>
          </w:p>
          <w:p w14:paraId="05E98C4B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560AB3" w:rsidRPr="00560AB3" w14:paraId="4DF8FD5A" w14:textId="77777777" w:rsidTr="00004102">
        <w:tc>
          <w:tcPr>
            <w:tcW w:w="5211" w:type="dxa"/>
            <w:shd w:val="clear" w:color="auto" w:fill="auto"/>
          </w:tcPr>
          <w:p w14:paraId="0504C915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</w:t>
            </w:r>
          </w:p>
        </w:tc>
        <w:tc>
          <w:tcPr>
            <w:tcW w:w="5812" w:type="dxa"/>
            <w:vMerge/>
            <w:shd w:val="clear" w:color="auto" w:fill="auto"/>
          </w:tcPr>
          <w:p w14:paraId="23A2D710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9214FA3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2609E26F" w14:textId="77777777" w:rsidTr="00004102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14:paraId="641C3711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14:paraId="29796B0F" w14:textId="537E7E06" w:rsidR="00560AB3" w:rsidRPr="00560AB3" w:rsidRDefault="000A76B1" w:rsidP="008F4D86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560AB3" w:rsidRPr="00560AB3">
              <w:rPr>
                <w:sz w:val="22"/>
                <w:szCs w:val="22"/>
              </w:rPr>
              <w:t>емонстр</w:t>
            </w:r>
            <w:r>
              <w:rPr>
                <w:sz w:val="22"/>
                <w:szCs w:val="22"/>
              </w:rPr>
              <w:t>ирует интерес</w:t>
            </w:r>
            <w:r w:rsidR="00560AB3" w:rsidRPr="00560AB3">
              <w:rPr>
                <w:sz w:val="22"/>
                <w:szCs w:val="22"/>
              </w:rPr>
              <w:t xml:space="preserve"> к будущей профессии;</w:t>
            </w:r>
          </w:p>
          <w:p w14:paraId="320CD6CC" w14:textId="1E2556D1" w:rsidR="00560AB3" w:rsidRPr="00560AB3" w:rsidRDefault="00560AB3" w:rsidP="008F4D86">
            <w:pPr>
              <w:pStyle w:val="31"/>
              <w:spacing w:line="240" w:lineRule="auto"/>
              <w:jc w:val="left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связыва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учебн</w:t>
            </w:r>
            <w:r w:rsidR="000A76B1">
              <w:rPr>
                <w:sz w:val="22"/>
                <w:szCs w:val="22"/>
              </w:rPr>
              <w:t>ый</w:t>
            </w:r>
            <w:r w:rsidRPr="00560AB3">
              <w:rPr>
                <w:sz w:val="22"/>
                <w:szCs w:val="22"/>
              </w:rPr>
              <w:t xml:space="preserve"> материал с собственным жизненным опытом, понима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значимост</w:t>
            </w:r>
            <w:r w:rsidR="000A76B1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подготовки в области информатики и ИКТ в условиях развития информационного общества;</w:t>
            </w:r>
          </w:p>
          <w:p w14:paraId="31991A5D" w14:textId="39FA2D16" w:rsidR="00560AB3" w:rsidRPr="00560AB3" w:rsidRDefault="00560AB3" w:rsidP="000A76B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готовност</w:t>
            </w:r>
            <w:r w:rsidR="000A76B1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к повышению своего образовательного уровня и продолжени</w:t>
            </w:r>
            <w:r w:rsidR="000A76B1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 xml:space="preserve"> обучения с использованием средств и методов информатики и ИКТ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59953BD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4D25DA69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наблюдение за выполнением практического задания и оценка выполнения практического задания (работы)</w:t>
            </w:r>
          </w:p>
          <w:p w14:paraId="4038BB2C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тестирование</w:t>
            </w:r>
          </w:p>
          <w:p w14:paraId="5B715655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собеседование</w:t>
            </w:r>
          </w:p>
        </w:tc>
      </w:tr>
      <w:tr w:rsidR="00560AB3" w:rsidRPr="00560AB3" w14:paraId="17361B56" w14:textId="77777777" w:rsidTr="00004102">
        <w:tc>
          <w:tcPr>
            <w:tcW w:w="14992" w:type="dxa"/>
            <w:gridSpan w:val="3"/>
            <w:shd w:val="pct5" w:color="auto" w:fill="auto"/>
          </w:tcPr>
          <w:p w14:paraId="644070D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b/>
                <w:bCs/>
                <w:iCs/>
                <w:sz w:val="22"/>
                <w:szCs w:val="22"/>
              </w:rPr>
              <w:t>Метапредметные результаты:</w:t>
            </w:r>
          </w:p>
        </w:tc>
      </w:tr>
      <w:tr w:rsidR="00560AB3" w:rsidRPr="00560AB3" w14:paraId="4C151138" w14:textId="77777777" w:rsidTr="00004102">
        <w:tc>
          <w:tcPr>
            <w:tcW w:w="5211" w:type="dxa"/>
            <w:shd w:val="clear" w:color="auto" w:fill="auto"/>
          </w:tcPr>
          <w:p w14:paraId="11C3784E" w14:textId="0733E7B5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определять цели, составлять планы деятельности и определять средства</w:t>
            </w:r>
            <w:r w:rsidR="00004102">
              <w:rPr>
                <w:sz w:val="22"/>
                <w:szCs w:val="22"/>
              </w:rPr>
              <w:t>, необходимые для их реализации</w:t>
            </w:r>
          </w:p>
        </w:tc>
        <w:tc>
          <w:tcPr>
            <w:tcW w:w="5812" w:type="dxa"/>
            <w:shd w:val="clear" w:color="auto" w:fill="auto"/>
          </w:tcPr>
          <w:p w14:paraId="12EAF572" w14:textId="1C6B4D08" w:rsidR="00560AB3" w:rsidRPr="00560AB3" w:rsidRDefault="000A76B1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Проявляет </w:t>
            </w:r>
            <w:r w:rsidR="00560AB3" w:rsidRPr="00560AB3">
              <w:rPr>
                <w:sz w:val="22"/>
                <w:szCs w:val="22"/>
              </w:rPr>
              <w:t>способность воспринимать и сохранять учебные задачи и цель, самостоятельно трансформировать практическую проблему в познавательную</w:t>
            </w:r>
          </w:p>
          <w:p w14:paraId="5AD6D73A" w14:textId="1CC3D250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навык</w:t>
            </w:r>
            <w:r w:rsidR="000A76B1">
              <w:rPr>
                <w:sz w:val="22"/>
                <w:szCs w:val="22"/>
              </w:rPr>
              <w:t>и</w:t>
            </w:r>
            <w:r w:rsidRPr="00560AB3">
              <w:rPr>
                <w:sz w:val="22"/>
                <w:szCs w:val="22"/>
              </w:rPr>
              <w:t xml:space="preserve"> планирования своей работы, поиска способов ее выполнения. </w:t>
            </w:r>
          </w:p>
          <w:p w14:paraId="7F0BAA7A" w14:textId="20365CDB" w:rsidR="00560AB3" w:rsidRPr="00560AB3" w:rsidRDefault="00560AB3" w:rsidP="000A76B1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0A76B1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умение контролировать и адекватно оценивать собственные действия, корректировать их осуществление с учето</w:t>
            </w:r>
            <w:r w:rsidR="00004102">
              <w:rPr>
                <w:sz w:val="22"/>
                <w:szCs w:val="22"/>
              </w:rPr>
              <w:t>м характера совершенных ошибок</w:t>
            </w:r>
          </w:p>
        </w:tc>
        <w:tc>
          <w:tcPr>
            <w:tcW w:w="3969" w:type="dxa"/>
            <w:shd w:val="clear" w:color="auto" w:fill="auto"/>
          </w:tcPr>
          <w:p w14:paraId="7D98056D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продуктивные задания (задачи, выполнение практический работ) по применению знаний и умений, предполагающие создание учеником в ходе решения своего информационного продукта: постановки цели, планирования действий, получения результата, формулировки вывода, оценки и т. п.</w:t>
            </w:r>
          </w:p>
        </w:tc>
      </w:tr>
      <w:tr w:rsidR="00560AB3" w:rsidRPr="00560AB3" w14:paraId="43F476A0" w14:textId="77777777" w:rsidTr="00004102">
        <w:tc>
          <w:tcPr>
            <w:tcW w:w="5211" w:type="dxa"/>
            <w:shd w:val="clear" w:color="auto" w:fill="auto"/>
          </w:tcPr>
          <w:p w14:paraId="5F427D77" w14:textId="4FE695CC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</w:t>
            </w:r>
            <w:r w:rsidR="00004102">
              <w:rPr>
                <w:sz w:val="22"/>
                <w:szCs w:val="22"/>
              </w:rPr>
              <w:t>нно-коммуникационных технологий</w:t>
            </w:r>
          </w:p>
        </w:tc>
        <w:tc>
          <w:tcPr>
            <w:tcW w:w="5812" w:type="dxa"/>
            <w:shd w:val="clear" w:color="auto" w:fill="auto"/>
          </w:tcPr>
          <w:p w14:paraId="14D41C32" w14:textId="6B717A7B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0A76B1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самостоятельност</w:t>
            </w:r>
            <w:r w:rsidR="000A76B1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и инициатив</w:t>
            </w:r>
            <w:r w:rsidR="000A76B1">
              <w:rPr>
                <w:sz w:val="22"/>
                <w:szCs w:val="22"/>
              </w:rPr>
              <w:t>у</w:t>
            </w:r>
            <w:r w:rsidRPr="00560AB3">
              <w:rPr>
                <w:sz w:val="22"/>
                <w:szCs w:val="22"/>
              </w:rPr>
              <w:t xml:space="preserve"> в процессе усвоения материала;</w:t>
            </w:r>
          </w:p>
          <w:p w14:paraId="284A551A" w14:textId="3874C549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умения вести поиск информации, сбор и выделение существенных сведений из разных источников;</w:t>
            </w:r>
          </w:p>
          <w:p w14:paraId="46AF7CFE" w14:textId="00BF7B3A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0A76B1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способности использовать в работе знаковые и символические средства для моделирования изучаемых процессов и объектов, создания схем решения практических и познавательных задач;</w:t>
            </w:r>
          </w:p>
          <w:p w14:paraId="555AFF1A" w14:textId="3C160529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 xml:space="preserve">ирует </w:t>
            </w:r>
            <w:r w:rsidRPr="00560AB3">
              <w:rPr>
                <w:sz w:val="22"/>
                <w:szCs w:val="22"/>
              </w:rPr>
              <w:t xml:space="preserve">умения взаимодействия со сверстниками и педагогом. </w:t>
            </w:r>
          </w:p>
          <w:p w14:paraId="1EF978B1" w14:textId="4C84CD23" w:rsidR="00560AB3" w:rsidRPr="00560AB3" w:rsidRDefault="000A76B1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</w:t>
            </w:r>
            <w:r w:rsidR="00560AB3" w:rsidRPr="00560AB3">
              <w:rPr>
                <w:sz w:val="22"/>
                <w:szCs w:val="22"/>
              </w:rPr>
              <w:t xml:space="preserve"> способности проводить логические операции анализа, сравнения, классификации, обобщения по родовым критериям. </w:t>
            </w:r>
          </w:p>
          <w:p w14:paraId="6397D585" w14:textId="1282AE4F" w:rsidR="00560AB3" w:rsidRPr="00560AB3" w:rsidRDefault="00560AB3" w:rsidP="000A76B1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осозна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ответственност</w:t>
            </w:r>
            <w:r w:rsidR="000A76B1">
              <w:rPr>
                <w:sz w:val="22"/>
                <w:szCs w:val="22"/>
              </w:rPr>
              <w:t>ь</w:t>
            </w:r>
            <w:r w:rsidR="00004102">
              <w:rPr>
                <w:sz w:val="22"/>
                <w:szCs w:val="22"/>
              </w:rPr>
              <w:t xml:space="preserve"> за результаты действий</w:t>
            </w:r>
            <w:r w:rsidRPr="00560A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14:paraId="52E74A7F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целенаправленное наблюдение (фиксация проявляемых ученикам действий и качеств по заданным параметрам), самооценка ученика по принятым формам (например, лист с вопросами по саморефлексии конкретной деятельности)</w:t>
            </w:r>
          </w:p>
          <w:p w14:paraId="0E21DBA8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тестирование</w:t>
            </w:r>
          </w:p>
        </w:tc>
      </w:tr>
      <w:tr w:rsidR="00560AB3" w:rsidRPr="00560AB3" w14:paraId="2F12F50E" w14:textId="77777777" w:rsidTr="00004102">
        <w:tc>
          <w:tcPr>
            <w:tcW w:w="5211" w:type="dxa"/>
            <w:shd w:val="clear" w:color="auto" w:fill="auto"/>
          </w:tcPr>
          <w:p w14:paraId="1477B39E" w14:textId="520C8557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использование различных информационных объектов, с которыми возникает необходимость сталкиваться в профессиональной сфере</w:t>
            </w:r>
            <w:r w:rsidR="00004102">
              <w:rPr>
                <w:sz w:val="22"/>
                <w:szCs w:val="22"/>
              </w:rPr>
              <w:t xml:space="preserve"> в изучении явлений и процессов</w:t>
            </w:r>
          </w:p>
        </w:tc>
        <w:tc>
          <w:tcPr>
            <w:tcW w:w="5812" w:type="dxa"/>
            <w:vMerge w:val="restart"/>
            <w:shd w:val="clear" w:color="auto" w:fill="auto"/>
          </w:tcPr>
          <w:p w14:paraId="4F325F8E" w14:textId="73752990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      </w:r>
          </w:p>
          <w:p w14:paraId="5A88BC67" w14:textId="1DFD18E0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оценивать правильность выполнения учебной задачи, собственные возможности ее решения;</w:t>
            </w:r>
          </w:p>
          <w:p w14:paraId="4AB091E3" w14:textId="3F93A3BB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14:paraId="72D97C77" w14:textId="21C84A8A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проявл</w:t>
            </w:r>
            <w:r w:rsidR="000A76B1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умени</w:t>
            </w:r>
            <w:r w:rsidR="000A76B1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 w14:paraId="1C88DA9E" w14:textId="302DFA86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 xml:space="preserve">ирует </w:t>
            </w:r>
            <w:r w:rsidRPr="00560AB3">
              <w:rPr>
                <w:sz w:val="22"/>
                <w:szCs w:val="22"/>
              </w:rPr>
              <w:t>способности самостоятельно  давать оценку ситуации и находить выход из неё;</w:t>
            </w:r>
          </w:p>
          <w:p w14:paraId="49379CC4" w14:textId="7E8C2810" w:rsidR="00560AB3" w:rsidRPr="00560AB3" w:rsidRDefault="00560AB3" w:rsidP="000A76B1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пров</w:t>
            </w:r>
            <w:r w:rsidR="000A76B1">
              <w:rPr>
                <w:sz w:val="22"/>
                <w:szCs w:val="22"/>
              </w:rPr>
              <w:t>о</w:t>
            </w:r>
            <w:r w:rsidRPr="00560AB3">
              <w:rPr>
                <w:sz w:val="22"/>
                <w:szCs w:val="22"/>
              </w:rPr>
              <w:t>д</w:t>
            </w:r>
            <w:r w:rsidR="000A76B1">
              <w:rPr>
                <w:sz w:val="22"/>
                <w:szCs w:val="22"/>
              </w:rPr>
              <w:t>ит</w:t>
            </w:r>
            <w:r w:rsidRPr="00560AB3">
              <w:rPr>
                <w:sz w:val="22"/>
                <w:szCs w:val="22"/>
              </w:rPr>
              <w:t xml:space="preserve"> самоанализ и  коррекци</w:t>
            </w:r>
            <w:r w:rsidR="000A76B1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 xml:space="preserve">  результатов собственной  работы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7585DBF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написание конспекта</w:t>
            </w:r>
          </w:p>
          <w:p w14:paraId="2B54D851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подготовка и выступление с докладом, сообщением, презентацией</w:t>
            </w:r>
          </w:p>
          <w:p w14:paraId="70FB74D0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семинары</w:t>
            </w:r>
          </w:p>
          <w:p w14:paraId="79BD4426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учебно-практические конференции</w:t>
            </w:r>
          </w:p>
          <w:p w14:paraId="6CEC57EB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 xml:space="preserve">конкурсы </w:t>
            </w:r>
          </w:p>
          <w:p w14:paraId="41F5C4C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олимпиады</w:t>
            </w:r>
          </w:p>
          <w:p w14:paraId="0C8B3AF3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54612D48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7B6646C4" w14:textId="77777777" w:rsidTr="00004102">
        <w:tc>
          <w:tcPr>
            <w:tcW w:w="5211" w:type="dxa"/>
            <w:shd w:val="clear" w:color="auto" w:fill="auto"/>
          </w:tcPr>
          <w:p w14:paraId="054FE205" w14:textId="1A340DEC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 xml:space="preserve"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</w:t>
            </w:r>
            <w:r w:rsidR="00004102">
              <w:rPr>
                <w:sz w:val="22"/>
                <w:szCs w:val="22"/>
              </w:rPr>
              <w:t>том числе из сети Интернет</w:t>
            </w:r>
          </w:p>
        </w:tc>
        <w:tc>
          <w:tcPr>
            <w:tcW w:w="5812" w:type="dxa"/>
            <w:vMerge/>
            <w:shd w:val="clear" w:color="auto" w:fill="auto"/>
          </w:tcPr>
          <w:p w14:paraId="649E9BAD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3C72F17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4DA2E23A" w14:textId="77777777" w:rsidTr="00004102">
        <w:tc>
          <w:tcPr>
            <w:tcW w:w="5211" w:type="dxa"/>
            <w:shd w:val="clear" w:color="auto" w:fill="auto"/>
          </w:tcPr>
          <w:p w14:paraId="1DB5BD00" w14:textId="6ED4B5A2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 xml:space="preserve">умение анализировать и представлять информацию, данную в электронных форматах </w:t>
            </w:r>
            <w:r w:rsidR="00004102">
              <w:rPr>
                <w:sz w:val="22"/>
                <w:szCs w:val="22"/>
              </w:rPr>
              <w:t>на компьютере в различных видах</w:t>
            </w:r>
          </w:p>
        </w:tc>
        <w:tc>
          <w:tcPr>
            <w:tcW w:w="5812" w:type="dxa"/>
            <w:vMerge/>
            <w:shd w:val="clear" w:color="auto" w:fill="auto"/>
          </w:tcPr>
          <w:p w14:paraId="60205CC6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5494057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5F7C262F" w14:textId="77777777" w:rsidTr="00004102">
        <w:tc>
          <w:tcPr>
            <w:tcW w:w="5211" w:type="dxa"/>
            <w:shd w:val="clear" w:color="auto" w:fill="auto"/>
          </w:tcPr>
          <w:p w14:paraId="7CCD9ACA" w14:textId="3081C7FC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 w:rsidR="00004102">
              <w:rPr>
                <w:sz w:val="22"/>
                <w:szCs w:val="22"/>
              </w:rPr>
              <w:t>орм информационной безопасности</w:t>
            </w:r>
          </w:p>
        </w:tc>
        <w:tc>
          <w:tcPr>
            <w:tcW w:w="5812" w:type="dxa"/>
            <w:shd w:val="clear" w:color="auto" w:fill="auto"/>
          </w:tcPr>
          <w:p w14:paraId="76B841C6" w14:textId="3D9E5482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основными универсальными умениями информационного характера: постановка и формулирование проблемы;</w:t>
            </w:r>
            <w:r w:rsidRPr="00560AB3">
              <w:rPr>
                <w:color w:val="00021A"/>
                <w:sz w:val="22"/>
                <w:szCs w:val="22"/>
              </w:rPr>
              <w:t xml:space="preserve"> поиск и </w:t>
            </w:r>
            <w:r w:rsidRPr="00560AB3">
              <w:rPr>
                <w:sz w:val="22"/>
                <w:szCs w:val="22"/>
              </w:rPr>
              <w:t>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      </w:r>
          </w:p>
          <w:p w14:paraId="15C035A7" w14:textId="129CC4EB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широк</w:t>
            </w:r>
            <w:r w:rsidR="000A76B1">
              <w:rPr>
                <w:sz w:val="22"/>
                <w:szCs w:val="22"/>
              </w:rPr>
              <w:t>ий</w:t>
            </w:r>
            <w:r w:rsidRPr="00560AB3">
              <w:rPr>
                <w:sz w:val="22"/>
                <w:szCs w:val="22"/>
              </w:rPr>
              <w:t xml:space="preserve"> спектр умений и навыков использ</w:t>
            </w:r>
            <w:r w:rsidR="000A76B1">
              <w:rPr>
                <w:sz w:val="22"/>
                <w:szCs w:val="22"/>
              </w:rPr>
              <w:t>у</w:t>
            </w:r>
            <w:r w:rsidR="003848C2">
              <w:rPr>
                <w:sz w:val="22"/>
                <w:szCs w:val="22"/>
              </w:rPr>
              <w:t>я</w:t>
            </w:r>
            <w:r w:rsidRPr="00560AB3">
              <w:rPr>
                <w:sz w:val="22"/>
                <w:szCs w:val="22"/>
              </w:rPr>
              <w:t xml:space="preserve"> средств</w:t>
            </w:r>
            <w:r w:rsidR="000A76B1">
              <w:rPr>
                <w:sz w:val="22"/>
                <w:szCs w:val="22"/>
              </w:rPr>
              <w:t>а</w:t>
            </w:r>
            <w:r w:rsidRPr="00560AB3">
              <w:rPr>
                <w:sz w:val="22"/>
                <w:szCs w:val="22"/>
              </w:rPr>
              <w:t xml:space="preserve"> информационных и коммуникационных технологий для сбора, хранения, преобразования и передачи различных видов информации проявление навыков создания личного информационного пространства;</w:t>
            </w:r>
          </w:p>
          <w:p w14:paraId="09D710BA" w14:textId="4988B58D" w:rsidR="00560AB3" w:rsidRPr="00560AB3" w:rsidRDefault="000A76B1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осуществляет </w:t>
            </w:r>
            <w:r w:rsidR="00560AB3" w:rsidRPr="00560AB3">
              <w:rPr>
                <w:sz w:val="22"/>
                <w:szCs w:val="22"/>
              </w:rPr>
              <w:t>эффективный поиск необходимой информации;</w:t>
            </w:r>
          </w:p>
          <w:p w14:paraId="1AA966DF" w14:textId="610F4719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использ</w:t>
            </w:r>
            <w:r w:rsidR="000A76B1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 различны</w:t>
            </w:r>
            <w:r w:rsidR="000A76B1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 источник</w:t>
            </w:r>
            <w:r w:rsidR="000A76B1">
              <w:rPr>
                <w:sz w:val="22"/>
                <w:szCs w:val="22"/>
              </w:rPr>
              <w:t xml:space="preserve">и </w:t>
            </w:r>
            <w:r w:rsidRPr="00560AB3">
              <w:rPr>
                <w:sz w:val="22"/>
                <w:szCs w:val="22"/>
              </w:rPr>
              <w:t xml:space="preserve"> информации, включая электронные;</w:t>
            </w:r>
          </w:p>
          <w:p w14:paraId="6FDC2E6F" w14:textId="408C7F6B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способности самостоятельно находить и использовать необходимую информацию для выполнения поставленных учебных задач;</w:t>
            </w:r>
          </w:p>
          <w:p w14:paraId="6CEE45B8" w14:textId="5B38D6B1" w:rsidR="00560AB3" w:rsidRPr="00560AB3" w:rsidRDefault="00560AB3" w:rsidP="000A76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соблюд</w:t>
            </w:r>
            <w:r w:rsidR="000A76B1">
              <w:rPr>
                <w:sz w:val="22"/>
                <w:szCs w:val="22"/>
              </w:rPr>
              <w:t>ает</w:t>
            </w:r>
            <w:r w:rsidRPr="00560AB3">
              <w:rPr>
                <w:sz w:val="22"/>
                <w:szCs w:val="22"/>
              </w:rPr>
              <w:t xml:space="preserve"> правил</w:t>
            </w:r>
            <w:r w:rsidR="000A76B1">
              <w:rPr>
                <w:sz w:val="22"/>
                <w:szCs w:val="22"/>
              </w:rPr>
              <w:t>а</w:t>
            </w:r>
            <w:r w:rsidRPr="00560AB3">
              <w:rPr>
                <w:sz w:val="22"/>
                <w:szCs w:val="22"/>
              </w:rPr>
              <w:t xml:space="preserve"> и норм</w:t>
            </w:r>
            <w:r w:rsidR="000A76B1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техники безопасности,  гигиены, ресурсосбережения, правовых и этических норм, н</w:t>
            </w:r>
            <w:r w:rsidR="00004102">
              <w:rPr>
                <w:sz w:val="22"/>
                <w:szCs w:val="22"/>
              </w:rPr>
              <w:t>орм информационной безопасности</w:t>
            </w:r>
          </w:p>
        </w:tc>
        <w:tc>
          <w:tcPr>
            <w:tcW w:w="3969" w:type="dxa"/>
            <w:shd w:val="clear" w:color="auto" w:fill="auto"/>
          </w:tcPr>
          <w:p w14:paraId="0BF5852E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 xml:space="preserve">подготовка рефератов, докладов, курсовое проектирование, </w:t>
            </w:r>
          </w:p>
          <w:p w14:paraId="6502E763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использование электронных источников.</w:t>
            </w:r>
          </w:p>
          <w:p w14:paraId="3B73AB37" w14:textId="50ADBE63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наблюдение за навыками работы в глобальных, корпоративных и</w:t>
            </w:r>
            <w:r w:rsidR="00004102">
              <w:rPr>
                <w:sz w:val="22"/>
                <w:szCs w:val="22"/>
              </w:rPr>
              <w:t xml:space="preserve"> локальных информационных сетях</w:t>
            </w:r>
          </w:p>
        </w:tc>
      </w:tr>
      <w:tr w:rsidR="00560AB3" w:rsidRPr="00560AB3" w14:paraId="777385B3" w14:textId="77777777" w:rsidTr="00004102">
        <w:tc>
          <w:tcPr>
            <w:tcW w:w="5211" w:type="dxa"/>
            <w:shd w:val="clear" w:color="auto" w:fill="auto"/>
          </w:tcPr>
          <w:p w14:paraId="38D1C4AC" w14:textId="7BCFDEE9" w:rsidR="00560AB3" w:rsidRPr="00560AB3" w:rsidRDefault="00560AB3" w:rsidP="008F4D86">
            <w:p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</w:t>
            </w:r>
            <w:r w:rsidR="00004102">
              <w:rPr>
                <w:sz w:val="22"/>
                <w:szCs w:val="22"/>
              </w:rPr>
              <w:t>х и коммуникационных технологий</w:t>
            </w:r>
          </w:p>
        </w:tc>
        <w:tc>
          <w:tcPr>
            <w:tcW w:w="5812" w:type="dxa"/>
            <w:shd w:val="clear" w:color="auto" w:fill="auto"/>
          </w:tcPr>
          <w:p w14:paraId="6272CE07" w14:textId="55D03430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>ирует</w:t>
            </w:r>
            <w:r w:rsidRPr="00560AB3">
              <w:rPr>
                <w:sz w:val="22"/>
                <w:szCs w:val="22"/>
              </w:rPr>
              <w:t xml:space="preserve"> коммуникативн</w:t>
            </w:r>
            <w:r w:rsidR="000A76B1">
              <w:rPr>
                <w:sz w:val="22"/>
                <w:szCs w:val="22"/>
              </w:rPr>
              <w:t>ые</w:t>
            </w:r>
            <w:r w:rsidRPr="00560AB3">
              <w:rPr>
                <w:sz w:val="22"/>
                <w:szCs w:val="22"/>
              </w:rPr>
              <w:t xml:space="preserve"> способност</w:t>
            </w:r>
            <w:r w:rsidR="000A76B1">
              <w:rPr>
                <w:sz w:val="22"/>
                <w:szCs w:val="22"/>
              </w:rPr>
              <w:t>и</w:t>
            </w:r>
            <w:r w:rsidRPr="00560AB3">
              <w:rPr>
                <w:sz w:val="22"/>
                <w:szCs w:val="22"/>
              </w:rPr>
              <w:t>;</w:t>
            </w:r>
          </w:p>
          <w:p w14:paraId="6956D0AF" w14:textId="12B6804D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0A76B1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вести диалог, учитывая позицию</w:t>
            </w:r>
            <w:r w:rsidR="00004102">
              <w:rPr>
                <w:sz w:val="22"/>
                <w:szCs w:val="22"/>
              </w:rPr>
              <w:t xml:space="preserve"> других участников деятельности</w:t>
            </w:r>
          </w:p>
          <w:p w14:paraId="4290CA3A" w14:textId="1C5DF48E" w:rsidR="00560AB3" w:rsidRPr="00560AB3" w:rsidRDefault="000A76B1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</w:t>
            </w:r>
            <w:r w:rsidR="00560AB3" w:rsidRPr="00560AB3">
              <w:rPr>
                <w:sz w:val="22"/>
                <w:szCs w:val="22"/>
              </w:rPr>
              <w:t xml:space="preserve"> разрешить конфликтную ситуацию</w:t>
            </w:r>
          </w:p>
        </w:tc>
        <w:tc>
          <w:tcPr>
            <w:tcW w:w="3969" w:type="dxa"/>
            <w:shd w:val="clear" w:color="auto" w:fill="auto"/>
          </w:tcPr>
          <w:p w14:paraId="47AAE830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 xml:space="preserve">наблюдение за ролью обучающегося в группе; </w:t>
            </w:r>
          </w:p>
          <w:p w14:paraId="029A6078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 xml:space="preserve">защита реферата </w:t>
            </w:r>
          </w:p>
        </w:tc>
      </w:tr>
      <w:tr w:rsidR="00560AB3" w:rsidRPr="00560AB3" w14:paraId="41642DB4" w14:textId="77777777" w:rsidTr="00004102">
        <w:tc>
          <w:tcPr>
            <w:tcW w:w="5211" w:type="dxa"/>
            <w:shd w:val="clear" w:color="auto" w:fill="F2F2F2"/>
          </w:tcPr>
          <w:p w14:paraId="25DD2762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560AB3">
              <w:rPr>
                <w:b/>
                <w:bCs/>
                <w:iCs/>
                <w:sz w:val="22"/>
                <w:szCs w:val="22"/>
              </w:rPr>
              <w:t>Предметные результаты</w:t>
            </w:r>
          </w:p>
        </w:tc>
        <w:tc>
          <w:tcPr>
            <w:tcW w:w="5812" w:type="dxa"/>
            <w:shd w:val="clear" w:color="auto" w:fill="F2F2F2"/>
          </w:tcPr>
          <w:p w14:paraId="303C8EAE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F2F2F2"/>
          </w:tcPr>
          <w:p w14:paraId="1E3A65E8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4FA469E4" w14:textId="77777777" w:rsidTr="00004102">
        <w:tc>
          <w:tcPr>
            <w:tcW w:w="5211" w:type="dxa"/>
            <w:shd w:val="clear" w:color="auto" w:fill="auto"/>
          </w:tcPr>
          <w:p w14:paraId="3B3A239D" w14:textId="6430CBD3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сформированность представлений о роли информации и информацион</w:t>
            </w:r>
            <w:r w:rsidR="00004102">
              <w:rPr>
                <w:sz w:val="22"/>
                <w:szCs w:val="22"/>
              </w:rPr>
              <w:t>ных процессов в окружающем мире</w:t>
            </w:r>
          </w:p>
        </w:tc>
        <w:tc>
          <w:tcPr>
            <w:tcW w:w="5812" w:type="dxa"/>
            <w:shd w:val="clear" w:color="auto" w:fill="auto"/>
          </w:tcPr>
          <w:p w14:paraId="407513FA" w14:textId="3E423E7A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демонстр</w:t>
            </w:r>
            <w:r w:rsidR="000A76B1">
              <w:rPr>
                <w:sz w:val="22"/>
                <w:szCs w:val="22"/>
              </w:rPr>
              <w:t xml:space="preserve">ирует </w:t>
            </w:r>
            <w:r w:rsidR="000A76B1" w:rsidRPr="00560AB3">
              <w:rPr>
                <w:sz w:val="22"/>
                <w:szCs w:val="22"/>
              </w:rPr>
              <w:t>у</w:t>
            </w:r>
            <w:r w:rsidRPr="00560AB3">
              <w:rPr>
                <w:sz w:val="22"/>
                <w:szCs w:val="22"/>
              </w:rPr>
              <w:t xml:space="preserve">мения классифицировать информационные процессы по принятому основанию; </w:t>
            </w:r>
          </w:p>
          <w:p w14:paraId="668C44C5" w14:textId="219F9869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системой базовых знаний, отражающих вклад информатики в формирование современной научной картины мира; </w:t>
            </w:r>
          </w:p>
          <w:p w14:paraId="2E372970" w14:textId="01A279D8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оце</w:t>
            </w:r>
            <w:r w:rsidR="0073489B">
              <w:rPr>
                <w:sz w:val="22"/>
                <w:szCs w:val="22"/>
              </w:rPr>
              <w:t>нивает</w:t>
            </w:r>
            <w:r w:rsidRPr="00560AB3">
              <w:rPr>
                <w:sz w:val="22"/>
                <w:szCs w:val="22"/>
              </w:rPr>
              <w:t xml:space="preserve"> информаци</w:t>
            </w:r>
            <w:r w:rsidR="0073489B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 xml:space="preserve"> с позиций ее свойств (достоверности, объективности, полноты, актуальности и т. п.);</w:t>
            </w:r>
          </w:p>
          <w:p w14:paraId="153D686F" w14:textId="74DED136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выявл</w:t>
            </w:r>
            <w:r w:rsidR="0073489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проблем</w:t>
            </w:r>
            <w:r w:rsidR="0073489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жизнедеятельности человека в условиях информационной цивилизации и оценка предлагаемых путей их разрешения;</w:t>
            </w:r>
          </w:p>
          <w:p w14:paraId="6FDC2D62" w14:textId="5203C763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использ</w:t>
            </w:r>
            <w:r w:rsidR="0073489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ссыл</w:t>
            </w:r>
            <w:r w:rsidR="0073489B">
              <w:rPr>
                <w:sz w:val="22"/>
                <w:szCs w:val="22"/>
              </w:rPr>
              <w:t>ки</w:t>
            </w:r>
            <w:r w:rsidRPr="00560AB3">
              <w:rPr>
                <w:sz w:val="22"/>
                <w:szCs w:val="22"/>
              </w:rPr>
              <w:t xml:space="preserve"> и цитир</w:t>
            </w:r>
            <w:r w:rsidR="0073489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источник</w:t>
            </w:r>
            <w:r w:rsidR="0073489B">
              <w:rPr>
                <w:sz w:val="22"/>
                <w:szCs w:val="22"/>
              </w:rPr>
              <w:t>и</w:t>
            </w:r>
            <w:r w:rsidRPr="00560AB3">
              <w:rPr>
                <w:sz w:val="22"/>
                <w:szCs w:val="22"/>
              </w:rPr>
              <w:t xml:space="preserve"> информации;</w:t>
            </w:r>
          </w:p>
          <w:p w14:paraId="6CC5F83E" w14:textId="4E4F520F" w:rsidR="00560AB3" w:rsidRPr="00560AB3" w:rsidRDefault="00560AB3" w:rsidP="0073489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анализировать и сопоставлять различные источники информации</w:t>
            </w:r>
          </w:p>
        </w:tc>
        <w:tc>
          <w:tcPr>
            <w:tcW w:w="3969" w:type="dxa"/>
            <w:shd w:val="clear" w:color="auto" w:fill="auto"/>
          </w:tcPr>
          <w:p w14:paraId="01D15518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фронтальный опрос</w:t>
            </w:r>
          </w:p>
          <w:p w14:paraId="56BA22DA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тестирование</w:t>
            </w:r>
          </w:p>
          <w:p w14:paraId="3DD7FAB0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подготовка сообщения</w:t>
            </w:r>
          </w:p>
          <w:p w14:paraId="21B8F53A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оценка выполнения конспекта по предложенным темам (д./з)</w:t>
            </w:r>
          </w:p>
        </w:tc>
      </w:tr>
      <w:tr w:rsidR="00560AB3" w:rsidRPr="00560AB3" w14:paraId="7A941DC3" w14:textId="77777777" w:rsidTr="00004102">
        <w:tc>
          <w:tcPr>
            <w:tcW w:w="5211" w:type="dxa"/>
            <w:shd w:val="clear" w:color="auto" w:fill="auto"/>
          </w:tcPr>
          <w:p w14:paraId="717F3607" w14:textId="39E6A734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</w:t>
            </w:r>
            <w:r w:rsidR="00004102">
              <w:rPr>
                <w:sz w:val="22"/>
                <w:szCs w:val="22"/>
              </w:rPr>
              <w:t xml:space="preserve"> умение анализировать алгоритмы</w:t>
            </w:r>
          </w:p>
        </w:tc>
        <w:tc>
          <w:tcPr>
            <w:tcW w:w="5812" w:type="dxa"/>
            <w:vMerge w:val="restart"/>
            <w:shd w:val="clear" w:color="auto" w:fill="auto"/>
          </w:tcPr>
          <w:p w14:paraId="3848A174" w14:textId="62283F58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понима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программы, написанные на выбранном для изучения универсальном алгоритмическом язы</w:t>
            </w:r>
            <w:r w:rsidR="00004102">
              <w:rPr>
                <w:sz w:val="22"/>
                <w:szCs w:val="22"/>
              </w:rPr>
              <w:t>ке высокого уровня;</w:t>
            </w:r>
            <w:r w:rsidRPr="00560AB3">
              <w:rPr>
                <w:sz w:val="22"/>
                <w:szCs w:val="22"/>
              </w:rPr>
              <w:t xml:space="preserve"> </w:t>
            </w:r>
          </w:p>
          <w:p w14:paraId="5566C32B" w14:textId="4CBA7F6A" w:rsidR="00560AB3" w:rsidRPr="00560AB3" w:rsidRDefault="003848C2" w:rsidP="0073489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анализирует</w:t>
            </w:r>
            <w:r w:rsidR="00560AB3" w:rsidRPr="00560AB3">
              <w:rPr>
                <w:sz w:val="22"/>
                <w:szCs w:val="22"/>
              </w:rPr>
              <w:t xml:space="preserve"> ал</w:t>
            </w:r>
            <w:r w:rsidR="00004102">
              <w:rPr>
                <w:sz w:val="22"/>
                <w:szCs w:val="22"/>
              </w:rPr>
              <w:t>горитмы с использованием таблиц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625A3544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тестирование</w:t>
            </w:r>
          </w:p>
          <w:p w14:paraId="39BA5A14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выполнение практического задания, работы</w:t>
            </w:r>
          </w:p>
          <w:p w14:paraId="3D1E8C14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выполнение задания по поиску ошибки в предложенном алгоритме, направленном на решение поставленной задачи,</w:t>
            </w:r>
          </w:p>
          <w:p w14:paraId="57F0BACC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написание простейшей программы</w:t>
            </w:r>
          </w:p>
          <w:p w14:paraId="493B14A7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отладка готовой программы в соответствии с предъявляемыми требованиями (изменением условий)</w:t>
            </w:r>
          </w:p>
        </w:tc>
      </w:tr>
      <w:tr w:rsidR="00560AB3" w:rsidRPr="00560AB3" w14:paraId="7AAAB39E" w14:textId="77777777" w:rsidTr="00004102">
        <w:tc>
          <w:tcPr>
            <w:tcW w:w="5211" w:type="dxa"/>
            <w:shd w:val="clear" w:color="auto" w:fill="auto"/>
          </w:tcPr>
          <w:p w14:paraId="1F46AC8A" w14:textId="5A3C4C6A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 xml:space="preserve">владение типовыми приемами написания программы на алгоритмическом языке для решения стандартной задачи с использованием основных конструкций языка </w:t>
            </w:r>
            <w:r w:rsidR="00004102">
              <w:rPr>
                <w:sz w:val="22"/>
                <w:szCs w:val="22"/>
              </w:rPr>
              <w:t>программирования</w:t>
            </w:r>
          </w:p>
        </w:tc>
        <w:tc>
          <w:tcPr>
            <w:tcW w:w="5812" w:type="dxa"/>
            <w:vMerge/>
            <w:shd w:val="clear" w:color="auto" w:fill="auto"/>
          </w:tcPr>
          <w:p w14:paraId="7555F6C8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7DE94FE3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4341C93E" w14:textId="77777777" w:rsidTr="00004102">
        <w:tc>
          <w:tcPr>
            <w:tcW w:w="5211" w:type="dxa"/>
            <w:shd w:val="clear" w:color="auto" w:fill="auto"/>
          </w:tcPr>
          <w:p w14:paraId="01B9B3DB" w14:textId="1BBA1FDD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использование готовых прикладных компьютерных</w:t>
            </w:r>
            <w:r w:rsidR="00004102">
              <w:rPr>
                <w:sz w:val="22"/>
                <w:szCs w:val="22"/>
              </w:rPr>
              <w:t xml:space="preserve"> программ по профилю подготовки</w:t>
            </w:r>
          </w:p>
        </w:tc>
        <w:tc>
          <w:tcPr>
            <w:tcW w:w="5812" w:type="dxa"/>
            <w:shd w:val="clear" w:color="auto" w:fill="auto"/>
          </w:tcPr>
          <w:p w14:paraId="4C358AFC" w14:textId="07619CB8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реализ</w:t>
            </w:r>
            <w:r w:rsidR="0073489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технологи</w:t>
            </w:r>
            <w:r w:rsidR="0073489B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 xml:space="preserve"> решения конкретной задачи с помощью конкретного программного средства выбира</w:t>
            </w:r>
            <w:r w:rsidR="0073489B">
              <w:rPr>
                <w:sz w:val="22"/>
                <w:szCs w:val="22"/>
              </w:rPr>
              <w:t>я</w:t>
            </w:r>
            <w:r w:rsidRPr="00560AB3">
              <w:rPr>
                <w:sz w:val="22"/>
                <w:szCs w:val="22"/>
              </w:rPr>
              <w:t xml:space="preserve"> метод ее решения; </w:t>
            </w:r>
          </w:p>
          <w:p w14:paraId="3D21C8C1" w14:textId="231DC318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разбивать процесс решения задачи на этапы;</w:t>
            </w:r>
          </w:p>
          <w:p w14:paraId="541F7179" w14:textId="678E3463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опреде</w:t>
            </w:r>
            <w:r w:rsidR="0073489B">
              <w:rPr>
                <w:sz w:val="22"/>
                <w:szCs w:val="22"/>
              </w:rPr>
              <w:t>ляет</w:t>
            </w:r>
            <w:r w:rsidRPr="00560AB3">
              <w:rPr>
                <w:sz w:val="22"/>
                <w:szCs w:val="22"/>
              </w:rPr>
              <w:t xml:space="preserve"> по выбранному методу решения задачи, какие алгоритмические конструкции могут войти в алгоритм;</w:t>
            </w:r>
          </w:p>
          <w:p w14:paraId="22A87651" w14:textId="29B1BB51" w:rsidR="00560AB3" w:rsidRPr="00560AB3" w:rsidRDefault="00560AB3" w:rsidP="0073489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анализировать условия и возможности применения программного средс</w:t>
            </w:r>
            <w:r w:rsidR="0073489B">
              <w:rPr>
                <w:sz w:val="22"/>
                <w:szCs w:val="22"/>
              </w:rPr>
              <w:t>тва для решения типовых задач</w:t>
            </w:r>
          </w:p>
        </w:tc>
        <w:tc>
          <w:tcPr>
            <w:tcW w:w="3969" w:type="dxa"/>
            <w:shd w:val="clear" w:color="auto" w:fill="auto"/>
          </w:tcPr>
          <w:p w14:paraId="33CFBAE6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60AB3" w:rsidRPr="00560AB3" w14:paraId="37D73537" w14:textId="77777777" w:rsidTr="00004102">
        <w:tc>
          <w:tcPr>
            <w:tcW w:w="5211" w:type="dxa"/>
            <w:shd w:val="clear" w:color="auto" w:fill="auto"/>
          </w:tcPr>
          <w:p w14:paraId="4DD2387F" w14:textId="77777777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владение способами представления, хранения и обработки данных на компьютере;</w:t>
            </w:r>
          </w:p>
          <w:p w14:paraId="14CE4C56" w14:textId="17FCA174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владение компьютерными средствами представления и анал</w:t>
            </w:r>
            <w:r w:rsidR="00004102">
              <w:rPr>
                <w:sz w:val="22"/>
                <w:szCs w:val="22"/>
              </w:rPr>
              <w:t>иза данных электронных таблицах</w:t>
            </w:r>
          </w:p>
        </w:tc>
        <w:tc>
          <w:tcPr>
            <w:tcW w:w="5812" w:type="dxa"/>
            <w:shd w:val="clear" w:color="auto" w:fill="auto"/>
          </w:tcPr>
          <w:p w14:paraId="49533DCF" w14:textId="61D338E7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зна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базовы</w:t>
            </w:r>
            <w:r w:rsidR="0073489B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принцип</w:t>
            </w:r>
            <w:r w:rsidR="0073489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организации и функционирования компьютерных сетей;</w:t>
            </w:r>
          </w:p>
          <w:p w14:paraId="1976FB61" w14:textId="3115C56E" w:rsidR="00560AB3" w:rsidRPr="00560AB3" w:rsidRDefault="0073489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</w:t>
            </w:r>
            <w:r w:rsidR="00560AB3" w:rsidRPr="00560AB3">
              <w:rPr>
                <w:sz w:val="22"/>
                <w:szCs w:val="22"/>
              </w:rPr>
              <w:t>зна</w:t>
            </w:r>
            <w:r>
              <w:rPr>
                <w:sz w:val="22"/>
                <w:szCs w:val="22"/>
              </w:rPr>
              <w:t>ние</w:t>
            </w:r>
            <w:r w:rsidR="00560AB3" w:rsidRPr="00560AB3">
              <w:rPr>
                <w:sz w:val="22"/>
                <w:szCs w:val="22"/>
              </w:rPr>
              <w:t xml:space="preserve"> дискретн</w:t>
            </w:r>
            <w:r>
              <w:rPr>
                <w:sz w:val="22"/>
                <w:szCs w:val="22"/>
              </w:rPr>
              <w:t>ой</w:t>
            </w:r>
            <w:r w:rsidR="00560AB3" w:rsidRPr="00560AB3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у</w:t>
            </w:r>
            <w:r w:rsidR="00560AB3" w:rsidRPr="00560AB3">
              <w:rPr>
                <w:sz w:val="22"/>
                <w:szCs w:val="22"/>
              </w:rPr>
              <w:t xml:space="preserve"> представления информации;</w:t>
            </w:r>
          </w:p>
          <w:p w14:paraId="04966F2A" w14:textId="4A76494B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зна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способ</w:t>
            </w:r>
            <w:r w:rsidR="0073489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кодирования и декодирования информации;</w:t>
            </w:r>
          </w:p>
          <w:p w14:paraId="1A335735" w14:textId="36E6A108" w:rsidR="00560AB3" w:rsidRPr="00560AB3" w:rsidRDefault="0073489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роли информации и связанных с ней процессов в окружающем мире;</w:t>
            </w:r>
          </w:p>
          <w:p w14:paraId="3EA54187" w14:textId="1A6E256A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компьютерными средствами представления и анализа данных;</w:t>
            </w:r>
          </w:p>
          <w:p w14:paraId="0FBF9314" w14:textId="3010B08E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зна</w:t>
            </w:r>
            <w:r w:rsidR="0073489B">
              <w:rPr>
                <w:sz w:val="22"/>
                <w:szCs w:val="22"/>
              </w:rPr>
              <w:t xml:space="preserve">ет </w:t>
            </w:r>
            <w:r w:rsidRPr="00560AB3">
              <w:rPr>
                <w:sz w:val="22"/>
                <w:szCs w:val="22"/>
              </w:rPr>
              <w:t>математически</w:t>
            </w:r>
            <w:r w:rsidR="0073489B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объект</w:t>
            </w:r>
            <w:r w:rsidR="0073489B">
              <w:rPr>
                <w:sz w:val="22"/>
                <w:szCs w:val="22"/>
              </w:rPr>
              <w:t xml:space="preserve">ы </w:t>
            </w:r>
            <w:r w:rsidRPr="00560AB3">
              <w:rPr>
                <w:sz w:val="22"/>
                <w:szCs w:val="22"/>
              </w:rPr>
              <w:t xml:space="preserve">информатики; </w:t>
            </w:r>
          </w:p>
          <w:p w14:paraId="437A171E" w14:textId="0B520AD6" w:rsidR="00560AB3" w:rsidRPr="00560AB3" w:rsidRDefault="0073489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математических объектах информатики, в том числе о логических формулах</w:t>
            </w:r>
          </w:p>
        </w:tc>
        <w:tc>
          <w:tcPr>
            <w:tcW w:w="3969" w:type="dxa"/>
            <w:shd w:val="clear" w:color="auto" w:fill="auto"/>
          </w:tcPr>
          <w:p w14:paraId="3DD5C43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тестирование</w:t>
            </w:r>
          </w:p>
          <w:p w14:paraId="4CD58EE1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выполнение практической работы и подготовка отчета о проделанной работе</w:t>
            </w:r>
          </w:p>
        </w:tc>
      </w:tr>
      <w:tr w:rsidR="00560AB3" w:rsidRPr="00560AB3" w14:paraId="5F81F674" w14:textId="77777777" w:rsidTr="00004102">
        <w:tc>
          <w:tcPr>
            <w:tcW w:w="5211" w:type="dxa"/>
            <w:shd w:val="clear" w:color="auto" w:fill="auto"/>
          </w:tcPr>
          <w:p w14:paraId="562152E6" w14:textId="64339FE3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сформированность представлений о базах данных и прос</w:t>
            </w:r>
            <w:r w:rsidR="00004102">
              <w:rPr>
                <w:sz w:val="22"/>
                <w:szCs w:val="22"/>
              </w:rPr>
              <w:t>тейших средствах управления ими</w:t>
            </w:r>
          </w:p>
        </w:tc>
        <w:tc>
          <w:tcPr>
            <w:tcW w:w="5812" w:type="dxa"/>
            <w:shd w:val="clear" w:color="auto" w:fill="auto"/>
          </w:tcPr>
          <w:p w14:paraId="57762C2D" w14:textId="3F112327" w:rsidR="00560AB3" w:rsidRPr="00560AB3" w:rsidRDefault="0073489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способах хранения и простейшей обработке данных;</w:t>
            </w:r>
          </w:p>
          <w:p w14:paraId="6B89A664" w14:textId="6BC2B033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основными сведениями о базах данных и средствах доступа к ним; умение работать с ними;</w:t>
            </w:r>
          </w:p>
          <w:p w14:paraId="1AC147B0" w14:textId="0AD0C756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73489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работать с библиотеками программ;</w:t>
            </w:r>
          </w:p>
          <w:p w14:paraId="03E7DA12" w14:textId="067BEAB7" w:rsidR="00560AB3" w:rsidRPr="00560AB3" w:rsidRDefault="0073489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</w:t>
            </w:r>
            <w:r w:rsidR="00560AB3" w:rsidRPr="00560AB3">
              <w:rPr>
                <w:sz w:val="22"/>
                <w:szCs w:val="22"/>
              </w:rPr>
              <w:t>опыт использования компьютерных средств представления и анализа данных;</w:t>
            </w:r>
          </w:p>
          <w:p w14:paraId="70A5A1AE" w14:textId="0BA685A0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осуществл</w:t>
            </w:r>
            <w:r w:rsidR="0073489B">
              <w:rPr>
                <w:sz w:val="22"/>
                <w:szCs w:val="22"/>
              </w:rPr>
              <w:t>яет</w:t>
            </w:r>
            <w:r w:rsidRPr="00560AB3">
              <w:rPr>
                <w:sz w:val="22"/>
                <w:szCs w:val="22"/>
              </w:rPr>
              <w:t xml:space="preserve"> обработк</w:t>
            </w:r>
            <w:r w:rsidR="0073489B">
              <w:rPr>
                <w:sz w:val="22"/>
                <w:szCs w:val="22"/>
              </w:rPr>
              <w:t>у</w:t>
            </w:r>
            <w:r w:rsidRPr="00560AB3">
              <w:rPr>
                <w:sz w:val="22"/>
                <w:szCs w:val="22"/>
              </w:rPr>
              <w:t xml:space="preserve"> статистической информации с помощью компьютера;</w:t>
            </w:r>
          </w:p>
          <w:p w14:paraId="1D387272" w14:textId="27E8792C" w:rsidR="00560AB3" w:rsidRPr="00560AB3" w:rsidRDefault="00560AB3" w:rsidP="0073489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польз</w:t>
            </w:r>
            <w:r w:rsidR="0073489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баз</w:t>
            </w:r>
            <w:r w:rsidR="0073489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данных и справочными системами</w:t>
            </w:r>
          </w:p>
        </w:tc>
        <w:tc>
          <w:tcPr>
            <w:tcW w:w="3969" w:type="dxa"/>
            <w:shd w:val="clear" w:color="auto" w:fill="auto"/>
          </w:tcPr>
          <w:p w14:paraId="198B37FD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тестирование</w:t>
            </w:r>
          </w:p>
          <w:p w14:paraId="0CEF9DB6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выполнение практической работы и подготовка отчета о проделанной работе</w:t>
            </w:r>
          </w:p>
        </w:tc>
      </w:tr>
      <w:tr w:rsidR="00560AB3" w:rsidRPr="00560AB3" w14:paraId="3E354B3F" w14:textId="77777777" w:rsidTr="00004102">
        <w:tc>
          <w:tcPr>
            <w:tcW w:w="5211" w:type="dxa"/>
            <w:shd w:val="clear" w:color="auto" w:fill="auto"/>
          </w:tcPr>
          <w:p w14:paraId="17D8A7D8" w14:textId="5C11C715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сформированность представлений о компьютерно-математических моделях и необходимости анализа соответствия модели и м</w:t>
            </w:r>
            <w:r w:rsidR="00004102">
              <w:rPr>
                <w:sz w:val="22"/>
                <w:szCs w:val="22"/>
              </w:rPr>
              <w:t>оделируемого объекта (процесса)</w:t>
            </w:r>
          </w:p>
        </w:tc>
        <w:tc>
          <w:tcPr>
            <w:tcW w:w="5812" w:type="dxa"/>
            <w:shd w:val="clear" w:color="auto" w:fill="auto"/>
          </w:tcPr>
          <w:p w14:paraId="6DABCBED" w14:textId="3FE52092" w:rsidR="00560AB3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 xml:space="preserve">представление о компьютерных моделях; </w:t>
            </w:r>
          </w:p>
          <w:p w14:paraId="72BB47B8" w14:textId="09228A17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оц</w:t>
            </w:r>
            <w:r w:rsidR="005E333B">
              <w:rPr>
                <w:sz w:val="22"/>
                <w:szCs w:val="22"/>
              </w:rPr>
              <w:t>енивает</w:t>
            </w:r>
            <w:r w:rsidRPr="00560AB3">
              <w:rPr>
                <w:sz w:val="22"/>
                <w:szCs w:val="22"/>
              </w:rPr>
              <w:t xml:space="preserve"> адекватност</w:t>
            </w:r>
            <w:r w:rsidR="005E333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модели и моделируемого объекта, целей моделирования;</w:t>
            </w:r>
          </w:p>
          <w:p w14:paraId="15BB4B04" w14:textId="670D1730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выд</w:t>
            </w:r>
            <w:r w:rsidR="005E333B">
              <w:rPr>
                <w:sz w:val="22"/>
                <w:szCs w:val="22"/>
              </w:rPr>
              <w:t>еляет</w:t>
            </w:r>
            <w:r w:rsidRPr="00560AB3">
              <w:rPr>
                <w:sz w:val="22"/>
                <w:szCs w:val="22"/>
              </w:rPr>
              <w:t xml:space="preserve"> в исследуемой ситуации объект, субъект, модел</w:t>
            </w:r>
            <w:r w:rsidR="005E333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>;</w:t>
            </w:r>
          </w:p>
          <w:p w14:paraId="4D39A4F4" w14:textId="6192C880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выдел</w:t>
            </w:r>
            <w:r w:rsidR="005E333B">
              <w:rPr>
                <w:sz w:val="22"/>
                <w:szCs w:val="22"/>
              </w:rPr>
              <w:t xml:space="preserve">яет </w:t>
            </w:r>
            <w:r w:rsidRPr="00560AB3">
              <w:rPr>
                <w:sz w:val="22"/>
                <w:szCs w:val="22"/>
              </w:rPr>
              <w:t>среди свойств данного объекта существенны</w:t>
            </w:r>
            <w:r w:rsidR="005E333B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свойств</w:t>
            </w:r>
            <w:r w:rsidR="005E333B">
              <w:rPr>
                <w:sz w:val="22"/>
                <w:szCs w:val="22"/>
              </w:rPr>
              <w:t>а</w:t>
            </w:r>
            <w:r w:rsidRPr="00560AB3">
              <w:rPr>
                <w:sz w:val="22"/>
                <w:szCs w:val="22"/>
              </w:rPr>
              <w:t xml:space="preserve"> с точки зрения целей моделирования;</w:t>
            </w:r>
          </w:p>
          <w:p w14:paraId="377A0FF0" w14:textId="17ECE705" w:rsidR="00560AB3" w:rsidRPr="00560AB3" w:rsidRDefault="00560AB3" w:rsidP="005E333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исслед</w:t>
            </w:r>
            <w:r w:rsidR="005E333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с помощью информационных моделей структур</w:t>
            </w:r>
            <w:r w:rsidR="005E333B">
              <w:rPr>
                <w:sz w:val="22"/>
                <w:szCs w:val="22"/>
              </w:rPr>
              <w:t>у</w:t>
            </w:r>
            <w:r w:rsidRPr="00560AB3">
              <w:rPr>
                <w:sz w:val="22"/>
                <w:szCs w:val="22"/>
              </w:rPr>
              <w:t xml:space="preserve"> и поведени</w:t>
            </w:r>
            <w:r w:rsidR="005E333B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объекта в соответствии с поставленной задачей </w:t>
            </w:r>
          </w:p>
        </w:tc>
        <w:tc>
          <w:tcPr>
            <w:tcW w:w="3969" w:type="dxa"/>
            <w:shd w:val="clear" w:color="auto" w:fill="auto"/>
          </w:tcPr>
          <w:p w14:paraId="60C24839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тестирование</w:t>
            </w:r>
          </w:p>
          <w:p w14:paraId="18598AFA" w14:textId="77777777" w:rsidR="00560AB3" w:rsidRPr="00560AB3" w:rsidRDefault="00560AB3" w:rsidP="008F4D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выполнение практической работы и подготовка отчета о проделанной работе</w:t>
            </w:r>
          </w:p>
        </w:tc>
      </w:tr>
      <w:tr w:rsidR="00560AB3" w:rsidRPr="00560AB3" w14:paraId="6282AD62" w14:textId="77777777" w:rsidTr="00004102">
        <w:tc>
          <w:tcPr>
            <w:tcW w:w="5211" w:type="dxa"/>
            <w:shd w:val="clear" w:color="auto" w:fill="auto"/>
          </w:tcPr>
          <w:p w14:paraId="1D949318" w14:textId="77777777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14:paraId="67DBC613" w14:textId="335247A3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понимание основ правовых аспектов использования компьютерных программ и прав доступа к гло</w:t>
            </w:r>
            <w:r w:rsidR="00004102">
              <w:rPr>
                <w:sz w:val="22"/>
                <w:szCs w:val="22"/>
              </w:rPr>
              <w:t>бальным информационным сервисам</w:t>
            </w:r>
          </w:p>
        </w:tc>
        <w:tc>
          <w:tcPr>
            <w:tcW w:w="5812" w:type="dxa"/>
            <w:shd w:val="clear" w:color="auto" w:fill="auto"/>
          </w:tcPr>
          <w:p w14:paraId="754AB63E" w14:textId="689D0E5A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владе</w:t>
            </w:r>
            <w:r w:rsidR="005E333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нормами информационной этики и права;</w:t>
            </w:r>
          </w:p>
          <w:p w14:paraId="4E3E6594" w14:textId="18FDC23D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соблюд</w:t>
            </w:r>
            <w:r w:rsidR="005E333B">
              <w:rPr>
                <w:sz w:val="22"/>
                <w:szCs w:val="22"/>
              </w:rPr>
              <w:t>ает</w:t>
            </w:r>
            <w:r w:rsidRPr="00560AB3">
              <w:rPr>
                <w:sz w:val="22"/>
                <w:szCs w:val="22"/>
              </w:rPr>
              <w:t xml:space="preserve"> принцип</w:t>
            </w:r>
            <w:r w:rsidR="005E333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обеспечения информационной безопасности, способов и средств обеспечения надежного функционирования средств икт;</w:t>
            </w:r>
          </w:p>
          <w:p w14:paraId="4ACBBEC0" w14:textId="59947002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оцен</w:t>
            </w:r>
            <w:r w:rsidR="005E333B">
              <w:rPr>
                <w:sz w:val="22"/>
                <w:szCs w:val="22"/>
              </w:rPr>
              <w:t>ивает и организует</w:t>
            </w:r>
            <w:r w:rsidRPr="00560AB3">
              <w:rPr>
                <w:sz w:val="22"/>
                <w:szCs w:val="22"/>
              </w:rPr>
              <w:t xml:space="preserve"> информаци</w:t>
            </w:r>
            <w:r w:rsidR="005E333B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>, в том числе получаем</w:t>
            </w:r>
            <w:r w:rsidR="005E333B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из средств массовой информации, свидетельств очевидцев, интервью; </w:t>
            </w:r>
          </w:p>
          <w:p w14:paraId="05619961" w14:textId="2E99E7E0" w:rsidR="00560AB3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технических и программных средствах телекоммуникационных технологий;</w:t>
            </w:r>
          </w:p>
          <w:p w14:paraId="0C45D89C" w14:textId="77315480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зн</w:t>
            </w:r>
            <w:r w:rsidR="005E333B">
              <w:rPr>
                <w:sz w:val="22"/>
                <w:szCs w:val="22"/>
              </w:rPr>
              <w:t>ает</w:t>
            </w:r>
            <w:r w:rsidRPr="00560AB3">
              <w:rPr>
                <w:sz w:val="22"/>
                <w:szCs w:val="22"/>
              </w:rPr>
              <w:t xml:space="preserve"> способ</w:t>
            </w:r>
            <w:r w:rsidR="005E333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подключения к сети интернет;</w:t>
            </w:r>
          </w:p>
          <w:p w14:paraId="6E939F40" w14:textId="3A8399FA" w:rsidR="00560AB3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компьютерных сетях и их роли в современном мире;</w:t>
            </w:r>
          </w:p>
          <w:p w14:paraId="30515E80" w14:textId="65B6DFD0" w:rsidR="00560AB3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знает </w:t>
            </w:r>
            <w:r w:rsidR="00560AB3" w:rsidRPr="00560AB3">
              <w:rPr>
                <w:sz w:val="22"/>
                <w:szCs w:val="22"/>
              </w:rPr>
              <w:t>определение ключевых слов, фраз для поиска информации;</w:t>
            </w:r>
          </w:p>
          <w:p w14:paraId="3CA31EE8" w14:textId="6B365015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</w:t>
            </w:r>
            <w:r w:rsidR="005E333B">
              <w:rPr>
                <w:sz w:val="22"/>
                <w:szCs w:val="22"/>
              </w:rPr>
              <w:t>ет</w:t>
            </w:r>
            <w:r w:rsidRPr="00560AB3">
              <w:rPr>
                <w:sz w:val="22"/>
                <w:szCs w:val="22"/>
              </w:rPr>
              <w:t xml:space="preserve"> использовать почтовые сервисы для передачи информации;</w:t>
            </w:r>
          </w:p>
          <w:p w14:paraId="58E56BEB" w14:textId="0CAF7930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опред</w:t>
            </w:r>
            <w:r w:rsidR="005E333B">
              <w:rPr>
                <w:sz w:val="22"/>
                <w:szCs w:val="22"/>
              </w:rPr>
              <w:t>еляет</w:t>
            </w:r>
            <w:r w:rsidRPr="00560AB3">
              <w:rPr>
                <w:sz w:val="22"/>
                <w:szCs w:val="22"/>
              </w:rPr>
              <w:t xml:space="preserve"> общи</w:t>
            </w:r>
            <w:r w:rsidR="005E333B">
              <w:rPr>
                <w:sz w:val="22"/>
                <w:szCs w:val="22"/>
              </w:rPr>
              <w:t>е</w:t>
            </w:r>
            <w:r w:rsidRPr="00560AB3">
              <w:rPr>
                <w:sz w:val="22"/>
                <w:szCs w:val="22"/>
              </w:rPr>
              <w:t xml:space="preserve"> принцип</w:t>
            </w:r>
            <w:r w:rsidR="005E333B">
              <w:rPr>
                <w:sz w:val="22"/>
                <w:szCs w:val="22"/>
              </w:rPr>
              <w:t>ы</w:t>
            </w:r>
            <w:r w:rsidRPr="00560AB3">
              <w:rPr>
                <w:sz w:val="22"/>
                <w:szCs w:val="22"/>
              </w:rPr>
              <w:t xml:space="preserve"> разработки и функционирования интернет-приложений;</w:t>
            </w:r>
          </w:p>
          <w:p w14:paraId="7469F4B4" w14:textId="42C8DDBC" w:rsidR="00560AB3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способах создания и сопровождения сайта;</w:t>
            </w:r>
          </w:p>
          <w:p w14:paraId="1FDD9188" w14:textId="2EEF5116" w:rsidR="00560AB3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имеет </w:t>
            </w:r>
            <w:r w:rsidR="00560AB3" w:rsidRPr="00560AB3">
              <w:rPr>
                <w:sz w:val="22"/>
                <w:szCs w:val="22"/>
              </w:rPr>
              <w:t>представление о возможностях сетевого программного обеспечения;</w:t>
            </w:r>
          </w:p>
          <w:p w14:paraId="1224D6B7" w14:textId="0125EBE9" w:rsidR="00560AB3" w:rsidRPr="00560AB3" w:rsidRDefault="00560AB3" w:rsidP="005E333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планир</w:t>
            </w:r>
            <w:r w:rsidR="005E333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индивидуальн</w:t>
            </w:r>
            <w:r w:rsidR="005E333B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и коллективн</w:t>
            </w:r>
            <w:r w:rsidR="005E333B">
              <w:rPr>
                <w:sz w:val="22"/>
                <w:szCs w:val="22"/>
              </w:rPr>
              <w:t>ую</w:t>
            </w:r>
            <w:r w:rsidRPr="00560AB3">
              <w:rPr>
                <w:sz w:val="22"/>
                <w:szCs w:val="22"/>
              </w:rPr>
              <w:t xml:space="preserve"> деятельност</w:t>
            </w:r>
            <w:r w:rsidR="005E333B">
              <w:rPr>
                <w:sz w:val="22"/>
                <w:szCs w:val="22"/>
              </w:rPr>
              <w:t>ь</w:t>
            </w:r>
            <w:r w:rsidRPr="00560AB3">
              <w:rPr>
                <w:sz w:val="22"/>
                <w:szCs w:val="22"/>
              </w:rPr>
              <w:t xml:space="preserve"> с использованием программных инструменто</w:t>
            </w:r>
            <w:r w:rsidR="00004102">
              <w:rPr>
                <w:sz w:val="22"/>
                <w:szCs w:val="22"/>
              </w:rPr>
              <w:t>в поддержки управления проектом</w:t>
            </w:r>
          </w:p>
        </w:tc>
        <w:tc>
          <w:tcPr>
            <w:tcW w:w="3969" w:type="dxa"/>
            <w:shd w:val="clear" w:color="auto" w:fill="auto"/>
          </w:tcPr>
          <w:p w14:paraId="2A4DE8D3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наблюдение за выполнением практического задания и оценка выполнения практического задания (работы)</w:t>
            </w:r>
          </w:p>
          <w:p w14:paraId="09E99EED" w14:textId="77777777" w:rsidR="00560AB3" w:rsidRPr="00560AB3" w:rsidRDefault="00560AB3" w:rsidP="008F4D86">
            <w:pPr>
              <w:widowControl w:val="0"/>
              <w:suppressAutoHyphens/>
              <w:rPr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анализ отчета (выполняется учащимся в ходе практической работы) о результатах проделанной работы</w:t>
            </w:r>
          </w:p>
        </w:tc>
      </w:tr>
      <w:tr w:rsidR="00560AB3" w:rsidRPr="00560AB3" w14:paraId="5A9558BF" w14:textId="77777777" w:rsidTr="00004102">
        <w:tc>
          <w:tcPr>
            <w:tcW w:w="5211" w:type="dxa"/>
            <w:shd w:val="clear" w:color="auto" w:fill="auto"/>
          </w:tcPr>
          <w:p w14:paraId="706E1338" w14:textId="48585173" w:rsidR="00560AB3" w:rsidRPr="00560AB3" w:rsidRDefault="00560AB3" w:rsidP="00BC37F1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применение на практике средств защиты информации от вредоносных программ, правил личной безопасности и этики работы с информацией и средс</w:t>
            </w:r>
            <w:r w:rsidR="00BC37F1">
              <w:rPr>
                <w:sz w:val="22"/>
                <w:szCs w:val="22"/>
              </w:rPr>
              <w:t xml:space="preserve">твами коммуникаций в </w:t>
            </w:r>
            <w:r w:rsidR="00004102">
              <w:rPr>
                <w:sz w:val="22"/>
                <w:szCs w:val="22"/>
              </w:rPr>
              <w:t>Интернете</w:t>
            </w:r>
          </w:p>
        </w:tc>
        <w:tc>
          <w:tcPr>
            <w:tcW w:w="5812" w:type="dxa"/>
            <w:shd w:val="clear" w:color="auto" w:fill="auto"/>
          </w:tcPr>
          <w:p w14:paraId="49E44241" w14:textId="1CF1D0A1" w:rsidR="00560AB3" w:rsidRP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оцен</w:t>
            </w:r>
            <w:r w:rsidR="005E333B">
              <w:rPr>
                <w:sz w:val="22"/>
                <w:szCs w:val="22"/>
              </w:rPr>
              <w:t>ивает</w:t>
            </w:r>
            <w:r w:rsidRPr="00560AB3">
              <w:rPr>
                <w:sz w:val="22"/>
                <w:szCs w:val="22"/>
              </w:rPr>
              <w:t xml:space="preserve"> и организ</w:t>
            </w:r>
            <w:r w:rsidR="005E333B">
              <w:rPr>
                <w:sz w:val="22"/>
                <w:szCs w:val="22"/>
              </w:rPr>
              <w:t>ует</w:t>
            </w:r>
            <w:r w:rsidRPr="00560AB3">
              <w:rPr>
                <w:sz w:val="22"/>
                <w:szCs w:val="22"/>
              </w:rPr>
              <w:t xml:space="preserve"> информаци</w:t>
            </w:r>
            <w:r w:rsidR="005E333B">
              <w:rPr>
                <w:sz w:val="22"/>
                <w:szCs w:val="22"/>
              </w:rPr>
              <w:t>ю</w:t>
            </w:r>
            <w:r w:rsidRPr="00560AB3">
              <w:rPr>
                <w:sz w:val="22"/>
                <w:szCs w:val="22"/>
              </w:rPr>
              <w:t xml:space="preserve">, в том числе получаемой из средств массовой информации, свидетельств очевидцев, интервью; </w:t>
            </w:r>
          </w:p>
          <w:p w14:paraId="03DD5FEC" w14:textId="77777777" w:rsidR="00560AB3" w:rsidRDefault="00560AB3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560AB3">
              <w:rPr>
                <w:sz w:val="22"/>
                <w:szCs w:val="22"/>
              </w:rPr>
              <w:t>умение анализировать и сопоставлять различные источники информации</w:t>
            </w:r>
            <w:r w:rsidR="005E333B">
              <w:rPr>
                <w:sz w:val="22"/>
                <w:szCs w:val="22"/>
              </w:rPr>
              <w:t>;</w:t>
            </w:r>
          </w:p>
          <w:p w14:paraId="54CE9BA4" w14:textId="7F398C77" w:rsidR="005E333B" w:rsidRPr="00560AB3" w:rsidRDefault="005E333B" w:rsidP="008F4D8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знает способы защиты информации от </w:t>
            </w:r>
            <w:r w:rsidRPr="00560AB3">
              <w:rPr>
                <w:sz w:val="22"/>
                <w:szCs w:val="22"/>
              </w:rPr>
              <w:t>вредоносных программ</w:t>
            </w:r>
          </w:p>
        </w:tc>
        <w:tc>
          <w:tcPr>
            <w:tcW w:w="3969" w:type="dxa"/>
            <w:shd w:val="clear" w:color="auto" w:fill="auto"/>
          </w:tcPr>
          <w:p w14:paraId="1535CF3A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тестирование</w:t>
            </w:r>
          </w:p>
          <w:p w14:paraId="4C5BA615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собеседование</w:t>
            </w:r>
          </w:p>
          <w:p w14:paraId="72FF4E70" w14:textId="77777777" w:rsidR="00560AB3" w:rsidRPr="00560AB3" w:rsidRDefault="00560AB3" w:rsidP="008F4D86">
            <w:pPr>
              <w:widowControl w:val="0"/>
              <w:suppressAutoHyphens/>
              <w:rPr>
                <w:iCs/>
                <w:color w:val="000000"/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наблюдение за выполнением практического задания и оценка выполнения практического задания (работы)</w:t>
            </w:r>
          </w:p>
          <w:p w14:paraId="47712496" w14:textId="77777777" w:rsidR="00560AB3" w:rsidRPr="00560AB3" w:rsidRDefault="00560AB3" w:rsidP="008F4D86">
            <w:pPr>
              <w:widowControl w:val="0"/>
              <w:suppressAutoHyphens/>
              <w:rPr>
                <w:sz w:val="22"/>
                <w:szCs w:val="22"/>
              </w:rPr>
            </w:pPr>
            <w:r w:rsidRPr="00560AB3">
              <w:rPr>
                <w:iCs/>
                <w:color w:val="000000"/>
                <w:sz w:val="22"/>
                <w:szCs w:val="22"/>
              </w:rPr>
              <w:t>анализ отчета (выполняется учащимся в ходе практической работы) о результатах проделанной работы</w:t>
            </w:r>
          </w:p>
        </w:tc>
      </w:tr>
    </w:tbl>
    <w:p w14:paraId="614B72FC" w14:textId="5EB59362" w:rsidR="00551932" w:rsidRDefault="00551932" w:rsidP="00551932"/>
    <w:p w14:paraId="53A4B53F" w14:textId="77777777" w:rsidR="00B569A8" w:rsidRDefault="00B569A8" w:rsidP="00B569A8">
      <w:pPr>
        <w:ind w:firstLine="360"/>
        <w:jc w:val="both"/>
        <w:rPr>
          <w:rFonts w:eastAsia="Times New Roman"/>
        </w:rPr>
      </w:pPr>
    </w:p>
    <w:sectPr w:rsidR="00B569A8" w:rsidSect="00560AB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96D080" w14:textId="77777777" w:rsidR="00B60429" w:rsidRDefault="00B60429" w:rsidP="00223CF8">
      <w:r>
        <w:separator/>
      </w:r>
    </w:p>
  </w:endnote>
  <w:endnote w:type="continuationSeparator" w:id="0">
    <w:p w14:paraId="1CCF96D8" w14:textId="77777777" w:rsidR="00B60429" w:rsidRDefault="00B60429" w:rsidP="0022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3DB0B" w14:textId="77777777" w:rsidR="00A52B82" w:rsidRDefault="00A52B8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C273007" w14:textId="77777777" w:rsidR="00A52B82" w:rsidRDefault="00A52B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88584"/>
      <w:docPartObj>
        <w:docPartGallery w:val="Page Numbers (Bottom of Page)"/>
        <w:docPartUnique/>
      </w:docPartObj>
    </w:sdtPr>
    <w:sdtEndPr/>
    <w:sdtContent>
      <w:p w14:paraId="29FC2E47" w14:textId="77777777" w:rsidR="00A52B82" w:rsidRDefault="00A52B82">
        <w:pPr>
          <w:pStyle w:val="a5"/>
          <w:jc w:val="right"/>
        </w:pPr>
      </w:p>
      <w:p w14:paraId="4A883342" w14:textId="77777777" w:rsidR="00A52B82" w:rsidRDefault="00607EE6" w:rsidP="00303E3F">
        <w:pPr>
          <w:pStyle w:val="a5"/>
        </w:pPr>
      </w:p>
    </w:sdtContent>
  </w:sdt>
  <w:p w14:paraId="6623402B" w14:textId="77777777" w:rsidR="00A52B82" w:rsidRDefault="00A52B82" w:rsidP="005D39D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53CC0" w14:textId="77777777" w:rsidR="00A52B82" w:rsidRDefault="00A52B82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07EE6">
      <w:rPr>
        <w:noProof/>
      </w:rPr>
      <w:t>18</w:t>
    </w:r>
    <w:r>
      <w:rPr>
        <w:noProof/>
      </w:rPr>
      <w:fldChar w:fldCharType="end"/>
    </w:r>
  </w:p>
  <w:p w14:paraId="1A686F30" w14:textId="77777777" w:rsidR="00A52B82" w:rsidRDefault="00A52B8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Layout w:type="fixed"/>
      <w:tblLook w:val="00A0" w:firstRow="1" w:lastRow="0" w:firstColumn="1" w:lastColumn="0" w:noHBand="0" w:noVBand="0"/>
    </w:tblPr>
    <w:tblGrid>
      <w:gridCol w:w="4536"/>
      <w:gridCol w:w="459"/>
      <w:gridCol w:w="4752"/>
    </w:tblGrid>
    <w:tr w:rsidR="00A52B82" w:rsidRPr="00B57FE9" w14:paraId="09D8FF4F" w14:textId="77777777" w:rsidTr="00BF30A4">
      <w:tc>
        <w:tcPr>
          <w:tcW w:w="4536" w:type="dxa"/>
        </w:tcPr>
        <w:p w14:paraId="0F1C5C30" w14:textId="47D49569" w:rsidR="00A52B82" w:rsidRPr="003A6158" w:rsidRDefault="00607EE6" w:rsidP="00BF30A4">
          <w:pPr>
            <w:jc w:val="both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BEFDC3A" wp14:editId="7BD57ACA">
                    <wp:simplePos x="0" y="0"/>
                    <wp:positionH relativeFrom="column">
                      <wp:posOffset>-160655</wp:posOffset>
                    </wp:positionH>
                    <wp:positionV relativeFrom="paragraph">
                      <wp:posOffset>-156845</wp:posOffset>
                    </wp:positionV>
                    <wp:extent cx="7315200" cy="9525"/>
                    <wp:effectExtent l="0" t="0" r="19050" b="28575"/>
                    <wp:wrapNone/>
                    <wp:docPr id="22" name="Прямая соединительная линия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>
                            <a:xfrm>
                              <a:off x="0" y="0"/>
                              <a:ext cx="7315200" cy="952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33AA973" id="Прямая соединительная линия 2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65pt,-12.35pt" to="563.35pt,-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" strokecolor="#4a7ebb">
                    <o:lock v:ext="edit" shapetype="f"/>
                  </v:line>
                </w:pict>
              </mc:Fallback>
            </mc:AlternateContent>
          </w:r>
          <w:r w:rsidR="00A52B82" w:rsidRPr="003A6158">
            <w:rPr>
              <w:rFonts w:ascii="Arial" w:hAnsi="Arial" w:cs="Arial"/>
              <w:sz w:val="16"/>
              <w:szCs w:val="16"/>
            </w:rPr>
            <w:t xml:space="preserve">ОАО «Первоуральский новотрубный завод» | Торговая ул., </w:t>
          </w:r>
          <w:smartTag w:uri="urn:schemas-microsoft-com:office:smarttags" w:element="metricconverter">
            <w:smartTagPr>
              <w:attr w:name="ProductID" w:val="1, г"/>
            </w:smartTagPr>
            <w:r w:rsidR="00A52B82" w:rsidRPr="003A6158">
              <w:rPr>
                <w:rFonts w:ascii="Arial" w:hAnsi="Arial" w:cs="Arial"/>
                <w:sz w:val="16"/>
                <w:szCs w:val="16"/>
              </w:rPr>
              <w:t>1, г</w:t>
            </w:r>
          </w:smartTag>
          <w:r w:rsidR="00A52B82" w:rsidRPr="003A6158">
            <w:rPr>
              <w:rFonts w:ascii="Arial" w:hAnsi="Arial" w:cs="Arial"/>
              <w:sz w:val="16"/>
              <w:szCs w:val="16"/>
            </w:rPr>
            <w:t xml:space="preserve">.Первоуральск | Свердловская область, Россия | ОКПО 00186619, ОГРН 1026601503840 | ИНН/КПП 6625004271/997550001 | Тел.: +7 (3439) 27-24-79 | </w:t>
          </w:r>
          <w:hyperlink r:id="rId1" w:history="1">
            <w:r w:rsidR="00A52B82" w:rsidRPr="003A6158">
              <w:rPr>
                <w:rStyle w:val="a7"/>
                <w:rFonts w:ascii="Arial" w:hAnsi="Arial" w:cs="Arial"/>
                <w:sz w:val="16"/>
                <w:szCs w:val="16"/>
              </w:rPr>
              <w:t>www.bbmprof.ru</w:t>
            </w:r>
          </w:hyperlink>
          <w:r w:rsidR="00A52B82" w:rsidRPr="003A615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459" w:type="dxa"/>
        </w:tcPr>
        <w:p w14:paraId="4E095748" w14:textId="77777777" w:rsidR="00A52B82" w:rsidRPr="003A6158" w:rsidRDefault="00A52B82" w:rsidP="00BF30A4">
          <w:pPr>
            <w:jc w:val="both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752" w:type="dxa"/>
        </w:tcPr>
        <w:p w14:paraId="576647B0" w14:textId="77777777" w:rsidR="00A52B82" w:rsidRPr="003A6158" w:rsidRDefault="00A52B82" w:rsidP="00BF30A4">
          <w:pPr>
            <w:jc w:val="both"/>
            <w:rPr>
              <w:rFonts w:ascii="Arial" w:hAnsi="Arial" w:cs="Arial"/>
              <w:sz w:val="16"/>
              <w:szCs w:val="16"/>
            </w:rPr>
          </w:pPr>
          <w:r w:rsidRPr="003A6158">
            <w:rPr>
              <w:rFonts w:ascii="Arial" w:hAnsi="Arial" w:cs="Arial"/>
              <w:sz w:val="16"/>
              <w:szCs w:val="16"/>
            </w:rPr>
            <w:t xml:space="preserve">ГАПОУ СО «Первоуральский металлургический колледж» | Пр.Космонавтов, </w:t>
          </w:r>
          <w:smartTag w:uri="urn:schemas-microsoft-com:office:smarttags" w:element="metricconverter">
            <w:smartTagPr>
              <w:attr w:name="ProductID" w:val="1, г"/>
            </w:smartTagPr>
            <w:r w:rsidRPr="003A6158">
              <w:rPr>
                <w:rFonts w:ascii="Arial" w:hAnsi="Arial" w:cs="Arial"/>
                <w:sz w:val="16"/>
                <w:szCs w:val="16"/>
              </w:rPr>
              <w:t>1, г</w:t>
            </w:r>
          </w:smartTag>
          <w:r w:rsidRPr="003A6158">
            <w:rPr>
              <w:rFonts w:ascii="Arial" w:hAnsi="Arial" w:cs="Arial"/>
              <w:sz w:val="16"/>
              <w:szCs w:val="16"/>
            </w:rPr>
            <w:t xml:space="preserve">.Первоуральск | 623119 Свердловская область, Россия 623101 | ОКПО 00189977 ОГРН 1026601503015 | ИНН/КПП 6625008050/662501001 | Тел.: +7 (3439) 63-83-88 | </w:t>
          </w:r>
          <w:hyperlink r:id="rId2" w:history="1">
            <w:r w:rsidRPr="003A6158">
              <w:rPr>
                <w:rStyle w:val="a7"/>
                <w:rFonts w:ascii="Arial" w:hAnsi="Arial" w:cs="Arial"/>
                <w:sz w:val="16"/>
                <w:szCs w:val="16"/>
              </w:rPr>
              <w:t>www.pmk-online.ru</w:t>
            </w:r>
          </w:hyperlink>
        </w:p>
      </w:tc>
    </w:tr>
  </w:tbl>
  <w:p w14:paraId="64C74167" w14:textId="77777777" w:rsidR="00A52B82" w:rsidRDefault="00A52B82" w:rsidP="005D39D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7FF15" w14:textId="77777777" w:rsidR="00B60429" w:rsidRDefault="00B60429" w:rsidP="00223CF8">
      <w:r>
        <w:separator/>
      </w:r>
    </w:p>
  </w:footnote>
  <w:footnote w:type="continuationSeparator" w:id="0">
    <w:p w14:paraId="73953644" w14:textId="77777777" w:rsidR="00B60429" w:rsidRDefault="00B60429" w:rsidP="00223CF8">
      <w:r>
        <w:continuationSeparator/>
      </w:r>
    </w:p>
  </w:footnote>
  <w:footnote w:id="1">
    <w:p w14:paraId="5357A0C0" w14:textId="77777777" w:rsidR="00A52B82" w:rsidRDefault="00A52B82" w:rsidP="00A52B82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410A43">
        <w:t xml:space="preserve">Учебно-практический модуль (далее – УПМ) </w:t>
      </w:r>
      <w:r w:rsidRPr="003D461A">
        <w:t>–</w:t>
      </w:r>
      <w:r w:rsidRPr="00410A43">
        <w:t xml:space="preserve"> выделенная в плане и графике обучения часть дисциплин продолжительностью 2–4 недели, содержательно связанная с конкретным производственным участком АО «ПНТЗ»» (Стандарт организации №П-СТО 02.2.006 Управление системой дуального образования. Требования. Регламент методического</w:t>
      </w:r>
      <w:r>
        <w:t xml:space="preserve"> обеспечения учебного процесса)</w:t>
      </w:r>
    </w:p>
  </w:footnote>
  <w:footnote w:id="2">
    <w:p w14:paraId="63BEC129" w14:textId="77777777" w:rsidR="00A52B82" w:rsidRDefault="00A52B82" w:rsidP="00A52B82">
      <w:pPr>
        <w:pStyle w:val="af5"/>
        <w:jc w:val="both"/>
      </w:pPr>
      <w:r>
        <w:rPr>
          <w:rStyle w:val="af7"/>
        </w:rPr>
        <w:footnoteRef/>
      </w:r>
      <w:r>
        <w:t xml:space="preserve"> Информационная карта – документ, содержащий краткий перечень оборудования, технологических процессов, документации и обязанностей персонала производственного участка цеха ПНТЗ.</w:t>
      </w:r>
    </w:p>
  </w:footnote>
  <w:footnote w:id="3">
    <w:p w14:paraId="280532D0" w14:textId="77777777" w:rsidR="00A52B82" w:rsidRDefault="00A52B82" w:rsidP="00A52B82">
      <w:pPr>
        <w:pStyle w:val="af5"/>
        <w:jc w:val="both"/>
      </w:pPr>
      <w:r>
        <w:rPr>
          <w:rStyle w:val="af7"/>
        </w:rPr>
        <w:footnoteRef/>
      </w:r>
      <w:r>
        <w:t xml:space="preserve"> </w:t>
      </w:r>
      <w:r w:rsidRPr="003D461A">
        <w:t>Здесь под SoftSkills понимаются общие компетенции, рассматриваемые Обществом в качестве приоритетных и включенные в модель компетенций руководителей и специалистов ЧТПЗ</w:t>
      </w:r>
      <w:r>
        <w:t>.</w:t>
      </w:r>
    </w:p>
  </w:footnote>
  <w:footnote w:id="4">
    <w:p w14:paraId="56DE3062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АР – аудиторная работа  во взаимодействии с преподавателем (сумма ТО, ПЗ и ЛР).</w:t>
      </w:r>
    </w:p>
  </w:footnote>
  <w:footnote w:id="5">
    <w:p w14:paraId="24F3105F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СР – самостоятельная работа обучающегося (без взаимодействия с преподавателем).</w:t>
      </w:r>
    </w:p>
  </w:footnote>
  <w:footnote w:id="6">
    <w:p w14:paraId="1BC7CE27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ТО – теоретическое обучение (урок, лекция, контрольная работа, индивидуальный проект, курсовой проект (работа)).</w:t>
      </w:r>
    </w:p>
  </w:footnote>
  <w:footnote w:id="7">
    <w:p w14:paraId="5B3C6623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ПЗ – практическое занятие (в т.ч. семинар).</w:t>
      </w:r>
    </w:p>
  </w:footnote>
  <w:footnote w:id="8">
    <w:p w14:paraId="372740DB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</w:t>
      </w:r>
      <w:r w:rsidRPr="008F337D">
        <w:t>ЛР – лабораторная работа.</w:t>
      </w:r>
    </w:p>
  </w:footnote>
  <w:footnote w:id="9">
    <w:p w14:paraId="77EFD9DC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КР – контрольные работы. </w:t>
      </w:r>
      <w:r w:rsidRPr="008F337D">
        <w:t>В таблице 2.2 часы контрольных работ указываются в столбце теоретического обучения (ТО).</w:t>
      </w:r>
    </w:p>
  </w:footnote>
  <w:footnote w:id="10">
    <w:p w14:paraId="4785D7FD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ИП – индивидуальный проект.</w:t>
      </w:r>
    </w:p>
  </w:footnote>
  <w:footnote w:id="11">
    <w:p w14:paraId="74BBE38B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КП – курсовой проект (работа).</w:t>
      </w:r>
    </w:p>
  </w:footnote>
  <w:footnote w:id="12">
    <w:p w14:paraId="67153525" w14:textId="77777777" w:rsidR="00A52B82" w:rsidRDefault="00A52B82" w:rsidP="00330243">
      <w:pPr>
        <w:pStyle w:val="af5"/>
      </w:pPr>
      <w:r>
        <w:rPr>
          <w:rStyle w:val="af7"/>
        </w:rPr>
        <w:footnoteRef/>
      </w:r>
      <w:r>
        <w:t xml:space="preserve"> ПА – промежуточная аттестация.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224"/>
    <w:multiLevelType w:val="hybridMultilevel"/>
    <w:tmpl w:val="A104C080"/>
    <w:lvl w:ilvl="0" w:tplc="8A08CB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22290"/>
    <w:multiLevelType w:val="hybridMultilevel"/>
    <w:tmpl w:val="4C56FDA4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576B4"/>
    <w:multiLevelType w:val="hybridMultilevel"/>
    <w:tmpl w:val="54A017F4"/>
    <w:lvl w:ilvl="0" w:tplc="36E2CC2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76B0752"/>
    <w:multiLevelType w:val="hybridMultilevel"/>
    <w:tmpl w:val="72FCA132"/>
    <w:lvl w:ilvl="0" w:tplc="9008F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B32B9"/>
    <w:multiLevelType w:val="hybridMultilevel"/>
    <w:tmpl w:val="45B21010"/>
    <w:lvl w:ilvl="0" w:tplc="47F0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355FC"/>
    <w:multiLevelType w:val="hybridMultilevel"/>
    <w:tmpl w:val="DB061BEC"/>
    <w:lvl w:ilvl="0" w:tplc="47F03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7B173A"/>
    <w:multiLevelType w:val="hybridMultilevel"/>
    <w:tmpl w:val="8938D29C"/>
    <w:lvl w:ilvl="0" w:tplc="47F03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B55B72"/>
    <w:multiLevelType w:val="hybridMultilevel"/>
    <w:tmpl w:val="BD365E1E"/>
    <w:lvl w:ilvl="0" w:tplc="36E2CC2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F15986"/>
    <w:multiLevelType w:val="hybridMultilevel"/>
    <w:tmpl w:val="4A0C1376"/>
    <w:lvl w:ilvl="0" w:tplc="47F0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F03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C6B69"/>
    <w:multiLevelType w:val="multilevel"/>
    <w:tmpl w:val="8988B798"/>
    <w:lvl w:ilvl="0">
      <w:start w:val="1"/>
      <w:numFmt w:val="decimal"/>
      <w:pStyle w:val="1"/>
      <w:lvlText w:val="%1."/>
      <w:lvlJc w:val="left"/>
      <w:pPr>
        <w:ind w:left="100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1800"/>
      </w:pPr>
      <w:rPr>
        <w:rFonts w:hint="default"/>
      </w:rPr>
    </w:lvl>
  </w:abstractNum>
  <w:abstractNum w:abstractNumId="10" w15:restartNumberingAfterBreak="0">
    <w:nsid w:val="39B334FD"/>
    <w:multiLevelType w:val="multilevel"/>
    <w:tmpl w:val="5ED0AA1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9E83EDC"/>
    <w:multiLevelType w:val="multilevel"/>
    <w:tmpl w:val="B59CD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u w:val="single"/>
      </w:rPr>
    </w:lvl>
  </w:abstractNum>
  <w:abstractNum w:abstractNumId="12" w15:restartNumberingAfterBreak="0">
    <w:nsid w:val="3B0C01E5"/>
    <w:multiLevelType w:val="hybridMultilevel"/>
    <w:tmpl w:val="9E2A563A"/>
    <w:lvl w:ilvl="0" w:tplc="47F0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A70EA"/>
    <w:multiLevelType w:val="multilevel"/>
    <w:tmpl w:val="6B68EE72"/>
    <w:lvl w:ilvl="0">
      <w:start w:val="3"/>
      <w:numFmt w:val="decimal"/>
      <w:lvlText w:val="%1."/>
      <w:lvlJc w:val="left"/>
      <w:pPr>
        <w:ind w:left="123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4686538B"/>
    <w:multiLevelType w:val="multilevel"/>
    <w:tmpl w:val="AB3C933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5" w15:restartNumberingAfterBreak="0">
    <w:nsid w:val="49F20F62"/>
    <w:multiLevelType w:val="hybridMultilevel"/>
    <w:tmpl w:val="8F482AEA"/>
    <w:lvl w:ilvl="0" w:tplc="36E2CC2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D8F1ED0"/>
    <w:multiLevelType w:val="multilevel"/>
    <w:tmpl w:val="913C4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E11275B"/>
    <w:multiLevelType w:val="hybridMultilevel"/>
    <w:tmpl w:val="2800D6EC"/>
    <w:lvl w:ilvl="0" w:tplc="36E2CC2C">
      <w:start w:val="65535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0CC69ED"/>
    <w:multiLevelType w:val="hybridMultilevel"/>
    <w:tmpl w:val="CF847C30"/>
    <w:lvl w:ilvl="0" w:tplc="47F0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111F9"/>
    <w:multiLevelType w:val="hybridMultilevel"/>
    <w:tmpl w:val="64E4FDBC"/>
    <w:lvl w:ilvl="0" w:tplc="47F03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8951FE9"/>
    <w:multiLevelType w:val="hybridMultilevel"/>
    <w:tmpl w:val="A77A7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316ABC"/>
    <w:multiLevelType w:val="hybridMultilevel"/>
    <w:tmpl w:val="A3AA44E2"/>
    <w:lvl w:ilvl="0" w:tplc="47F0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38817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127E8"/>
    <w:multiLevelType w:val="hybridMultilevel"/>
    <w:tmpl w:val="6AFCE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A425B"/>
    <w:multiLevelType w:val="hybridMultilevel"/>
    <w:tmpl w:val="D2CA3E32"/>
    <w:lvl w:ilvl="0" w:tplc="47F0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F0338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DF6FC7"/>
    <w:multiLevelType w:val="hybridMultilevel"/>
    <w:tmpl w:val="F57AEC5A"/>
    <w:lvl w:ilvl="0" w:tplc="8296239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202BFB"/>
    <w:multiLevelType w:val="hybridMultilevel"/>
    <w:tmpl w:val="8CA28830"/>
    <w:lvl w:ilvl="0" w:tplc="0BD43E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3"/>
  </w:num>
  <w:num w:numId="4">
    <w:abstractNumId w:val="1"/>
  </w:num>
  <w:num w:numId="5">
    <w:abstractNumId w:val="24"/>
  </w:num>
  <w:num w:numId="6">
    <w:abstractNumId w:val="2"/>
  </w:num>
  <w:num w:numId="7">
    <w:abstractNumId w:val="15"/>
  </w:num>
  <w:num w:numId="8">
    <w:abstractNumId w:val="17"/>
  </w:num>
  <w:num w:numId="9">
    <w:abstractNumId w:val="7"/>
  </w:num>
  <w:num w:numId="10">
    <w:abstractNumId w:val="3"/>
  </w:num>
  <w:num w:numId="11">
    <w:abstractNumId w:val="25"/>
  </w:num>
  <w:num w:numId="12">
    <w:abstractNumId w:val="16"/>
  </w:num>
  <w:num w:numId="13">
    <w:abstractNumId w:val="10"/>
  </w:num>
  <w:num w:numId="14">
    <w:abstractNumId w:val="22"/>
  </w:num>
  <w:num w:numId="15">
    <w:abstractNumId w:val="20"/>
  </w:num>
  <w:num w:numId="16">
    <w:abstractNumId w:val="18"/>
  </w:num>
  <w:num w:numId="17">
    <w:abstractNumId w:val="21"/>
  </w:num>
  <w:num w:numId="18">
    <w:abstractNumId w:val="8"/>
  </w:num>
  <w:num w:numId="19">
    <w:abstractNumId w:val="23"/>
  </w:num>
  <w:num w:numId="20">
    <w:abstractNumId w:val="0"/>
  </w:num>
  <w:num w:numId="21">
    <w:abstractNumId w:val="4"/>
  </w:num>
  <w:num w:numId="22">
    <w:abstractNumId w:val="12"/>
  </w:num>
  <w:num w:numId="23">
    <w:abstractNumId w:val="6"/>
  </w:num>
  <w:num w:numId="24">
    <w:abstractNumId w:val="5"/>
  </w:num>
  <w:num w:numId="25">
    <w:abstractNumId w:val="19"/>
  </w:num>
  <w:num w:numId="26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5C"/>
    <w:rsid w:val="00001EA3"/>
    <w:rsid w:val="00003E65"/>
    <w:rsid w:val="00004102"/>
    <w:rsid w:val="000043B9"/>
    <w:rsid w:val="00006EBC"/>
    <w:rsid w:val="000113FE"/>
    <w:rsid w:val="0001211C"/>
    <w:rsid w:val="000173F7"/>
    <w:rsid w:val="00027BFA"/>
    <w:rsid w:val="00032875"/>
    <w:rsid w:val="00037953"/>
    <w:rsid w:val="00041B37"/>
    <w:rsid w:val="000469EE"/>
    <w:rsid w:val="00050A1D"/>
    <w:rsid w:val="0006094E"/>
    <w:rsid w:val="00071624"/>
    <w:rsid w:val="0007509B"/>
    <w:rsid w:val="00077809"/>
    <w:rsid w:val="00077F5D"/>
    <w:rsid w:val="0009145A"/>
    <w:rsid w:val="000A277E"/>
    <w:rsid w:val="000A5CDF"/>
    <w:rsid w:val="000A6D98"/>
    <w:rsid w:val="000A76B1"/>
    <w:rsid w:val="000B77EC"/>
    <w:rsid w:val="000C0574"/>
    <w:rsid w:val="000C0D55"/>
    <w:rsid w:val="000C42B4"/>
    <w:rsid w:val="000C6F30"/>
    <w:rsid w:val="000C76CB"/>
    <w:rsid w:val="000D11F2"/>
    <w:rsid w:val="000D3BF6"/>
    <w:rsid w:val="000D5C3F"/>
    <w:rsid w:val="000D674D"/>
    <w:rsid w:val="000E4FE1"/>
    <w:rsid w:val="000F36BD"/>
    <w:rsid w:val="000F5288"/>
    <w:rsid w:val="000F72A0"/>
    <w:rsid w:val="00104272"/>
    <w:rsid w:val="001239BF"/>
    <w:rsid w:val="00133852"/>
    <w:rsid w:val="0014399B"/>
    <w:rsid w:val="0014616A"/>
    <w:rsid w:val="00147B4B"/>
    <w:rsid w:val="00170062"/>
    <w:rsid w:val="001721E6"/>
    <w:rsid w:val="0017402D"/>
    <w:rsid w:val="0019212C"/>
    <w:rsid w:val="00196C5C"/>
    <w:rsid w:val="001A3384"/>
    <w:rsid w:val="001A6A71"/>
    <w:rsid w:val="001B0793"/>
    <w:rsid w:val="001B1093"/>
    <w:rsid w:val="001B1CAE"/>
    <w:rsid w:val="001B5EF1"/>
    <w:rsid w:val="001D1C5C"/>
    <w:rsid w:val="001D598C"/>
    <w:rsid w:val="001D59F2"/>
    <w:rsid w:val="001E0D55"/>
    <w:rsid w:val="001E50CF"/>
    <w:rsid w:val="001E7D58"/>
    <w:rsid w:val="00201226"/>
    <w:rsid w:val="00201973"/>
    <w:rsid w:val="00201D12"/>
    <w:rsid w:val="0020336A"/>
    <w:rsid w:val="00206484"/>
    <w:rsid w:val="002076AE"/>
    <w:rsid w:val="002167E5"/>
    <w:rsid w:val="00217AA4"/>
    <w:rsid w:val="00217BB4"/>
    <w:rsid w:val="00221FA8"/>
    <w:rsid w:val="00223CF8"/>
    <w:rsid w:val="00227948"/>
    <w:rsid w:val="00232293"/>
    <w:rsid w:val="002377C4"/>
    <w:rsid w:val="00242CD5"/>
    <w:rsid w:val="00250463"/>
    <w:rsid w:val="00252B24"/>
    <w:rsid w:val="00257FF2"/>
    <w:rsid w:val="00260E7D"/>
    <w:rsid w:val="00265010"/>
    <w:rsid w:val="00266231"/>
    <w:rsid w:val="002668C0"/>
    <w:rsid w:val="002709FF"/>
    <w:rsid w:val="00273968"/>
    <w:rsid w:val="00276342"/>
    <w:rsid w:val="002770B6"/>
    <w:rsid w:val="00281534"/>
    <w:rsid w:val="00281D97"/>
    <w:rsid w:val="00282143"/>
    <w:rsid w:val="0028270E"/>
    <w:rsid w:val="00293E38"/>
    <w:rsid w:val="002A35AC"/>
    <w:rsid w:val="002A49F2"/>
    <w:rsid w:val="002A4D16"/>
    <w:rsid w:val="002A6EC4"/>
    <w:rsid w:val="002B501F"/>
    <w:rsid w:val="002C0C39"/>
    <w:rsid w:val="002C1E55"/>
    <w:rsid w:val="002C2E7A"/>
    <w:rsid w:val="002C39EA"/>
    <w:rsid w:val="002D7126"/>
    <w:rsid w:val="002E16E5"/>
    <w:rsid w:val="002E4223"/>
    <w:rsid w:val="002E6CF3"/>
    <w:rsid w:val="002F4479"/>
    <w:rsid w:val="00303E3F"/>
    <w:rsid w:val="0030769A"/>
    <w:rsid w:val="00311E5B"/>
    <w:rsid w:val="00312BF9"/>
    <w:rsid w:val="003133E3"/>
    <w:rsid w:val="0031364A"/>
    <w:rsid w:val="00314E72"/>
    <w:rsid w:val="00315CD5"/>
    <w:rsid w:val="00322163"/>
    <w:rsid w:val="00322ACA"/>
    <w:rsid w:val="00325BEE"/>
    <w:rsid w:val="00330243"/>
    <w:rsid w:val="0033118A"/>
    <w:rsid w:val="00331A98"/>
    <w:rsid w:val="00331E2D"/>
    <w:rsid w:val="00342E22"/>
    <w:rsid w:val="00345B04"/>
    <w:rsid w:val="00351406"/>
    <w:rsid w:val="00356E9C"/>
    <w:rsid w:val="00357892"/>
    <w:rsid w:val="00364CA3"/>
    <w:rsid w:val="003745BD"/>
    <w:rsid w:val="00374D7E"/>
    <w:rsid w:val="00382B84"/>
    <w:rsid w:val="003848C2"/>
    <w:rsid w:val="00385B4A"/>
    <w:rsid w:val="00386E62"/>
    <w:rsid w:val="00394F2D"/>
    <w:rsid w:val="003A0158"/>
    <w:rsid w:val="003A447F"/>
    <w:rsid w:val="003A4C7C"/>
    <w:rsid w:val="003B5585"/>
    <w:rsid w:val="003C2C82"/>
    <w:rsid w:val="003C399A"/>
    <w:rsid w:val="003D0664"/>
    <w:rsid w:val="003D461A"/>
    <w:rsid w:val="003E04B2"/>
    <w:rsid w:val="003E0DF5"/>
    <w:rsid w:val="003E5322"/>
    <w:rsid w:val="003F41C4"/>
    <w:rsid w:val="003F47D2"/>
    <w:rsid w:val="003F7843"/>
    <w:rsid w:val="00401B0D"/>
    <w:rsid w:val="004078BD"/>
    <w:rsid w:val="00410A43"/>
    <w:rsid w:val="0041196E"/>
    <w:rsid w:val="00427B5E"/>
    <w:rsid w:val="004426E4"/>
    <w:rsid w:val="0044400A"/>
    <w:rsid w:val="00447827"/>
    <w:rsid w:val="00451EA3"/>
    <w:rsid w:val="00453BF5"/>
    <w:rsid w:val="00460328"/>
    <w:rsid w:val="004620CE"/>
    <w:rsid w:val="00480186"/>
    <w:rsid w:val="004840E6"/>
    <w:rsid w:val="00484BB9"/>
    <w:rsid w:val="00485539"/>
    <w:rsid w:val="0048734F"/>
    <w:rsid w:val="0049143E"/>
    <w:rsid w:val="0049336F"/>
    <w:rsid w:val="004A35A4"/>
    <w:rsid w:val="004B1938"/>
    <w:rsid w:val="004B1E1F"/>
    <w:rsid w:val="004B2233"/>
    <w:rsid w:val="004B3AB7"/>
    <w:rsid w:val="004B42B9"/>
    <w:rsid w:val="004C5B9D"/>
    <w:rsid w:val="004C71B9"/>
    <w:rsid w:val="004C7DB0"/>
    <w:rsid w:val="004D03F0"/>
    <w:rsid w:val="004D069F"/>
    <w:rsid w:val="004D18DE"/>
    <w:rsid w:val="004D5819"/>
    <w:rsid w:val="004D7BDD"/>
    <w:rsid w:val="004D7D6C"/>
    <w:rsid w:val="004F0F94"/>
    <w:rsid w:val="004F5CE0"/>
    <w:rsid w:val="004F6C0A"/>
    <w:rsid w:val="0051703D"/>
    <w:rsid w:val="0053197C"/>
    <w:rsid w:val="00551932"/>
    <w:rsid w:val="00560AB3"/>
    <w:rsid w:val="005672EC"/>
    <w:rsid w:val="00567C09"/>
    <w:rsid w:val="005703B5"/>
    <w:rsid w:val="00584F2F"/>
    <w:rsid w:val="00590864"/>
    <w:rsid w:val="00594F3D"/>
    <w:rsid w:val="00597179"/>
    <w:rsid w:val="005A5856"/>
    <w:rsid w:val="005A6054"/>
    <w:rsid w:val="005B060C"/>
    <w:rsid w:val="005B66AF"/>
    <w:rsid w:val="005B7E8D"/>
    <w:rsid w:val="005C0C1B"/>
    <w:rsid w:val="005C2D4F"/>
    <w:rsid w:val="005C363D"/>
    <w:rsid w:val="005C7E15"/>
    <w:rsid w:val="005D39DE"/>
    <w:rsid w:val="005D5066"/>
    <w:rsid w:val="005D527C"/>
    <w:rsid w:val="005E22F1"/>
    <w:rsid w:val="005E333B"/>
    <w:rsid w:val="005E3626"/>
    <w:rsid w:val="005E47F9"/>
    <w:rsid w:val="005F1212"/>
    <w:rsid w:val="005F40A8"/>
    <w:rsid w:val="005F4D43"/>
    <w:rsid w:val="00604153"/>
    <w:rsid w:val="00604DD7"/>
    <w:rsid w:val="00607EE6"/>
    <w:rsid w:val="00610255"/>
    <w:rsid w:val="00613FE6"/>
    <w:rsid w:val="00616C61"/>
    <w:rsid w:val="0062161D"/>
    <w:rsid w:val="00621D6E"/>
    <w:rsid w:val="006222C0"/>
    <w:rsid w:val="00630B6F"/>
    <w:rsid w:val="00631614"/>
    <w:rsid w:val="0063190F"/>
    <w:rsid w:val="00637B63"/>
    <w:rsid w:val="00645299"/>
    <w:rsid w:val="006468B7"/>
    <w:rsid w:val="006528A6"/>
    <w:rsid w:val="00652FD2"/>
    <w:rsid w:val="00653AF1"/>
    <w:rsid w:val="0065521D"/>
    <w:rsid w:val="00656022"/>
    <w:rsid w:val="00656272"/>
    <w:rsid w:val="006607D5"/>
    <w:rsid w:val="00677E21"/>
    <w:rsid w:val="00683AFF"/>
    <w:rsid w:val="00684E73"/>
    <w:rsid w:val="006879B2"/>
    <w:rsid w:val="00693905"/>
    <w:rsid w:val="00696A2E"/>
    <w:rsid w:val="006A6636"/>
    <w:rsid w:val="006B54B3"/>
    <w:rsid w:val="006C1D0F"/>
    <w:rsid w:val="006C3985"/>
    <w:rsid w:val="006C5C21"/>
    <w:rsid w:val="006C6363"/>
    <w:rsid w:val="006C7BBA"/>
    <w:rsid w:val="006D24BF"/>
    <w:rsid w:val="006D2645"/>
    <w:rsid w:val="006D2CA0"/>
    <w:rsid w:val="006D487F"/>
    <w:rsid w:val="006E2AAB"/>
    <w:rsid w:val="006E71F5"/>
    <w:rsid w:val="00705A5A"/>
    <w:rsid w:val="007105CB"/>
    <w:rsid w:val="00712187"/>
    <w:rsid w:val="0072057A"/>
    <w:rsid w:val="007228BB"/>
    <w:rsid w:val="007252BB"/>
    <w:rsid w:val="007300D5"/>
    <w:rsid w:val="0073489B"/>
    <w:rsid w:val="00741630"/>
    <w:rsid w:val="00742C46"/>
    <w:rsid w:val="00746B00"/>
    <w:rsid w:val="00747F97"/>
    <w:rsid w:val="00751DC5"/>
    <w:rsid w:val="00753EB0"/>
    <w:rsid w:val="00754181"/>
    <w:rsid w:val="00755FF1"/>
    <w:rsid w:val="00757534"/>
    <w:rsid w:val="00776F27"/>
    <w:rsid w:val="007771EB"/>
    <w:rsid w:val="007830B9"/>
    <w:rsid w:val="00786775"/>
    <w:rsid w:val="007A27B5"/>
    <w:rsid w:val="007A3BE5"/>
    <w:rsid w:val="007A6BAC"/>
    <w:rsid w:val="007B1427"/>
    <w:rsid w:val="007B1C79"/>
    <w:rsid w:val="007C3A73"/>
    <w:rsid w:val="007D167C"/>
    <w:rsid w:val="007D2E62"/>
    <w:rsid w:val="007D3A56"/>
    <w:rsid w:val="007E515D"/>
    <w:rsid w:val="007E5502"/>
    <w:rsid w:val="007F0D41"/>
    <w:rsid w:val="007F0F8C"/>
    <w:rsid w:val="007F35E5"/>
    <w:rsid w:val="007F458C"/>
    <w:rsid w:val="0081638B"/>
    <w:rsid w:val="00822F6A"/>
    <w:rsid w:val="00823154"/>
    <w:rsid w:val="00823764"/>
    <w:rsid w:val="00830720"/>
    <w:rsid w:val="00836E2F"/>
    <w:rsid w:val="00842833"/>
    <w:rsid w:val="00864BD8"/>
    <w:rsid w:val="00864FED"/>
    <w:rsid w:val="00870E2D"/>
    <w:rsid w:val="008765C8"/>
    <w:rsid w:val="00880B82"/>
    <w:rsid w:val="00880C29"/>
    <w:rsid w:val="008821B7"/>
    <w:rsid w:val="00892D01"/>
    <w:rsid w:val="00893C07"/>
    <w:rsid w:val="00896A0E"/>
    <w:rsid w:val="008A040E"/>
    <w:rsid w:val="008A38A6"/>
    <w:rsid w:val="008B218D"/>
    <w:rsid w:val="008B37C4"/>
    <w:rsid w:val="008B50BB"/>
    <w:rsid w:val="008C1F53"/>
    <w:rsid w:val="008E1C11"/>
    <w:rsid w:val="008E5B92"/>
    <w:rsid w:val="008E5F2E"/>
    <w:rsid w:val="008F337D"/>
    <w:rsid w:val="008F4D86"/>
    <w:rsid w:val="008F6418"/>
    <w:rsid w:val="00903EE2"/>
    <w:rsid w:val="009048EF"/>
    <w:rsid w:val="00906F18"/>
    <w:rsid w:val="00907E04"/>
    <w:rsid w:val="00910DD7"/>
    <w:rsid w:val="009132AC"/>
    <w:rsid w:val="00931C1B"/>
    <w:rsid w:val="00933CFA"/>
    <w:rsid w:val="00934D20"/>
    <w:rsid w:val="009426D3"/>
    <w:rsid w:val="00943A33"/>
    <w:rsid w:val="00946DE9"/>
    <w:rsid w:val="0094789C"/>
    <w:rsid w:val="00950DBE"/>
    <w:rsid w:val="00951DDA"/>
    <w:rsid w:val="0095521D"/>
    <w:rsid w:val="009613D8"/>
    <w:rsid w:val="0097259C"/>
    <w:rsid w:val="0097276F"/>
    <w:rsid w:val="00973062"/>
    <w:rsid w:val="00976F77"/>
    <w:rsid w:val="00980D61"/>
    <w:rsid w:val="0098126B"/>
    <w:rsid w:val="00986EFD"/>
    <w:rsid w:val="009920C3"/>
    <w:rsid w:val="00996386"/>
    <w:rsid w:val="00997CD6"/>
    <w:rsid w:val="00997F9C"/>
    <w:rsid w:val="009B17BB"/>
    <w:rsid w:val="009B1EE5"/>
    <w:rsid w:val="009B2EFD"/>
    <w:rsid w:val="009B5E05"/>
    <w:rsid w:val="009C2C31"/>
    <w:rsid w:val="009C4BF4"/>
    <w:rsid w:val="009C6B1F"/>
    <w:rsid w:val="009D26F8"/>
    <w:rsid w:val="009D5F2B"/>
    <w:rsid w:val="009E02C3"/>
    <w:rsid w:val="009E25DC"/>
    <w:rsid w:val="009F4C6C"/>
    <w:rsid w:val="00A171D6"/>
    <w:rsid w:val="00A34FA3"/>
    <w:rsid w:val="00A354BB"/>
    <w:rsid w:val="00A354BE"/>
    <w:rsid w:val="00A45A56"/>
    <w:rsid w:val="00A47AF0"/>
    <w:rsid w:val="00A52B82"/>
    <w:rsid w:val="00A52D2C"/>
    <w:rsid w:val="00A53256"/>
    <w:rsid w:val="00A53CD4"/>
    <w:rsid w:val="00A5463B"/>
    <w:rsid w:val="00A557D6"/>
    <w:rsid w:val="00A576E1"/>
    <w:rsid w:val="00A618B0"/>
    <w:rsid w:val="00A65761"/>
    <w:rsid w:val="00A70AE4"/>
    <w:rsid w:val="00A728CC"/>
    <w:rsid w:val="00A75EE1"/>
    <w:rsid w:val="00A76FFC"/>
    <w:rsid w:val="00A81A22"/>
    <w:rsid w:val="00A8210A"/>
    <w:rsid w:val="00A90450"/>
    <w:rsid w:val="00A90EFF"/>
    <w:rsid w:val="00A92E60"/>
    <w:rsid w:val="00A944C3"/>
    <w:rsid w:val="00AA2720"/>
    <w:rsid w:val="00AA5BEC"/>
    <w:rsid w:val="00AB1074"/>
    <w:rsid w:val="00AB330F"/>
    <w:rsid w:val="00AB5B62"/>
    <w:rsid w:val="00AC1B5B"/>
    <w:rsid w:val="00AE3522"/>
    <w:rsid w:val="00AE5BDF"/>
    <w:rsid w:val="00AF040D"/>
    <w:rsid w:val="00AF4569"/>
    <w:rsid w:val="00B003D9"/>
    <w:rsid w:val="00B11074"/>
    <w:rsid w:val="00B23CAF"/>
    <w:rsid w:val="00B23D7C"/>
    <w:rsid w:val="00B2445E"/>
    <w:rsid w:val="00B26D04"/>
    <w:rsid w:val="00B26DF9"/>
    <w:rsid w:val="00B3115F"/>
    <w:rsid w:val="00B3735A"/>
    <w:rsid w:val="00B42099"/>
    <w:rsid w:val="00B47A41"/>
    <w:rsid w:val="00B500AF"/>
    <w:rsid w:val="00B544B4"/>
    <w:rsid w:val="00B569A8"/>
    <w:rsid w:val="00B57FE9"/>
    <w:rsid w:val="00B60429"/>
    <w:rsid w:val="00B607CA"/>
    <w:rsid w:val="00B638A5"/>
    <w:rsid w:val="00B63C01"/>
    <w:rsid w:val="00B662CD"/>
    <w:rsid w:val="00B70A6C"/>
    <w:rsid w:val="00B736E7"/>
    <w:rsid w:val="00B83CA9"/>
    <w:rsid w:val="00B95138"/>
    <w:rsid w:val="00BA541B"/>
    <w:rsid w:val="00BB131C"/>
    <w:rsid w:val="00BC37F1"/>
    <w:rsid w:val="00BD01EA"/>
    <w:rsid w:val="00BD0590"/>
    <w:rsid w:val="00BD5D9E"/>
    <w:rsid w:val="00BE1868"/>
    <w:rsid w:val="00BE1A2F"/>
    <w:rsid w:val="00BE280E"/>
    <w:rsid w:val="00BF30A4"/>
    <w:rsid w:val="00C00B16"/>
    <w:rsid w:val="00C07A32"/>
    <w:rsid w:val="00C106EC"/>
    <w:rsid w:val="00C117CB"/>
    <w:rsid w:val="00C174ED"/>
    <w:rsid w:val="00C20F0C"/>
    <w:rsid w:val="00C35693"/>
    <w:rsid w:val="00C36147"/>
    <w:rsid w:val="00C36DEC"/>
    <w:rsid w:val="00C37A26"/>
    <w:rsid w:val="00C43D14"/>
    <w:rsid w:val="00C43D30"/>
    <w:rsid w:val="00C44480"/>
    <w:rsid w:val="00C51801"/>
    <w:rsid w:val="00C53EAF"/>
    <w:rsid w:val="00C54D0C"/>
    <w:rsid w:val="00C66832"/>
    <w:rsid w:val="00C70C12"/>
    <w:rsid w:val="00C727D2"/>
    <w:rsid w:val="00C85373"/>
    <w:rsid w:val="00C8734C"/>
    <w:rsid w:val="00C9119F"/>
    <w:rsid w:val="00C95EA6"/>
    <w:rsid w:val="00C97313"/>
    <w:rsid w:val="00CA0F06"/>
    <w:rsid w:val="00CA2467"/>
    <w:rsid w:val="00CA2694"/>
    <w:rsid w:val="00CB1B0D"/>
    <w:rsid w:val="00CB46FE"/>
    <w:rsid w:val="00CB4B86"/>
    <w:rsid w:val="00CC553E"/>
    <w:rsid w:val="00CC5FCF"/>
    <w:rsid w:val="00CD0F15"/>
    <w:rsid w:val="00CD1F89"/>
    <w:rsid w:val="00CD20F9"/>
    <w:rsid w:val="00CE6804"/>
    <w:rsid w:val="00CF210F"/>
    <w:rsid w:val="00CF3781"/>
    <w:rsid w:val="00CF5957"/>
    <w:rsid w:val="00D10234"/>
    <w:rsid w:val="00D120C6"/>
    <w:rsid w:val="00D14C85"/>
    <w:rsid w:val="00D1507B"/>
    <w:rsid w:val="00D15B73"/>
    <w:rsid w:val="00D16FBA"/>
    <w:rsid w:val="00D2367A"/>
    <w:rsid w:val="00D3241E"/>
    <w:rsid w:val="00D34C9A"/>
    <w:rsid w:val="00D40ABF"/>
    <w:rsid w:val="00D515A3"/>
    <w:rsid w:val="00D518C7"/>
    <w:rsid w:val="00D557EF"/>
    <w:rsid w:val="00D60191"/>
    <w:rsid w:val="00D6108A"/>
    <w:rsid w:val="00D63531"/>
    <w:rsid w:val="00D7098C"/>
    <w:rsid w:val="00D71C8B"/>
    <w:rsid w:val="00D7266C"/>
    <w:rsid w:val="00D73515"/>
    <w:rsid w:val="00D761B0"/>
    <w:rsid w:val="00D82091"/>
    <w:rsid w:val="00D83CA6"/>
    <w:rsid w:val="00D85E2A"/>
    <w:rsid w:val="00D905BB"/>
    <w:rsid w:val="00D9075C"/>
    <w:rsid w:val="00DA1529"/>
    <w:rsid w:val="00DA7B95"/>
    <w:rsid w:val="00DC02ED"/>
    <w:rsid w:val="00DC3463"/>
    <w:rsid w:val="00DC78D2"/>
    <w:rsid w:val="00DD2923"/>
    <w:rsid w:val="00DD3A4D"/>
    <w:rsid w:val="00DD6188"/>
    <w:rsid w:val="00DE0D24"/>
    <w:rsid w:val="00DE2CDA"/>
    <w:rsid w:val="00DF0AD3"/>
    <w:rsid w:val="00DF342F"/>
    <w:rsid w:val="00DF442C"/>
    <w:rsid w:val="00DF65A9"/>
    <w:rsid w:val="00E038A2"/>
    <w:rsid w:val="00E04975"/>
    <w:rsid w:val="00E120BA"/>
    <w:rsid w:val="00E130C7"/>
    <w:rsid w:val="00E13659"/>
    <w:rsid w:val="00E2094F"/>
    <w:rsid w:val="00E2306F"/>
    <w:rsid w:val="00E23165"/>
    <w:rsid w:val="00E27118"/>
    <w:rsid w:val="00E350F4"/>
    <w:rsid w:val="00E4794B"/>
    <w:rsid w:val="00E54ACB"/>
    <w:rsid w:val="00E557BF"/>
    <w:rsid w:val="00E57FD4"/>
    <w:rsid w:val="00E6015E"/>
    <w:rsid w:val="00E62072"/>
    <w:rsid w:val="00E9152A"/>
    <w:rsid w:val="00E9739B"/>
    <w:rsid w:val="00EA40D1"/>
    <w:rsid w:val="00EA5209"/>
    <w:rsid w:val="00EA6698"/>
    <w:rsid w:val="00EB1D42"/>
    <w:rsid w:val="00EB3D05"/>
    <w:rsid w:val="00EB57CF"/>
    <w:rsid w:val="00EB6DD3"/>
    <w:rsid w:val="00EC14B2"/>
    <w:rsid w:val="00EC18CC"/>
    <w:rsid w:val="00ED077E"/>
    <w:rsid w:val="00ED1246"/>
    <w:rsid w:val="00ED1B5C"/>
    <w:rsid w:val="00ED5973"/>
    <w:rsid w:val="00EE48B0"/>
    <w:rsid w:val="00EE7E56"/>
    <w:rsid w:val="00F01F6B"/>
    <w:rsid w:val="00F074D0"/>
    <w:rsid w:val="00F10089"/>
    <w:rsid w:val="00F12076"/>
    <w:rsid w:val="00F13261"/>
    <w:rsid w:val="00F239EC"/>
    <w:rsid w:val="00F253AA"/>
    <w:rsid w:val="00F31148"/>
    <w:rsid w:val="00F31365"/>
    <w:rsid w:val="00F369BA"/>
    <w:rsid w:val="00F37866"/>
    <w:rsid w:val="00F5298E"/>
    <w:rsid w:val="00F54FE5"/>
    <w:rsid w:val="00F5767D"/>
    <w:rsid w:val="00F61C48"/>
    <w:rsid w:val="00F621A2"/>
    <w:rsid w:val="00F65EA3"/>
    <w:rsid w:val="00F669BE"/>
    <w:rsid w:val="00F710FD"/>
    <w:rsid w:val="00F71536"/>
    <w:rsid w:val="00F8117A"/>
    <w:rsid w:val="00F81E98"/>
    <w:rsid w:val="00F904BF"/>
    <w:rsid w:val="00F91C8C"/>
    <w:rsid w:val="00F92860"/>
    <w:rsid w:val="00F96857"/>
    <w:rsid w:val="00F97EAE"/>
    <w:rsid w:val="00FA32EE"/>
    <w:rsid w:val="00FA3456"/>
    <w:rsid w:val="00FA5526"/>
    <w:rsid w:val="00FB2C5A"/>
    <w:rsid w:val="00FC0844"/>
    <w:rsid w:val="00FC696D"/>
    <w:rsid w:val="00FD4C3E"/>
    <w:rsid w:val="00FE0AE4"/>
    <w:rsid w:val="00FE363C"/>
    <w:rsid w:val="00FE4376"/>
    <w:rsid w:val="00FE536C"/>
    <w:rsid w:val="00FF4FE6"/>
    <w:rsid w:val="00FF69A6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4:docId w14:val="6BC800D6"/>
  <w15:docId w15:val="{611B7BD4-99E7-45D7-84B7-CBF69401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kern w:val="24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F77"/>
  </w:style>
  <w:style w:type="paragraph" w:styleId="1">
    <w:name w:val="heading 1"/>
    <w:basedOn w:val="a"/>
    <w:next w:val="a"/>
    <w:link w:val="10"/>
    <w:qFormat/>
    <w:rsid w:val="005D39DE"/>
    <w:pPr>
      <w:keepNext/>
      <w:numPr>
        <w:numId w:val="1"/>
      </w:numPr>
      <w:autoSpaceDE w:val="0"/>
      <w:autoSpaceDN w:val="0"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5D39DE"/>
    <w:pPr>
      <w:keepNext/>
      <w:keepLines/>
      <w:spacing w:before="200"/>
      <w:jc w:val="center"/>
      <w:outlineLvl w:val="1"/>
    </w:pPr>
    <w:rPr>
      <w:b/>
      <w:bCs/>
      <w:sz w:val="28"/>
      <w:szCs w:val="26"/>
    </w:rPr>
  </w:style>
  <w:style w:type="paragraph" w:styleId="5">
    <w:name w:val="heading 5"/>
    <w:basedOn w:val="a"/>
    <w:next w:val="a"/>
    <w:link w:val="50"/>
    <w:qFormat/>
    <w:rsid w:val="009B1EE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nhideWhenUsed/>
    <w:qFormat/>
    <w:locked/>
    <w:rsid w:val="006C63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locked/>
    <w:rsid w:val="006C63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D39DE"/>
    <w:rPr>
      <w:b/>
    </w:rPr>
  </w:style>
  <w:style w:type="character" w:customStyle="1" w:styleId="20">
    <w:name w:val="Заголовок 2 Знак"/>
    <w:link w:val="2"/>
    <w:locked/>
    <w:rsid w:val="005D39DE"/>
    <w:rPr>
      <w:rFonts w:ascii="Times New Roman" w:hAnsi="Times New Roman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link w:val="5"/>
    <w:locked/>
    <w:rsid w:val="009B1EE5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6C63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6C63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">
    <w:name w:val="Без интервала1"/>
    <w:rsid w:val="00AF040D"/>
    <w:rPr>
      <w:szCs w:val="22"/>
    </w:rPr>
  </w:style>
  <w:style w:type="paragraph" w:styleId="a3">
    <w:name w:val="header"/>
    <w:basedOn w:val="a"/>
    <w:link w:val="a4"/>
    <w:rsid w:val="00223C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223CF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23C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223CF8"/>
    <w:rPr>
      <w:rFonts w:ascii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223CF8"/>
    <w:pPr>
      <w:spacing w:after="100"/>
    </w:pPr>
  </w:style>
  <w:style w:type="character" w:styleId="a7">
    <w:name w:val="Hyperlink"/>
    <w:uiPriority w:val="99"/>
    <w:rsid w:val="00223CF8"/>
    <w:rPr>
      <w:rFonts w:cs="Times New Roman"/>
      <w:color w:val="0000FF"/>
      <w:u w:val="single"/>
    </w:rPr>
  </w:style>
  <w:style w:type="table" w:styleId="a8">
    <w:name w:val="Table Grid"/>
    <w:basedOn w:val="a1"/>
    <w:rsid w:val="005D39D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5D39DE"/>
    <w:pPr>
      <w:ind w:left="720"/>
      <w:contextualSpacing/>
    </w:pPr>
  </w:style>
  <w:style w:type="character" w:customStyle="1" w:styleId="apple-style-span">
    <w:name w:val="apple-style-span"/>
    <w:rsid w:val="00484BB9"/>
    <w:rPr>
      <w:rFonts w:cs="Times New Roman"/>
    </w:rPr>
  </w:style>
  <w:style w:type="character" w:customStyle="1" w:styleId="apple-converted-space">
    <w:name w:val="apple-converted-space"/>
    <w:rsid w:val="00484BB9"/>
    <w:rPr>
      <w:rFonts w:cs="Times New Roman"/>
    </w:rPr>
  </w:style>
  <w:style w:type="paragraph" w:customStyle="1" w:styleId="14">
    <w:name w:val="Заголовок оглавления1"/>
    <w:basedOn w:val="1"/>
    <w:next w:val="a"/>
    <w:rsid w:val="009B1EE5"/>
    <w:pPr>
      <w:keepLines/>
      <w:numPr>
        <w:numId w:val="0"/>
      </w:numPr>
      <w:autoSpaceDE/>
      <w:autoSpaceDN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21">
    <w:name w:val="toc 2"/>
    <w:basedOn w:val="a"/>
    <w:next w:val="a"/>
    <w:autoRedefine/>
    <w:semiHidden/>
    <w:rsid w:val="009B1EE5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3">
    <w:name w:val="toc 3"/>
    <w:basedOn w:val="a"/>
    <w:next w:val="a"/>
    <w:autoRedefine/>
    <w:semiHidden/>
    <w:rsid w:val="009B1EE5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9">
    <w:name w:val="Placeholder Text"/>
    <w:basedOn w:val="a0"/>
    <w:uiPriority w:val="99"/>
    <w:semiHidden/>
    <w:rsid w:val="00E9739B"/>
    <w:rPr>
      <w:color w:val="808080"/>
    </w:rPr>
  </w:style>
  <w:style w:type="paragraph" w:styleId="aa">
    <w:name w:val="Balloon Text"/>
    <w:basedOn w:val="a"/>
    <w:link w:val="ab"/>
    <w:rsid w:val="00E9739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9739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1D59F2"/>
    <w:pPr>
      <w:ind w:left="720"/>
      <w:contextualSpacing/>
    </w:pPr>
  </w:style>
  <w:style w:type="paragraph" w:styleId="ad">
    <w:name w:val="Body Text"/>
    <w:basedOn w:val="a"/>
    <w:link w:val="ae"/>
    <w:rsid w:val="00217AA4"/>
    <w:pPr>
      <w:spacing w:after="120"/>
    </w:pPr>
  </w:style>
  <w:style w:type="character" w:customStyle="1" w:styleId="ae">
    <w:name w:val="Основной текст Знак"/>
    <w:basedOn w:val="a0"/>
    <w:link w:val="ad"/>
    <w:rsid w:val="00217AA4"/>
    <w:rPr>
      <w:rFonts w:ascii="Times New Roman" w:hAnsi="Times New Roman"/>
      <w:sz w:val="24"/>
      <w:szCs w:val="24"/>
    </w:rPr>
  </w:style>
  <w:style w:type="paragraph" w:styleId="22">
    <w:name w:val="Body Text 2"/>
    <w:basedOn w:val="a"/>
    <w:link w:val="23"/>
    <w:rsid w:val="00217AA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17AA4"/>
    <w:rPr>
      <w:rFonts w:ascii="Times New Roman" w:hAnsi="Times New Roman"/>
      <w:sz w:val="24"/>
      <w:szCs w:val="24"/>
    </w:rPr>
  </w:style>
  <w:style w:type="paragraph" w:styleId="af">
    <w:name w:val="Body Text Indent"/>
    <w:basedOn w:val="a"/>
    <w:link w:val="af0"/>
    <w:rsid w:val="00217AA4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17AA4"/>
    <w:rPr>
      <w:rFonts w:ascii="Times New Roman" w:hAnsi="Times New Roman"/>
      <w:sz w:val="24"/>
      <w:szCs w:val="24"/>
    </w:rPr>
  </w:style>
  <w:style w:type="paragraph" w:customStyle="1" w:styleId="af1">
    <w:name w:val="Новый экспесс стиль"/>
    <w:basedOn w:val="a"/>
    <w:link w:val="af2"/>
    <w:qFormat/>
    <w:rsid w:val="00F8117A"/>
    <w:pPr>
      <w:spacing w:line="276" w:lineRule="auto"/>
      <w:ind w:firstLine="709"/>
      <w:jc w:val="both"/>
    </w:pPr>
  </w:style>
  <w:style w:type="character" w:customStyle="1" w:styleId="af2">
    <w:name w:val="Новый экспесс стиль Знак"/>
    <w:basedOn w:val="a0"/>
    <w:link w:val="af1"/>
    <w:rsid w:val="00F8117A"/>
    <w:rPr>
      <w:rFonts w:ascii="Times New Roman" w:hAnsi="Times New Roman"/>
      <w:sz w:val="24"/>
      <w:szCs w:val="24"/>
    </w:rPr>
  </w:style>
  <w:style w:type="character" w:styleId="af3">
    <w:name w:val="Emphasis"/>
    <w:aliases w:val="Игорь"/>
    <w:basedOn w:val="a0"/>
    <w:qFormat/>
    <w:locked/>
    <w:rsid w:val="006C6363"/>
    <w:rPr>
      <w:i/>
      <w:iCs/>
    </w:rPr>
  </w:style>
  <w:style w:type="paragraph" w:styleId="af4">
    <w:name w:val="No Spacing"/>
    <w:uiPriority w:val="1"/>
    <w:qFormat/>
    <w:rsid w:val="006C6363"/>
  </w:style>
  <w:style w:type="paragraph" w:styleId="af5">
    <w:name w:val="footnote text"/>
    <w:basedOn w:val="a"/>
    <w:link w:val="af6"/>
    <w:uiPriority w:val="99"/>
    <w:unhideWhenUsed/>
    <w:rsid w:val="000F72A0"/>
    <w:rPr>
      <w:rFonts w:eastAsia="Times New Roman"/>
      <w:kern w:val="0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0F72A0"/>
    <w:rPr>
      <w:rFonts w:eastAsia="Times New Roman"/>
      <w:kern w:val="0"/>
      <w:sz w:val="20"/>
      <w:szCs w:val="20"/>
    </w:rPr>
  </w:style>
  <w:style w:type="character" w:styleId="af7">
    <w:name w:val="footnote reference"/>
    <w:uiPriority w:val="99"/>
    <w:unhideWhenUsed/>
    <w:rsid w:val="000F72A0"/>
    <w:rPr>
      <w:vertAlign w:val="superscript"/>
    </w:rPr>
  </w:style>
  <w:style w:type="character" w:styleId="af8">
    <w:name w:val="annotation reference"/>
    <w:uiPriority w:val="99"/>
    <w:unhideWhenUsed/>
    <w:rsid w:val="000F72A0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0F72A0"/>
    <w:rPr>
      <w:rFonts w:eastAsia="Times New Roman"/>
      <w:kern w:val="0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0F72A0"/>
    <w:rPr>
      <w:rFonts w:eastAsia="Times New Roman"/>
      <w:kern w:val="0"/>
      <w:sz w:val="20"/>
      <w:szCs w:val="20"/>
    </w:rPr>
  </w:style>
  <w:style w:type="character" w:styleId="afb">
    <w:name w:val="FollowedHyperlink"/>
    <w:basedOn w:val="a0"/>
    <w:uiPriority w:val="99"/>
    <w:unhideWhenUsed/>
    <w:rsid w:val="00D7266C"/>
    <w:rPr>
      <w:color w:val="954F72"/>
      <w:u w:val="single"/>
    </w:rPr>
  </w:style>
  <w:style w:type="paragraph" w:customStyle="1" w:styleId="xl65">
    <w:name w:val="xl65"/>
    <w:basedOn w:val="a"/>
    <w:rsid w:val="00D7266C"/>
    <w:pPr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67">
    <w:name w:val="xl67"/>
    <w:basedOn w:val="a"/>
    <w:rsid w:val="00D72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68">
    <w:name w:val="xl68"/>
    <w:basedOn w:val="a"/>
    <w:rsid w:val="00D72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69">
    <w:name w:val="xl69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customStyle="1" w:styleId="xl70">
    <w:name w:val="xl70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kern w:val="0"/>
    </w:rPr>
  </w:style>
  <w:style w:type="paragraph" w:customStyle="1" w:styleId="xl71">
    <w:name w:val="xl71"/>
    <w:basedOn w:val="a"/>
    <w:rsid w:val="00D72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kern w:val="0"/>
    </w:rPr>
  </w:style>
  <w:style w:type="paragraph" w:styleId="afc">
    <w:name w:val="Normal (Web)"/>
    <w:basedOn w:val="a"/>
    <w:uiPriority w:val="99"/>
    <w:semiHidden/>
    <w:unhideWhenUsed/>
    <w:rsid w:val="00B662CD"/>
    <w:pPr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afd">
    <w:name w:val="Основной текст_"/>
    <w:link w:val="24"/>
    <w:locked/>
    <w:rsid w:val="00B569A8"/>
    <w:rPr>
      <w:rFonts w:eastAsia="Times New Roman"/>
      <w:sz w:val="23"/>
      <w:szCs w:val="23"/>
      <w:shd w:val="clear" w:color="auto" w:fill="FFFFFF"/>
    </w:rPr>
  </w:style>
  <w:style w:type="paragraph" w:customStyle="1" w:styleId="24">
    <w:name w:val="Основной текст2"/>
    <w:basedOn w:val="a"/>
    <w:link w:val="afd"/>
    <w:rsid w:val="00B569A8"/>
    <w:pPr>
      <w:shd w:val="clear" w:color="auto" w:fill="FFFFFF"/>
      <w:spacing w:line="0" w:lineRule="atLeast"/>
    </w:pPr>
    <w:rPr>
      <w:rFonts w:eastAsia="Times New Roman"/>
      <w:sz w:val="23"/>
      <w:szCs w:val="23"/>
    </w:rPr>
  </w:style>
  <w:style w:type="character" w:customStyle="1" w:styleId="30">
    <w:name w:val="Основной текст (3)_"/>
    <w:link w:val="31"/>
    <w:locked/>
    <w:rsid w:val="00B569A8"/>
    <w:rPr>
      <w:rFonts w:eastAsia="Times New Roman"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B569A8"/>
    <w:pPr>
      <w:shd w:val="clear" w:color="auto" w:fill="FFFFFF"/>
      <w:spacing w:line="254" w:lineRule="exact"/>
      <w:jc w:val="center"/>
    </w:pPr>
    <w:rPr>
      <w:rFonts w:eastAsia="Times New Roman"/>
      <w:sz w:val="23"/>
      <w:szCs w:val="23"/>
    </w:rPr>
  </w:style>
  <w:style w:type="paragraph" w:styleId="afe">
    <w:name w:val="annotation subject"/>
    <w:basedOn w:val="af9"/>
    <w:next w:val="af9"/>
    <w:link w:val="aff"/>
    <w:semiHidden/>
    <w:unhideWhenUsed/>
    <w:rsid w:val="008F6418"/>
    <w:rPr>
      <w:rFonts w:eastAsia="Calibri"/>
      <w:b/>
      <w:bCs/>
      <w:kern w:val="24"/>
    </w:rPr>
  </w:style>
  <w:style w:type="character" w:customStyle="1" w:styleId="aff">
    <w:name w:val="Тема примечания Знак"/>
    <w:basedOn w:val="afa"/>
    <w:link w:val="afe"/>
    <w:semiHidden/>
    <w:rsid w:val="008F6418"/>
    <w:rPr>
      <w:rFonts w:eastAsia="Times New Roman"/>
      <w:b/>
      <w:bCs/>
      <w:kern w:val="0"/>
      <w:sz w:val="20"/>
      <w:szCs w:val="20"/>
    </w:rPr>
  </w:style>
  <w:style w:type="paragraph" w:styleId="aff0">
    <w:name w:val="Revision"/>
    <w:hidden/>
    <w:uiPriority w:val="99"/>
    <w:semiHidden/>
    <w:rsid w:val="008F6418"/>
  </w:style>
  <w:style w:type="character" w:styleId="aff1">
    <w:name w:val="page number"/>
    <w:basedOn w:val="a0"/>
    <w:rsid w:val="00933CFA"/>
  </w:style>
  <w:style w:type="character" w:styleId="aff2">
    <w:name w:val="Book Title"/>
    <w:uiPriority w:val="33"/>
    <w:qFormat/>
    <w:rsid w:val="00933CFA"/>
    <w:rPr>
      <w:b/>
      <w:bCs/>
      <w:smallCaps/>
      <w:spacing w:val="5"/>
    </w:rPr>
  </w:style>
  <w:style w:type="paragraph" w:styleId="25">
    <w:name w:val="Body Text Indent 2"/>
    <w:basedOn w:val="a"/>
    <w:link w:val="26"/>
    <w:rsid w:val="00933CFA"/>
    <w:pPr>
      <w:spacing w:after="120" w:line="480" w:lineRule="auto"/>
      <w:ind w:left="283"/>
    </w:pPr>
    <w:rPr>
      <w:rFonts w:eastAsia="Times New Roman"/>
      <w:kern w:val="0"/>
    </w:rPr>
  </w:style>
  <w:style w:type="character" w:customStyle="1" w:styleId="26">
    <w:name w:val="Основной текст с отступом 2 Знак"/>
    <w:basedOn w:val="a0"/>
    <w:link w:val="25"/>
    <w:rsid w:val="00933CFA"/>
    <w:rPr>
      <w:rFonts w:eastAsia="Times New Roman"/>
      <w:kern w:val="0"/>
    </w:rPr>
  </w:style>
  <w:style w:type="paragraph" w:styleId="aff3">
    <w:name w:val="Title"/>
    <w:basedOn w:val="a"/>
    <w:next w:val="a"/>
    <w:link w:val="aff4"/>
    <w:qFormat/>
    <w:locked/>
    <w:rsid w:val="00933CFA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rsid w:val="00933CFA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aff5">
    <w:name w:val="Содержимое таблицы"/>
    <w:basedOn w:val="a"/>
    <w:rsid w:val="00933CFA"/>
    <w:pPr>
      <w:suppressLineNumbers/>
      <w:suppressAutoHyphens/>
    </w:pPr>
    <w:rPr>
      <w:rFonts w:eastAsia="Times New Roman"/>
      <w:kern w:val="0"/>
      <w:lang w:eastAsia="ar-SA"/>
    </w:rPr>
  </w:style>
  <w:style w:type="character" w:customStyle="1" w:styleId="32">
    <w:name w:val="Основной текст с отступом 3 Знак"/>
    <w:basedOn w:val="a0"/>
    <w:link w:val="33"/>
    <w:uiPriority w:val="99"/>
    <w:semiHidden/>
    <w:rsid w:val="00933CFA"/>
    <w:rPr>
      <w:rFonts w:eastAsia="Times New Roman"/>
      <w:kern w:val="0"/>
      <w:sz w:val="16"/>
      <w:szCs w:val="16"/>
    </w:rPr>
  </w:style>
  <w:style w:type="paragraph" w:styleId="33">
    <w:name w:val="Body Text Indent 3"/>
    <w:basedOn w:val="a"/>
    <w:link w:val="32"/>
    <w:uiPriority w:val="99"/>
    <w:semiHidden/>
    <w:unhideWhenUsed/>
    <w:rsid w:val="00933CFA"/>
    <w:pPr>
      <w:spacing w:after="120"/>
      <w:ind w:left="283"/>
    </w:pPr>
    <w:rPr>
      <w:rFonts w:eastAsia="Times New Roman"/>
      <w:kern w:val="0"/>
      <w:sz w:val="16"/>
      <w:szCs w:val="16"/>
    </w:rPr>
  </w:style>
  <w:style w:type="paragraph" w:customStyle="1" w:styleId="aff6">
    <w:name w:val="Знак Знак"/>
    <w:basedOn w:val="a"/>
    <w:rsid w:val="00933CF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val="en-US" w:eastAsia="en-US"/>
    </w:rPr>
  </w:style>
  <w:style w:type="paragraph" w:customStyle="1" w:styleId="ConsPlusNormal">
    <w:name w:val="ConsPlusNormal"/>
    <w:rsid w:val="00933CFA"/>
    <w:pPr>
      <w:widowControl w:val="0"/>
      <w:autoSpaceDE w:val="0"/>
      <w:autoSpaceDN w:val="0"/>
      <w:adjustRightInd w:val="0"/>
    </w:pPr>
    <w:rPr>
      <w:rFonts w:ascii="Arial" w:eastAsia="Times New Roman" w:hAnsi="Arial" w:cs="Arial"/>
      <w:kern w:val="0"/>
      <w:sz w:val="20"/>
      <w:szCs w:val="20"/>
    </w:rPr>
  </w:style>
  <w:style w:type="character" w:customStyle="1" w:styleId="fontstyle01">
    <w:name w:val="fontstyle01"/>
    <w:rsid w:val="00933CFA"/>
    <w:rPr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rsid w:val="00933CFA"/>
    <w:rPr>
      <w:b/>
      <w:bCs/>
      <w:i/>
      <w:iCs/>
      <w:color w:val="242021"/>
      <w:sz w:val="22"/>
      <w:szCs w:val="22"/>
    </w:rPr>
  </w:style>
  <w:style w:type="character" w:customStyle="1" w:styleId="fontstyle31">
    <w:name w:val="fontstyle31"/>
    <w:rsid w:val="00933CFA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41">
    <w:name w:val="fontstyle41"/>
    <w:rsid w:val="00933CFA"/>
    <w:rPr>
      <w:b/>
      <w:bCs/>
      <w:i w:val="0"/>
      <w:iCs w:val="0"/>
      <w:color w:val="242021"/>
      <w:sz w:val="22"/>
      <w:szCs w:val="22"/>
    </w:rPr>
  </w:style>
  <w:style w:type="character" w:customStyle="1" w:styleId="blk">
    <w:name w:val="blk"/>
    <w:rsid w:val="00933CFA"/>
  </w:style>
  <w:style w:type="character" w:customStyle="1" w:styleId="fontstyle11">
    <w:name w:val="fontstyle11"/>
    <w:rsid w:val="00933CFA"/>
    <w:rPr>
      <w:b/>
      <w:bCs/>
      <w:i/>
      <w:iCs/>
      <w:color w:val="242021"/>
      <w:sz w:val="22"/>
      <w:szCs w:val="22"/>
    </w:rPr>
  </w:style>
  <w:style w:type="character" w:customStyle="1" w:styleId="fontstyle51">
    <w:name w:val="fontstyle51"/>
    <w:basedOn w:val="a0"/>
    <w:rsid w:val="000113FE"/>
    <w:rPr>
      <w:b/>
      <w:bCs/>
      <w:i/>
      <w:iCs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helpipe.ru/about/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book.ru/publisher/3732" TargetMode="Externa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bbmprof.ru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mk-online.ru" TargetMode="External"/><Relationship Id="rId1" Type="http://schemas.openxmlformats.org/officeDocument/2006/relationships/hyperlink" Target="http://www.bbmprof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_Okhokhonina\Documents\&#1056;&#1055;\&#1053;&#1040;%20&#1047;&#1040;&#1065;&#1048;&#1058;&#1059;\&#1058;&#1082;&#1072;&#1095;&#1091;&#1082;_&#1060;&#1080;&#1079;&#1080;&#1082;&#1072;_&#1088;&#1072;&#1073;&#1086;&#1095;&#1077;&#1077;\&#1048;&#1085;&#1092;&#1086;&#1088;&#1084;&#1072;&#1090;&#1080;&#1082;&#1072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EA2B8982B02496DA0C8801DCE60C7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52E339-D35F-4ACD-8C4B-DD5304D5903D}"/>
      </w:docPartPr>
      <w:docPartBody>
        <w:p w:rsidR="00AA14C5" w:rsidRDefault="00414173" w:rsidP="00414173">
          <w:pPr>
            <w:pStyle w:val="1EA2B8982B02496DA0C8801DCE60C7A12"/>
          </w:pPr>
          <w:r w:rsidRPr="006C6363">
            <w:rPr>
              <w:rStyle w:val="a3"/>
              <w:vanish/>
            </w:rPr>
            <w:t>Выберите элемент.</w:t>
          </w:r>
        </w:p>
      </w:docPartBody>
    </w:docPart>
    <w:docPart>
      <w:docPartPr>
        <w:name w:val="6DE80129A5FE44ED84F6FF7CBE6DB1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613794-2C95-4851-B344-F604996400F0}"/>
      </w:docPartPr>
      <w:docPartBody>
        <w:p w:rsidR="00AA14C5" w:rsidRDefault="00AA14C5">
          <w:pPr>
            <w:pStyle w:val="6DE80129A5FE44ED84F6FF7CBE6DB1F0"/>
          </w:pPr>
          <w:r w:rsidRPr="00DA28D5">
            <w:rPr>
              <w:rStyle w:val="a3"/>
            </w:rPr>
            <w:t>Место для ввода текста.</w:t>
          </w:r>
        </w:p>
      </w:docPartBody>
    </w:docPart>
    <w:docPart>
      <w:docPartPr>
        <w:name w:val="84F2EC2700644FC5B7BED44343C354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C7729A-B7EE-4085-B645-49AC17C3863C}"/>
      </w:docPartPr>
      <w:docPartBody>
        <w:p w:rsidR="00AA14C5" w:rsidRDefault="00AA14C5">
          <w:pPr>
            <w:pStyle w:val="84F2EC2700644FC5B7BED44343C3544D"/>
          </w:pPr>
          <w:r w:rsidRPr="00224877">
            <w:rPr>
              <w:rStyle w:val="a3"/>
            </w:rPr>
            <w:t>Место для ввода текста.</w:t>
          </w:r>
        </w:p>
      </w:docPartBody>
    </w:docPart>
    <w:docPart>
      <w:docPartPr>
        <w:name w:val="4F3CB05785D24052B42E1CAAACF3BE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3A6C40-A0BA-485A-9553-1292D18235B5}"/>
      </w:docPartPr>
      <w:docPartBody>
        <w:p w:rsidR="00CD45A9" w:rsidRDefault="00781500" w:rsidP="00781500">
          <w:pPr>
            <w:pStyle w:val="4F3CB05785D24052B42E1CAAACF3BED0"/>
          </w:pPr>
          <w:r w:rsidRPr="00224877">
            <w:rPr>
              <w:rStyle w:val="a3"/>
            </w:rPr>
            <w:t>Место для ввода текста.</w:t>
          </w:r>
        </w:p>
      </w:docPartBody>
    </w:docPart>
    <w:docPart>
      <w:docPartPr>
        <w:name w:val="64AB00DB41534047B8EC53B78ED483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B9303F-ED21-4B7C-B230-71DC8C7CB40F}"/>
      </w:docPartPr>
      <w:docPartBody>
        <w:p w:rsidR="00CD45A9" w:rsidRDefault="00781500" w:rsidP="00781500">
          <w:pPr>
            <w:pStyle w:val="64AB00DB41534047B8EC53B78ED4836B"/>
          </w:pPr>
          <w:r w:rsidRPr="00224877">
            <w:rPr>
              <w:rStyle w:val="a3"/>
            </w:rPr>
            <w:t>Место для ввода текста.</w:t>
          </w:r>
        </w:p>
      </w:docPartBody>
    </w:docPart>
    <w:docPart>
      <w:docPartPr>
        <w:name w:val="A538BE1EE180495689484D52E96A23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52B3AC-DC37-4D08-83C5-CDA65DEA99A6}"/>
      </w:docPartPr>
      <w:docPartBody>
        <w:p w:rsidR="00604B90" w:rsidRDefault="00CD45A9" w:rsidP="00CD45A9">
          <w:pPr>
            <w:pStyle w:val="A538BE1EE180495689484D52E96A23F7"/>
          </w:pPr>
          <w:r w:rsidRPr="00224877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22675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A6796-C231-4AED-A54D-5DE660D780DA}"/>
      </w:docPartPr>
      <w:docPartBody>
        <w:p w:rsidR="003F1219" w:rsidRDefault="003F1219"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441B9A-FA97-4EE2-B43A-2CF8D9A11327}"/>
      </w:docPartPr>
      <w:docPartBody>
        <w:p w:rsidR="00C579C2" w:rsidRDefault="00B67F8A"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07E984173F4D988708E1CE210EC4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929D8B-612D-459D-BEB6-B162474EA4BE}"/>
      </w:docPartPr>
      <w:docPartBody>
        <w:p w:rsidR="001E47B9" w:rsidRDefault="00E14EC6" w:rsidP="00E14EC6">
          <w:pPr>
            <w:pStyle w:val="4507E984173F4D988708E1CE210EC42F"/>
          </w:pPr>
          <w:r w:rsidRPr="002E1ACD">
            <w:rPr>
              <w:rStyle w:val="a3"/>
            </w:rPr>
            <w:t>Выберите элемент.</w:t>
          </w:r>
        </w:p>
      </w:docPartBody>
    </w:docPart>
    <w:docPart>
      <w:docPartPr>
        <w:name w:val="903C2E1318BE41EEAF1F7DAEE52802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EF08CC-8914-4411-90A5-1D4BC679ECF3}"/>
      </w:docPartPr>
      <w:docPartBody>
        <w:p w:rsidR="00822AA7" w:rsidRDefault="00822AA7" w:rsidP="00822AA7">
          <w:pPr>
            <w:pStyle w:val="903C2E1318BE41EEAF1F7DAEE52802B6"/>
          </w:pPr>
          <w:r w:rsidRPr="00DA28D5">
            <w:rPr>
              <w:rStyle w:val="a3"/>
            </w:rPr>
            <w:t>Выберите элемент.</w:t>
          </w:r>
        </w:p>
      </w:docPartBody>
    </w:docPart>
    <w:docPart>
      <w:docPartPr>
        <w:name w:val="1072CD6B759D4FD78E13622EB547AA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5820A2-24B9-4D6A-BF72-F382E9EA557D}"/>
      </w:docPartPr>
      <w:docPartBody>
        <w:p w:rsidR="00822AA7" w:rsidRDefault="00822AA7" w:rsidP="00822AA7">
          <w:pPr>
            <w:pStyle w:val="1072CD6B759D4FD78E13622EB547AABC"/>
          </w:pPr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9E9C332B77341D1B4A9254CA01ED0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333E8C-1CA4-439E-A4D4-6B439722178C}"/>
      </w:docPartPr>
      <w:docPartBody>
        <w:p w:rsidR="00822AA7" w:rsidRDefault="00822AA7" w:rsidP="00822AA7">
          <w:pPr>
            <w:pStyle w:val="09E9C332B77341D1B4A9254CA01ED01D"/>
          </w:pPr>
          <w:r w:rsidRPr="00224877">
            <w:rPr>
              <w:rStyle w:val="a3"/>
            </w:rPr>
            <w:t>Место для ввода текста.</w:t>
          </w:r>
        </w:p>
      </w:docPartBody>
    </w:docPart>
    <w:docPart>
      <w:docPartPr>
        <w:name w:val="B4D1D41D024F4513A17982EC1BBCDAE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D9FBA3-0330-4A50-8EAD-5AF85F19661F}"/>
      </w:docPartPr>
      <w:docPartBody>
        <w:p w:rsidR="00822AA7" w:rsidRDefault="00822AA7" w:rsidP="00822AA7">
          <w:pPr>
            <w:pStyle w:val="B4D1D41D024F4513A17982EC1BBCDAED"/>
          </w:pPr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2C6BD9E705BE4F399A34E0F795585B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64701A-FE9D-4F98-AAE4-B0D2D10F00DC}"/>
      </w:docPartPr>
      <w:docPartBody>
        <w:p w:rsidR="00822AA7" w:rsidRDefault="00822AA7" w:rsidP="00822AA7">
          <w:pPr>
            <w:pStyle w:val="2C6BD9E705BE4F399A34E0F795585BA3"/>
          </w:pPr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3F9253A7167D4A15B73A3BF95B0050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5E103D-7AA9-4890-BF72-63BDA57CED5C}"/>
      </w:docPartPr>
      <w:docPartBody>
        <w:p w:rsidR="00822AA7" w:rsidRDefault="00822AA7" w:rsidP="00822AA7">
          <w:pPr>
            <w:pStyle w:val="3F9253A7167D4A15B73A3BF95B00506C"/>
          </w:pPr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6D3034CB72D744FE89ECB9ACC630F0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3136A-D55B-4A2A-A81E-83D56D89D93E}"/>
      </w:docPartPr>
      <w:docPartBody>
        <w:p w:rsidR="00822AA7" w:rsidRDefault="00822AA7" w:rsidP="00822AA7">
          <w:pPr>
            <w:pStyle w:val="6D3034CB72D744FE89ECB9ACC630F06C"/>
          </w:pPr>
          <w:r w:rsidRPr="00DA28D5">
            <w:rPr>
              <w:rStyle w:val="a3"/>
            </w:rPr>
            <w:t>Выберите элемент.</w:t>
          </w:r>
        </w:p>
      </w:docPartBody>
    </w:docPart>
    <w:docPart>
      <w:docPartPr>
        <w:name w:val="61962C7601E7438BAF91DB1CC6AAD9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ED9A95-5507-4188-B172-2C323176E7ED}"/>
      </w:docPartPr>
      <w:docPartBody>
        <w:p w:rsidR="00822AA7" w:rsidRDefault="00822AA7" w:rsidP="00822AA7">
          <w:pPr>
            <w:pStyle w:val="61962C7601E7438BAF91DB1CC6AAD907"/>
          </w:pPr>
          <w:r w:rsidRPr="00DA28D5">
            <w:rPr>
              <w:rStyle w:val="a3"/>
            </w:rPr>
            <w:t>Выберите элемент.</w:t>
          </w:r>
        </w:p>
      </w:docPartBody>
    </w:docPart>
    <w:docPart>
      <w:docPartPr>
        <w:name w:val="ACEFA6ECF18B42539C1FF04E960FBA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A2546C-59D8-4DF7-9E1E-00B45F9B83C7}"/>
      </w:docPartPr>
      <w:docPartBody>
        <w:p w:rsidR="00822AA7" w:rsidRDefault="00822AA7" w:rsidP="00822AA7">
          <w:pPr>
            <w:pStyle w:val="ACEFA6ECF18B42539C1FF04E960FBA0C"/>
          </w:pPr>
          <w:r w:rsidRPr="001F0007">
            <w:rPr>
              <w:rStyle w:val="a3"/>
            </w:rPr>
            <w:t>Место для ввода текста.</w:t>
          </w:r>
        </w:p>
      </w:docPartBody>
    </w:docPart>
    <w:docPart>
      <w:docPartPr>
        <w:name w:val="094FEF13E91547ADB6D9F18C346232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5AC57F-089B-49EB-94D8-6EA9333131CB}"/>
      </w:docPartPr>
      <w:docPartBody>
        <w:p w:rsidR="00822AA7" w:rsidRDefault="00822AA7" w:rsidP="00822AA7">
          <w:pPr>
            <w:pStyle w:val="094FEF13E91547ADB6D9F18C34623207"/>
          </w:pPr>
          <w:r w:rsidRPr="00224877">
            <w:rPr>
              <w:rStyle w:val="a3"/>
            </w:rPr>
            <w:t>Место для ввода текста.</w:t>
          </w:r>
        </w:p>
      </w:docPartBody>
    </w:docPart>
    <w:docPart>
      <w:docPartPr>
        <w:name w:val="BA9CCF40FF9D4AFD946F6B2043985E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F61D2D-9C8B-4267-8F61-B9A082DA05DD}"/>
      </w:docPartPr>
      <w:docPartBody>
        <w:p w:rsidR="00410F7C" w:rsidRDefault="007C69E2" w:rsidP="007C69E2">
          <w:pPr>
            <w:pStyle w:val="BA9CCF40FF9D4AFD946F6B2043985E45"/>
          </w:pPr>
          <w:r w:rsidRPr="00832DFC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A14C5"/>
    <w:rsid w:val="000210DC"/>
    <w:rsid w:val="000B3F78"/>
    <w:rsid w:val="0017661E"/>
    <w:rsid w:val="001E47B9"/>
    <w:rsid w:val="00253C5E"/>
    <w:rsid w:val="002558F7"/>
    <w:rsid w:val="00273E85"/>
    <w:rsid w:val="00284FFE"/>
    <w:rsid w:val="00295417"/>
    <w:rsid w:val="00305D4E"/>
    <w:rsid w:val="00343D72"/>
    <w:rsid w:val="00362342"/>
    <w:rsid w:val="003728D8"/>
    <w:rsid w:val="003F1219"/>
    <w:rsid w:val="00410F7C"/>
    <w:rsid w:val="00414173"/>
    <w:rsid w:val="004208BA"/>
    <w:rsid w:val="00434D80"/>
    <w:rsid w:val="00444413"/>
    <w:rsid w:val="004D3F24"/>
    <w:rsid w:val="00505960"/>
    <w:rsid w:val="00526DAE"/>
    <w:rsid w:val="00604B90"/>
    <w:rsid w:val="00695862"/>
    <w:rsid w:val="006A197A"/>
    <w:rsid w:val="00715AED"/>
    <w:rsid w:val="00763A24"/>
    <w:rsid w:val="00766EF9"/>
    <w:rsid w:val="0077605B"/>
    <w:rsid w:val="00781500"/>
    <w:rsid w:val="007C69E2"/>
    <w:rsid w:val="008055AE"/>
    <w:rsid w:val="00822AA7"/>
    <w:rsid w:val="00864669"/>
    <w:rsid w:val="00873AC9"/>
    <w:rsid w:val="0088617C"/>
    <w:rsid w:val="009342DF"/>
    <w:rsid w:val="00965CC5"/>
    <w:rsid w:val="00996840"/>
    <w:rsid w:val="00A3255E"/>
    <w:rsid w:val="00A720E2"/>
    <w:rsid w:val="00AA14C5"/>
    <w:rsid w:val="00AD07BA"/>
    <w:rsid w:val="00AE0536"/>
    <w:rsid w:val="00B0346F"/>
    <w:rsid w:val="00B554FC"/>
    <w:rsid w:val="00B67F8A"/>
    <w:rsid w:val="00B72301"/>
    <w:rsid w:val="00C27455"/>
    <w:rsid w:val="00C47143"/>
    <w:rsid w:val="00C579C2"/>
    <w:rsid w:val="00CC2891"/>
    <w:rsid w:val="00CC7F25"/>
    <w:rsid w:val="00CD45A9"/>
    <w:rsid w:val="00D10A38"/>
    <w:rsid w:val="00D36750"/>
    <w:rsid w:val="00D36E63"/>
    <w:rsid w:val="00D46864"/>
    <w:rsid w:val="00D52547"/>
    <w:rsid w:val="00E14EC6"/>
    <w:rsid w:val="00EE1729"/>
    <w:rsid w:val="00F31E03"/>
    <w:rsid w:val="00FC5168"/>
    <w:rsid w:val="00FE0341"/>
    <w:rsid w:val="00F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C69E2"/>
  </w:style>
  <w:style w:type="paragraph" w:customStyle="1" w:styleId="93C64D94039D4A0F9DD136C951F1DD65">
    <w:name w:val="93C64D94039D4A0F9DD136C951F1DD65"/>
    <w:rsid w:val="00D46864"/>
  </w:style>
  <w:style w:type="paragraph" w:customStyle="1" w:styleId="1EA2B8982B02496DA0C8801DCE60C7A1">
    <w:name w:val="1EA2B8982B02496DA0C8801DCE60C7A1"/>
    <w:rsid w:val="00D46864"/>
  </w:style>
  <w:style w:type="paragraph" w:customStyle="1" w:styleId="B09DC20A0FBC419499B2F785218BD20F">
    <w:name w:val="B09DC20A0FBC419499B2F785218BD20F"/>
    <w:rsid w:val="00D46864"/>
  </w:style>
  <w:style w:type="paragraph" w:customStyle="1" w:styleId="6DE80129A5FE44ED84F6FF7CBE6DB1F0">
    <w:name w:val="6DE80129A5FE44ED84F6FF7CBE6DB1F0"/>
    <w:rsid w:val="00D46864"/>
  </w:style>
  <w:style w:type="paragraph" w:customStyle="1" w:styleId="7C881815B7304F418A7B8F59C58A0259">
    <w:name w:val="7C881815B7304F418A7B8F59C58A0259"/>
    <w:rsid w:val="00D46864"/>
  </w:style>
  <w:style w:type="paragraph" w:customStyle="1" w:styleId="84F2EC2700644FC5B7BED44343C3544D">
    <w:name w:val="84F2EC2700644FC5B7BED44343C3544D"/>
    <w:rsid w:val="00D46864"/>
  </w:style>
  <w:style w:type="paragraph" w:customStyle="1" w:styleId="DB2EFCB2257A4E48AAF65CC67631BB44">
    <w:name w:val="DB2EFCB2257A4E48AAF65CC67631BB44"/>
    <w:rsid w:val="00D46864"/>
  </w:style>
  <w:style w:type="paragraph" w:customStyle="1" w:styleId="A191AEF80E90454CB229A0519FEF67D8">
    <w:name w:val="A191AEF80E90454CB229A0519FEF67D8"/>
    <w:rsid w:val="00D46864"/>
  </w:style>
  <w:style w:type="paragraph" w:customStyle="1" w:styleId="551927A6006C4D598826BFAC5638EBEB">
    <w:name w:val="551927A6006C4D598826BFAC5638EBEB"/>
    <w:rsid w:val="00D46864"/>
  </w:style>
  <w:style w:type="paragraph" w:customStyle="1" w:styleId="58FDE3053BE749B69B0CED3E9946BBD7">
    <w:name w:val="58FDE3053BE749B69B0CED3E9946BBD7"/>
    <w:rsid w:val="00D46864"/>
  </w:style>
  <w:style w:type="paragraph" w:customStyle="1" w:styleId="7558862D04174F7EB01106D87A08CE76">
    <w:name w:val="7558862D04174F7EB01106D87A08CE76"/>
    <w:rsid w:val="00D46864"/>
  </w:style>
  <w:style w:type="paragraph" w:customStyle="1" w:styleId="B4ECF7AE48464237838D6D5D0BCA1DD8">
    <w:name w:val="B4ECF7AE48464237838D6D5D0BCA1DD8"/>
    <w:rsid w:val="00D46864"/>
  </w:style>
  <w:style w:type="paragraph" w:customStyle="1" w:styleId="05E9E365B899407D9EAF6B162F8FA134">
    <w:name w:val="05E9E365B899407D9EAF6B162F8FA134"/>
    <w:rsid w:val="00D46864"/>
  </w:style>
  <w:style w:type="paragraph" w:customStyle="1" w:styleId="310151B683594422929E85F575B4046B">
    <w:name w:val="310151B683594422929E85F575B4046B"/>
    <w:rsid w:val="00D46864"/>
  </w:style>
  <w:style w:type="paragraph" w:customStyle="1" w:styleId="B372ED0380974B5BBE66DC1DE152ED18">
    <w:name w:val="B372ED0380974B5BBE66DC1DE152ED18"/>
    <w:rsid w:val="00D46864"/>
  </w:style>
  <w:style w:type="paragraph" w:customStyle="1" w:styleId="679EEAC970CB43E5B3BE271F3C8387CC">
    <w:name w:val="679EEAC970CB43E5B3BE271F3C8387CC"/>
    <w:rsid w:val="00D46864"/>
  </w:style>
  <w:style w:type="paragraph" w:customStyle="1" w:styleId="32A30F09C6D44A2F8227A2E69F8E0808">
    <w:name w:val="32A30F09C6D44A2F8227A2E69F8E0808"/>
    <w:rsid w:val="00D46864"/>
  </w:style>
  <w:style w:type="paragraph" w:customStyle="1" w:styleId="BD369A608AE4461A8C9B94180A2D43AA">
    <w:name w:val="BD369A608AE4461A8C9B94180A2D43AA"/>
    <w:rsid w:val="00D46864"/>
  </w:style>
  <w:style w:type="paragraph" w:customStyle="1" w:styleId="DB99523AC7124FA59FF689807E4701A3">
    <w:name w:val="DB99523AC7124FA59FF689807E4701A3"/>
    <w:rsid w:val="00D46864"/>
  </w:style>
  <w:style w:type="paragraph" w:customStyle="1" w:styleId="F6FCEC0F6C454AFEB0A1BAB9BBE3758D">
    <w:name w:val="F6FCEC0F6C454AFEB0A1BAB9BBE3758D"/>
    <w:rsid w:val="00D46864"/>
  </w:style>
  <w:style w:type="paragraph" w:customStyle="1" w:styleId="1892F207E1C3440E8047DA135D798593">
    <w:name w:val="1892F207E1C3440E8047DA135D798593"/>
    <w:rsid w:val="00D46864"/>
  </w:style>
  <w:style w:type="paragraph" w:customStyle="1" w:styleId="00CBFDB1C5314CE18D97D129B6D43FDC">
    <w:name w:val="00CBFDB1C5314CE18D97D129B6D43FDC"/>
    <w:rsid w:val="00D46864"/>
  </w:style>
  <w:style w:type="paragraph" w:customStyle="1" w:styleId="FEBCBBD125A54D42B663A5B295B154AC">
    <w:name w:val="FEBCBBD125A54D42B663A5B295B154AC"/>
    <w:rsid w:val="00D46864"/>
  </w:style>
  <w:style w:type="paragraph" w:customStyle="1" w:styleId="9760D362AD7D4A97AC9B0918519316A6">
    <w:name w:val="9760D362AD7D4A97AC9B0918519316A6"/>
    <w:rsid w:val="00D46864"/>
  </w:style>
  <w:style w:type="paragraph" w:customStyle="1" w:styleId="DAB75F4B5E39442D9B79066EA62514DD">
    <w:name w:val="DAB75F4B5E39442D9B79066EA62514DD"/>
    <w:rsid w:val="00D46864"/>
  </w:style>
  <w:style w:type="paragraph" w:customStyle="1" w:styleId="32149C8982664EE09C8CDC624E72C999">
    <w:name w:val="32149C8982664EE09C8CDC624E72C999"/>
    <w:rsid w:val="00AA14C5"/>
  </w:style>
  <w:style w:type="paragraph" w:customStyle="1" w:styleId="9869AFE7C0D645ABBFEF60E91AB4ED91">
    <w:name w:val="9869AFE7C0D645ABBFEF60E91AB4ED91"/>
    <w:rsid w:val="00AA14C5"/>
  </w:style>
  <w:style w:type="paragraph" w:customStyle="1" w:styleId="FE00BEF4E0ED44F594103A620C2EB2D2">
    <w:name w:val="FE00BEF4E0ED44F594103A620C2EB2D2"/>
    <w:rsid w:val="00AA14C5"/>
  </w:style>
  <w:style w:type="paragraph" w:customStyle="1" w:styleId="0B4785514DCA41848B65C25765A98259">
    <w:name w:val="0B4785514DCA41848B65C25765A98259"/>
    <w:rsid w:val="00AA14C5"/>
  </w:style>
  <w:style w:type="paragraph" w:customStyle="1" w:styleId="429ED3DB672544188D8317BAE34449FC">
    <w:name w:val="429ED3DB672544188D8317BAE34449FC"/>
    <w:rsid w:val="00AA14C5"/>
  </w:style>
  <w:style w:type="paragraph" w:customStyle="1" w:styleId="23372D3F5D2642F188462957CA1E4B9E">
    <w:name w:val="23372D3F5D2642F188462957CA1E4B9E"/>
    <w:rsid w:val="00AA14C5"/>
  </w:style>
  <w:style w:type="paragraph" w:customStyle="1" w:styleId="B79F804E5AEE4EDF8DB52D71BB7123C4">
    <w:name w:val="B79F804E5AEE4EDF8DB52D71BB7123C4"/>
    <w:rsid w:val="00AA14C5"/>
  </w:style>
  <w:style w:type="paragraph" w:customStyle="1" w:styleId="77CEF251C0F446D28AE3D5F3DF4988F0">
    <w:name w:val="77CEF251C0F446D28AE3D5F3DF4988F0"/>
    <w:rsid w:val="00AA14C5"/>
  </w:style>
  <w:style w:type="paragraph" w:customStyle="1" w:styleId="7AF15DEB4F684B10B7F62E171CF3F517">
    <w:name w:val="7AF15DEB4F684B10B7F62E171CF3F517"/>
    <w:rsid w:val="00AA14C5"/>
  </w:style>
  <w:style w:type="paragraph" w:customStyle="1" w:styleId="A6C07CFD7E2A48559BDF85550105141B">
    <w:name w:val="A6C07CFD7E2A48559BDF85550105141B"/>
    <w:rsid w:val="00AA14C5"/>
  </w:style>
  <w:style w:type="paragraph" w:customStyle="1" w:styleId="72884D74F0DC4FD18F532113FEF025F7">
    <w:name w:val="72884D74F0DC4FD18F532113FEF025F7"/>
    <w:rsid w:val="00AA14C5"/>
  </w:style>
  <w:style w:type="paragraph" w:customStyle="1" w:styleId="AC03FE5763D64B6F8888D5AEB1905940">
    <w:name w:val="AC03FE5763D64B6F8888D5AEB1905940"/>
    <w:rsid w:val="00AA14C5"/>
  </w:style>
  <w:style w:type="paragraph" w:customStyle="1" w:styleId="622933227F6C47AA9BCFD689EA5E3356">
    <w:name w:val="622933227F6C47AA9BCFD689EA5E3356"/>
    <w:rsid w:val="00AA14C5"/>
  </w:style>
  <w:style w:type="paragraph" w:customStyle="1" w:styleId="D380E48250AB4D56885C243C72AE6634">
    <w:name w:val="D380E48250AB4D56885C243C72AE6634"/>
    <w:rsid w:val="00AA14C5"/>
  </w:style>
  <w:style w:type="paragraph" w:customStyle="1" w:styleId="C31F4F3DEF124D65AAA4913B54B548E6">
    <w:name w:val="C31F4F3DEF124D65AAA4913B54B548E6"/>
    <w:rsid w:val="00AA14C5"/>
  </w:style>
  <w:style w:type="paragraph" w:customStyle="1" w:styleId="2DADDCEDE1F74F2FA384C403800B3F6F">
    <w:name w:val="2DADDCEDE1F74F2FA384C403800B3F6F"/>
    <w:rsid w:val="00AA14C5"/>
  </w:style>
  <w:style w:type="paragraph" w:customStyle="1" w:styleId="18E0B35835C94899B9DFCDB4500B3DE7">
    <w:name w:val="18E0B35835C94899B9DFCDB4500B3DE7"/>
    <w:rsid w:val="00AA14C5"/>
  </w:style>
  <w:style w:type="paragraph" w:customStyle="1" w:styleId="11940098DDDF46AAAADA3988918F7A38">
    <w:name w:val="11940098DDDF46AAAADA3988918F7A38"/>
    <w:rsid w:val="00AA14C5"/>
  </w:style>
  <w:style w:type="paragraph" w:customStyle="1" w:styleId="A617960CFD864FBFB9755A197E2F195A">
    <w:name w:val="A617960CFD864FBFB9755A197E2F195A"/>
    <w:rsid w:val="00AA14C5"/>
  </w:style>
  <w:style w:type="paragraph" w:customStyle="1" w:styleId="C22C7E0A67DE4657A661680F3D053A4B">
    <w:name w:val="C22C7E0A67DE4657A661680F3D053A4B"/>
    <w:rsid w:val="00AA14C5"/>
  </w:style>
  <w:style w:type="paragraph" w:customStyle="1" w:styleId="03DA9083A0784C588F11715342CAD3D6">
    <w:name w:val="03DA9083A0784C588F11715342CAD3D6"/>
    <w:rsid w:val="00AA14C5"/>
  </w:style>
  <w:style w:type="paragraph" w:customStyle="1" w:styleId="94371320D95B48EF9DC1AD2DFB47BF75">
    <w:name w:val="94371320D95B48EF9DC1AD2DFB47BF75"/>
    <w:rsid w:val="00AA14C5"/>
  </w:style>
  <w:style w:type="paragraph" w:customStyle="1" w:styleId="9EBFF10719C6464F99AF30519A75672D">
    <w:name w:val="9EBFF10719C6464F99AF30519A75672D"/>
    <w:rsid w:val="00AA14C5"/>
  </w:style>
  <w:style w:type="paragraph" w:customStyle="1" w:styleId="77D8B8C553BB4FB6864213CB8EBC5F96">
    <w:name w:val="77D8B8C553BB4FB6864213CB8EBC5F96"/>
    <w:rsid w:val="00AA14C5"/>
  </w:style>
  <w:style w:type="paragraph" w:customStyle="1" w:styleId="878D99BF3EB44A65B8F48242D42D3D3C">
    <w:name w:val="878D99BF3EB44A65B8F48242D42D3D3C"/>
    <w:rsid w:val="00AA14C5"/>
  </w:style>
  <w:style w:type="paragraph" w:customStyle="1" w:styleId="020DB4C948D24B7E9F14D85D1B3B1DBC">
    <w:name w:val="020DB4C948D24B7E9F14D85D1B3B1DBC"/>
    <w:rsid w:val="00AA14C5"/>
  </w:style>
  <w:style w:type="paragraph" w:customStyle="1" w:styleId="8BF93342D61C4F5A8F59CBF1DF8C4EB8">
    <w:name w:val="8BF93342D61C4F5A8F59CBF1DF8C4EB8"/>
    <w:rsid w:val="00AA14C5"/>
  </w:style>
  <w:style w:type="paragraph" w:customStyle="1" w:styleId="0CA8C08DCBF44630AD157F2E40473916">
    <w:name w:val="0CA8C08DCBF44630AD157F2E40473916"/>
    <w:rsid w:val="00AA14C5"/>
  </w:style>
  <w:style w:type="paragraph" w:customStyle="1" w:styleId="BFD34556CCD14722BD1DCC68892969BB">
    <w:name w:val="BFD34556CCD14722BD1DCC68892969BB"/>
    <w:rsid w:val="00AA14C5"/>
  </w:style>
  <w:style w:type="paragraph" w:customStyle="1" w:styleId="1A200067746845FEA90750A084F2D83D">
    <w:name w:val="1A200067746845FEA90750A084F2D83D"/>
    <w:rsid w:val="00AA14C5"/>
  </w:style>
  <w:style w:type="paragraph" w:customStyle="1" w:styleId="B391EB0537774B55B363BC580C6DC15C">
    <w:name w:val="B391EB0537774B55B363BC580C6DC15C"/>
    <w:rsid w:val="00AA14C5"/>
  </w:style>
  <w:style w:type="paragraph" w:customStyle="1" w:styleId="7174B0D9ACF54952A8E10C358CA1B9BB">
    <w:name w:val="7174B0D9ACF54952A8E10C358CA1B9BB"/>
    <w:rsid w:val="00AA14C5"/>
  </w:style>
  <w:style w:type="paragraph" w:customStyle="1" w:styleId="C76D4D45976B46D181174D42F0186C20">
    <w:name w:val="C76D4D45976B46D181174D42F0186C20"/>
    <w:rsid w:val="00AA14C5"/>
  </w:style>
  <w:style w:type="paragraph" w:customStyle="1" w:styleId="4AF655A51A284CA695A243B123FF2C17">
    <w:name w:val="4AF655A51A284CA695A243B123FF2C17"/>
    <w:rsid w:val="00AA14C5"/>
  </w:style>
  <w:style w:type="paragraph" w:customStyle="1" w:styleId="359EE55CB9B24278855A4C0925389137">
    <w:name w:val="359EE55CB9B24278855A4C0925389137"/>
    <w:rsid w:val="00AA14C5"/>
  </w:style>
  <w:style w:type="paragraph" w:customStyle="1" w:styleId="1FDAC20754EC4076ACFA7DCA881D9F72">
    <w:name w:val="1FDAC20754EC4076ACFA7DCA881D9F72"/>
    <w:rsid w:val="00AA14C5"/>
  </w:style>
  <w:style w:type="paragraph" w:customStyle="1" w:styleId="CAF975165F34419AAF0004DE2221F67A">
    <w:name w:val="CAF975165F34419AAF0004DE2221F67A"/>
    <w:rsid w:val="00AA14C5"/>
  </w:style>
  <w:style w:type="paragraph" w:customStyle="1" w:styleId="F68277F6DEDA41DBAA7E3359A465C47F">
    <w:name w:val="F68277F6DEDA41DBAA7E3359A465C47F"/>
    <w:rsid w:val="00AA14C5"/>
  </w:style>
  <w:style w:type="paragraph" w:customStyle="1" w:styleId="8FBDD1610A3940F68DE9FBC17C30DC03">
    <w:name w:val="8FBDD1610A3940F68DE9FBC17C30DC03"/>
    <w:rsid w:val="00AA14C5"/>
  </w:style>
  <w:style w:type="paragraph" w:customStyle="1" w:styleId="533B788E19E74636AB5D540E80097F39">
    <w:name w:val="533B788E19E74636AB5D540E80097F39"/>
    <w:rsid w:val="00AA14C5"/>
  </w:style>
  <w:style w:type="paragraph" w:customStyle="1" w:styleId="1837F02BC05149D989F6D71599E2622B">
    <w:name w:val="1837F02BC05149D989F6D71599E2622B"/>
    <w:rsid w:val="00AA14C5"/>
  </w:style>
  <w:style w:type="paragraph" w:customStyle="1" w:styleId="65C9B90394B248CC884D272ABF7B2D31">
    <w:name w:val="65C9B90394B248CC884D272ABF7B2D31"/>
    <w:rsid w:val="00AA14C5"/>
  </w:style>
  <w:style w:type="paragraph" w:customStyle="1" w:styleId="A51C9B0B66024AF19CA04E27B2A183A5">
    <w:name w:val="A51C9B0B66024AF19CA04E27B2A183A5"/>
    <w:rsid w:val="00AA14C5"/>
  </w:style>
  <w:style w:type="paragraph" w:customStyle="1" w:styleId="D4880C88EC2742C8BB80CEBCDC5112BD">
    <w:name w:val="D4880C88EC2742C8BB80CEBCDC5112BD"/>
    <w:rsid w:val="00AA14C5"/>
  </w:style>
  <w:style w:type="paragraph" w:customStyle="1" w:styleId="131B5F202B334A73BF8C904B4BB9C1AF">
    <w:name w:val="131B5F202B334A73BF8C904B4BB9C1AF"/>
    <w:rsid w:val="00AA14C5"/>
  </w:style>
  <w:style w:type="paragraph" w:customStyle="1" w:styleId="2B24ACAE3AE54851B1302704D1A621BC">
    <w:name w:val="2B24ACAE3AE54851B1302704D1A621BC"/>
    <w:rsid w:val="00AA14C5"/>
  </w:style>
  <w:style w:type="paragraph" w:customStyle="1" w:styleId="E508083CA22642AB9D24EA7C7C6DF58D">
    <w:name w:val="E508083CA22642AB9D24EA7C7C6DF58D"/>
    <w:rsid w:val="00AA14C5"/>
  </w:style>
  <w:style w:type="paragraph" w:customStyle="1" w:styleId="E50B1BEC0A094590972E86B3B0083C5D">
    <w:name w:val="E50B1BEC0A094590972E86B3B0083C5D"/>
    <w:rsid w:val="00AA14C5"/>
  </w:style>
  <w:style w:type="paragraph" w:customStyle="1" w:styleId="B123674DAF5342D4B868C98D1F8445A6">
    <w:name w:val="B123674DAF5342D4B868C98D1F8445A6"/>
    <w:rsid w:val="00AA14C5"/>
  </w:style>
  <w:style w:type="paragraph" w:customStyle="1" w:styleId="DA19DEA9C4D94A379D2F26864CF0661D">
    <w:name w:val="DA19DEA9C4D94A379D2F26864CF0661D"/>
    <w:rsid w:val="00AA14C5"/>
  </w:style>
  <w:style w:type="paragraph" w:customStyle="1" w:styleId="FC398C4F12D94023997251FFED3B1D36">
    <w:name w:val="FC398C4F12D94023997251FFED3B1D36"/>
    <w:rsid w:val="00AA14C5"/>
  </w:style>
  <w:style w:type="paragraph" w:customStyle="1" w:styleId="05384FB338254EAFBEBA89C5A08DC603">
    <w:name w:val="05384FB338254EAFBEBA89C5A08DC603"/>
    <w:rsid w:val="00AA14C5"/>
  </w:style>
  <w:style w:type="paragraph" w:customStyle="1" w:styleId="8143077F6016416B899C95DF02E03573">
    <w:name w:val="8143077F6016416B899C95DF02E03573"/>
    <w:rsid w:val="00AA14C5"/>
  </w:style>
  <w:style w:type="paragraph" w:customStyle="1" w:styleId="6D12CA367CAB419B8A0CA9573C685ADE">
    <w:name w:val="6D12CA367CAB419B8A0CA9573C685ADE"/>
    <w:rsid w:val="00AA14C5"/>
  </w:style>
  <w:style w:type="paragraph" w:customStyle="1" w:styleId="3CCF64E4735D42D6AC6B97EBFB829E89">
    <w:name w:val="3CCF64E4735D42D6AC6B97EBFB829E89"/>
    <w:rsid w:val="00AA14C5"/>
  </w:style>
  <w:style w:type="paragraph" w:customStyle="1" w:styleId="FF9A840187814C56BA2295C7B3E23DB9">
    <w:name w:val="FF9A840187814C56BA2295C7B3E23DB9"/>
    <w:rsid w:val="00AA14C5"/>
  </w:style>
  <w:style w:type="paragraph" w:customStyle="1" w:styleId="5F93C891FF3248E982D4F12FA96A06B5">
    <w:name w:val="5F93C891FF3248E982D4F12FA96A06B5"/>
    <w:rsid w:val="00AA14C5"/>
  </w:style>
  <w:style w:type="paragraph" w:customStyle="1" w:styleId="79D9B407D7B64AD2B6BB3C401BCE3865">
    <w:name w:val="79D9B407D7B64AD2B6BB3C401BCE3865"/>
    <w:rsid w:val="00AA14C5"/>
  </w:style>
  <w:style w:type="paragraph" w:customStyle="1" w:styleId="F94D90D7B5A9469188BA5D3901E4F40C">
    <w:name w:val="F94D90D7B5A9469188BA5D3901E4F40C"/>
    <w:rsid w:val="00AA14C5"/>
  </w:style>
  <w:style w:type="paragraph" w:customStyle="1" w:styleId="B24D08A021784C3698D3A1AA39FECC5B">
    <w:name w:val="B24D08A021784C3698D3A1AA39FECC5B"/>
    <w:rsid w:val="00AA14C5"/>
  </w:style>
  <w:style w:type="paragraph" w:customStyle="1" w:styleId="4C6BA5C6379A4181A02741ACFD1401F9">
    <w:name w:val="4C6BA5C6379A4181A02741ACFD1401F9"/>
    <w:rsid w:val="00AA14C5"/>
  </w:style>
  <w:style w:type="paragraph" w:customStyle="1" w:styleId="09F0F9ED37E343C7B1C62B0641924926">
    <w:name w:val="09F0F9ED37E343C7B1C62B0641924926"/>
    <w:rsid w:val="00AA14C5"/>
  </w:style>
  <w:style w:type="paragraph" w:customStyle="1" w:styleId="E3437585E88A4D9990398F3DD5AB0125">
    <w:name w:val="E3437585E88A4D9990398F3DD5AB0125"/>
    <w:rsid w:val="00AA14C5"/>
  </w:style>
  <w:style w:type="paragraph" w:customStyle="1" w:styleId="FC90997D8E7C43A79016F471456910D3">
    <w:name w:val="FC90997D8E7C43A79016F471456910D3"/>
    <w:rsid w:val="00AA14C5"/>
  </w:style>
  <w:style w:type="paragraph" w:customStyle="1" w:styleId="9A165805FE5E42DA92CDBCC9E315AD31">
    <w:name w:val="9A165805FE5E42DA92CDBCC9E315AD31"/>
    <w:rsid w:val="00AA14C5"/>
  </w:style>
  <w:style w:type="paragraph" w:customStyle="1" w:styleId="1B06BB8CC8454C86B489E7FC055F749D">
    <w:name w:val="1B06BB8CC8454C86B489E7FC055F749D"/>
    <w:rsid w:val="00AA14C5"/>
  </w:style>
  <w:style w:type="paragraph" w:customStyle="1" w:styleId="526993E0B7134FDDB15D6998964EA122">
    <w:name w:val="526993E0B7134FDDB15D6998964EA122"/>
    <w:rsid w:val="00AA14C5"/>
  </w:style>
  <w:style w:type="paragraph" w:customStyle="1" w:styleId="671E3456C1D84F8E92492241BE987D5D">
    <w:name w:val="671E3456C1D84F8E92492241BE987D5D"/>
    <w:rsid w:val="00AA14C5"/>
  </w:style>
  <w:style w:type="paragraph" w:customStyle="1" w:styleId="B76C4774B05843A88342DD6C446C56F6">
    <w:name w:val="B76C4774B05843A88342DD6C446C56F6"/>
    <w:rsid w:val="00AA14C5"/>
  </w:style>
  <w:style w:type="paragraph" w:customStyle="1" w:styleId="C7FDE2EE551E4634BCFB5507B26B4B6B">
    <w:name w:val="C7FDE2EE551E4634BCFB5507B26B4B6B"/>
    <w:rsid w:val="00AA14C5"/>
  </w:style>
  <w:style w:type="paragraph" w:customStyle="1" w:styleId="F8AC089DEFBD4868802C375FBE527FC0">
    <w:name w:val="F8AC089DEFBD4868802C375FBE527FC0"/>
    <w:rsid w:val="00AA14C5"/>
  </w:style>
  <w:style w:type="paragraph" w:customStyle="1" w:styleId="20FF286FF14A4DD0B7DF5F10D08B62A9">
    <w:name w:val="20FF286FF14A4DD0B7DF5F10D08B62A9"/>
    <w:rsid w:val="00AA14C5"/>
  </w:style>
  <w:style w:type="paragraph" w:customStyle="1" w:styleId="08EAFAC1EFAB481499193C5903510F51">
    <w:name w:val="08EAFAC1EFAB481499193C5903510F51"/>
    <w:rsid w:val="00AA14C5"/>
  </w:style>
  <w:style w:type="paragraph" w:customStyle="1" w:styleId="21E0918785DA454E999CEF9A868827A5">
    <w:name w:val="21E0918785DA454E999CEF9A868827A5"/>
    <w:rsid w:val="00AA14C5"/>
  </w:style>
  <w:style w:type="paragraph" w:customStyle="1" w:styleId="E8C2F5A6E3F54FB5B02B302F59170DFB">
    <w:name w:val="E8C2F5A6E3F54FB5B02B302F59170DFB"/>
    <w:rsid w:val="00AA14C5"/>
  </w:style>
  <w:style w:type="paragraph" w:customStyle="1" w:styleId="7F6ADD39A53C46BD98D3D4E004B1EAA4">
    <w:name w:val="7F6ADD39A53C46BD98D3D4E004B1EAA4"/>
    <w:rsid w:val="00AA14C5"/>
  </w:style>
  <w:style w:type="paragraph" w:customStyle="1" w:styleId="A76007B1AFBA4133B2CB3E827BED1258">
    <w:name w:val="A76007B1AFBA4133B2CB3E827BED1258"/>
    <w:rsid w:val="00AA14C5"/>
  </w:style>
  <w:style w:type="paragraph" w:customStyle="1" w:styleId="3DF326A94F3C48E49BEF38822BB66676">
    <w:name w:val="3DF326A94F3C48E49BEF38822BB66676"/>
    <w:rsid w:val="00AA14C5"/>
  </w:style>
  <w:style w:type="paragraph" w:customStyle="1" w:styleId="F54EEC2DF4924A33A8E395FEFB4A9536">
    <w:name w:val="F54EEC2DF4924A33A8E395FEFB4A9536"/>
    <w:rsid w:val="00AA14C5"/>
  </w:style>
  <w:style w:type="paragraph" w:customStyle="1" w:styleId="9B5B1B28F6034D699BE1819EB31E1038">
    <w:name w:val="9B5B1B28F6034D699BE1819EB31E1038"/>
    <w:rsid w:val="00AA14C5"/>
  </w:style>
  <w:style w:type="paragraph" w:customStyle="1" w:styleId="0712385C3F3A4CA7B928E16B2C5AF923">
    <w:name w:val="0712385C3F3A4CA7B928E16B2C5AF923"/>
    <w:rsid w:val="00AA14C5"/>
  </w:style>
  <w:style w:type="paragraph" w:customStyle="1" w:styleId="CB344DE0AFFE4954BB53D835ED869C09">
    <w:name w:val="CB344DE0AFFE4954BB53D835ED869C09"/>
    <w:rsid w:val="00AA14C5"/>
  </w:style>
  <w:style w:type="paragraph" w:customStyle="1" w:styleId="A4A0A21EF61F46B787E953EBDFB5B8AA">
    <w:name w:val="A4A0A21EF61F46B787E953EBDFB5B8AA"/>
    <w:rsid w:val="00AA14C5"/>
  </w:style>
  <w:style w:type="paragraph" w:customStyle="1" w:styleId="CBC3C7E945594367A26D1AD6EEDC543C">
    <w:name w:val="CBC3C7E945594367A26D1AD6EEDC543C"/>
    <w:rsid w:val="00AA14C5"/>
  </w:style>
  <w:style w:type="paragraph" w:customStyle="1" w:styleId="69600EBF7C9B4DDAA9327A5B0749F576">
    <w:name w:val="69600EBF7C9B4DDAA9327A5B0749F576"/>
    <w:rsid w:val="00AA14C5"/>
  </w:style>
  <w:style w:type="paragraph" w:customStyle="1" w:styleId="D7D702BFBE29418AA1937A67C49E811F">
    <w:name w:val="D7D702BFBE29418AA1937A67C49E811F"/>
    <w:rsid w:val="00AA14C5"/>
  </w:style>
  <w:style w:type="paragraph" w:customStyle="1" w:styleId="1BF2C95D0C704B10ABD75B9B0C0C01C8">
    <w:name w:val="1BF2C95D0C704B10ABD75B9B0C0C01C8"/>
    <w:rsid w:val="00AA14C5"/>
  </w:style>
  <w:style w:type="paragraph" w:customStyle="1" w:styleId="1C28233F066C49FBA0485C8DDAA669C4">
    <w:name w:val="1C28233F066C49FBA0485C8DDAA669C4"/>
    <w:rsid w:val="00AA14C5"/>
  </w:style>
  <w:style w:type="paragraph" w:customStyle="1" w:styleId="7C83F933114748BB87390E1ED741CBDA">
    <w:name w:val="7C83F933114748BB87390E1ED741CBDA"/>
    <w:rsid w:val="00AA14C5"/>
  </w:style>
  <w:style w:type="paragraph" w:customStyle="1" w:styleId="2F87AFDE6AB44B31B082BB0F951FBB4C">
    <w:name w:val="2F87AFDE6AB44B31B082BB0F951FBB4C"/>
    <w:rsid w:val="00AA14C5"/>
  </w:style>
  <w:style w:type="paragraph" w:customStyle="1" w:styleId="2A709C1EA3534BC8A19BBBB0BC708ECE">
    <w:name w:val="2A709C1EA3534BC8A19BBBB0BC708ECE"/>
    <w:rsid w:val="00AA14C5"/>
  </w:style>
  <w:style w:type="paragraph" w:customStyle="1" w:styleId="68C7CFF46A59470280BE024895D05F48">
    <w:name w:val="68C7CFF46A59470280BE024895D05F48"/>
    <w:rsid w:val="00AA14C5"/>
  </w:style>
  <w:style w:type="paragraph" w:customStyle="1" w:styleId="B82D9E704CC6430FA33C910C31E3127C">
    <w:name w:val="B82D9E704CC6430FA33C910C31E3127C"/>
    <w:rsid w:val="00AA14C5"/>
  </w:style>
  <w:style w:type="paragraph" w:customStyle="1" w:styleId="372F8A05DB044DD5A949D1BBB4996453">
    <w:name w:val="372F8A05DB044DD5A949D1BBB4996453"/>
    <w:rsid w:val="00AA14C5"/>
  </w:style>
  <w:style w:type="paragraph" w:customStyle="1" w:styleId="E8748DEF7B484FD0A538AAC9337CFE75">
    <w:name w:val="E8748DEF7B484FD0A538AAC9337CFE75"/>
    <w:rsid w:val="00AA14C5"/>
  </w:style>
  <w:style w:type="paragraph" w:customStyle="1" w:styleId="A79A9CA2C29B48AC9D118269CCA9C3E2">
    <w:name w:val="A79A9CA2C29B48AC9D118269CCA9C3E2"/>
    <w:rsid w:val="00AA14C5"/>
  </w:style>
  <w:style w:type="paragraph" w:customStyle="1" w:styleId="66C0457438AC403389F45D054B7C4C99">
    <w:name w:val="66C0457438AC403389F45D054B7C4C99"/>
    <w:rsid w:val="00AA14C5"/>
  </w:style>
  <w:style w:type="paragraph" w:customStyle="1" w:styleId="936EE5DC8DF74903A9751FAF924B94BB">
    <w:name w:val="936EE5DC8DF74903A9751FAF924B94BB"/>
    <w:rsid w:val="00AA14C5"/>
  </w:style>
  <w:style w:type="paragraph" w:customStyle="1" w:styleId="0D50481A39234B17A00EE38009E9CB13">
    <w:name w:val="0D50481A39234B17A00EE38009E9CB13"/>
    <w:rsid w:val="00AA14C5"/>
  </w:style>
  <w:style w:type="paragraph" w:customStyle="1" w:styleId="E1353D39EE1048C5804722FEF9887A1A">
    <w:name w:val="E1353D39EE1048C5804722FEF9887A1A"/>
    <w:rsid w:val="00AA14C5"/>
  </w:style>
  <w:style w:type="paragraph" w:customStyle="1" w:styleId="7672F0D3656143DA95CE90A688889344">
    <w:name w:val="7672F0D3656143DA95CE90A688889344"/>
    <w:rsid w:val="00AA14C5"/>
  </w:style>
  <w:style w:type="paragraph" w:customStyle="1" w:styleId="43266081C87845C6BEA9ABD5C06659BD">
    <w:name w:val="43266081C87845C6BEA9ABD5C06659BD"/>
    <w:rsid w:val="00AA14C5"/>
  </w:style>
  <w:style w:type="paragraph" w:customStyle="1" w:styleId="B2EF33C7C45E48F3B13A7BCE333DA8D7">
    <w:name w:val="B2EF33C7C45E48F3B13A7BCE333DA8D7"/>
    <w:rsid w:val="00AA14C5"/>
  </w:style>
  <w:style w:type="paragraph" w:customStyle="1" w:styleId="24F722B565114ECA9FD297A54CFBDB82">
    <w:name w:val="24F722B565114ECA9FD297A54CFBDB82"/>
    <w:rsid w:val="00AA14C5"/>
  </w:style>
  <w:style w:type="paragraph" w:customStyle="1" w:styleId="DD805E5850F74300AA3219F9567504AC">
    <w:name w:val="DD805E5850F74300AA3219F9567504AC"/>
    <w:rsid w:val="00AA14C5"/>
  </w:style>
  <w:style w:type="paragraph" w:customStyle="1" w:styleId="B9FDD8C8AF6B49E1A391163584DBA4E2">
    <w:name w:val="B9FDD8C8AF6B49E1A391163584DBA4E2"/>
    <w:rsid w:val="00AA14C5"/>
  </w:style>
  <w:style w:type="paragraph" w:customStyle="1" w:styleId="D6696E86954D41F79C8AB2CEC808573F">
    <w:name w:val="D6696E86954D41F79C8AB2CEC808573F"/>
    <w:rsid w:val="00AA14C5"/>
  </w:style>
  <w:style w:type="paragraph" w:customStyle="1" w:styleId="91958C43378A4A5B9EFEEB0A5C4B8BF3">
    <w:name w:val="91958C43378A4A5B9EFEEB0A5C4B8BF3"/>
    <w:rsid w:val="00AA14C5"/>
  </w:style>
  <w:style w:type="paragraph" w:customStyle="1" w:styleId="675C8BD440C44BC4AE4E35F21604E9E7">
    <w:name w:val="675C8BD440C44BC4AE4E35F21604E9E7"/>
    <w:rsid w:val="00AA14C5"/>
  </w:style>
  <w:style w:type="paragraph" w:customStyle="1" w:styleId="B1CA7ECAE24E4AF1BE3678B3AAA6AA22">
    <w:name w:val="B1CA7ECAE24E4AF1BE3678B3AAA6AA22"/>
    <w:rsid w:val="00AA14C5"/>
  </w:style>
  <w:style w:type="paragraph" w:customStyle="1" w:styleId="008835D9A6F0493E81956F7B632DF31B">
    <w:name w:val="008835D9A6F0493E81956F7B632DF31B"/>
    <w:rsid w:val="00AA14C5"/>
  </w:style>
  <w:style w:type="paragraph" w:customStyle="1" w:styleId="D78A48BF9BAE4257A0D071889FB6B3E5">
    <w:name w:val="D78A48BF9BAE4257A0D071889FB6B3E5"/>
    <w:rsid w:val="00AA14C5"/>
  </w:style>
  <w:style w:type="paragraph" w:customStyle="1" w:styleId="C57E4BE01C4B41A882396D5757B599AF">
    <w:name w:val="C57E4BE01C4B41A882396D5757B599AF"/>
    <w:rsid w:val="00AA14C5"/>
  </w:style>
  <w:style w:type="paragraph" w:customStyle="1" w:styleId="98668BB50DA049CABB438745CEFAD41C">
    <w:name w:val="98668BB50DA049CABB438745CEFAD41C"/>
    <w:rsid w:val="00AA14C5"/>
  </w:style>
  <w:style w:type="paragraph" w:customStyle="1" w:styleId="1870BE3ABD044B3AA17F42FF12BF2ACA">
    <w:name w:val="1870BE3ABD044B3AA17F42FF12BF2ACA"/>
    <w:rsid w:val="00AA14C5"/>
  </w:style>
  <w:style w:type="paragraph" w:customStyle="1" w:styleId="A431BCB76D8C4FE39B9AA5B912347AA5">
    <w:name w:val="A431BCB76D8C4FE39B9AA5B912347AA5"/>
    <w:rsid w:val="00AA14C5"/>
  </w:style>
  <w:style w:type="paragraph" w:customStyle="1" w:styleId="AC5FC5F2E9F5483480CCCB3E6BA2D91F">
    <w:name w:val="AC5FC5F2E9F5483480CCCB3E6BA2D91F"/>
    <w:rsid w:val="00AA14C5"/>
  </w:style>
  <w:style w:type="paragraph" w:customStyle="1" w:styleId="33E3D8F3B29741D5B44E2CC4F83E1A7B">
    <w:name w:val="33E3D8F3B29741D5B44E2CC4F83E1A7B"/>
    <w:rsid w:val="00AA14C5"/>
  </w:style>
  <w:style w:type="paragraph" w:customStyle="1" w:styleId="77CE31818F1442E7BD95B239F4FD2EF8">
    <w:name w:val="77CE31818F1442E7BD95B239F4FD2EF8"/>
    <w:rsid w:val="00AA14C5"/>
  </w:style>
  <w:style w:type="paragraph" w:customStyle="1" w:styleId="EDB9A19BC51B4EF09BD4ED7B0C5932E2">
    <w:name w:val="EDB9A19BC51B4EF09BD4ED7B0C5932E2"/>
    <w:rsid w:val="00AA14C5"/>
  </w:style>
  <w:style w:type="paragraph" w:customStyle="1" w:styleId="D7F5AEAE25D941DDB8A31A8290E9E7A7">
    <w:name w:val="D7F5AEAE25D941DDB8A31A8290E9E7A7"/>
    <w:rsid w:val="00AA14C5"/>
  </w:style>
  <w:style w:type="paragraph" w:customStyle="1" w:styleId="E36EF0013B974E6D93811F61E832EC52">
    <w:name w:val="E36EF0013B974E6D93811F61E832EC52"/>
    <w:rsid w:val="00AA14C5"/>
  </w:style>
  <w:style w:type="paragraph" w:customStyle="1" w:styleId="4D8B7C2739F1404ABFE1DD2295E2AD35">
    <w:name w:val="4D8B7C2739F1404ABFE1DD2295E2AD35"/>
    <w:rsid w:val="00AA14C5"/>
  </w:style>
  <w:style w:type="paragraph" w:customStyle="1" w:styleId="03DC323F16CC43DDAAD2D0320A51D8F3">
    <w:name w:val="03DC323F16CC43DDAAD2D0320A51D8F3"/>
    <w:rsid w:val="00AA14C5"/>
  </w:style>
  <w:style w:type="paragraph" w:customStyle="1" w:styleId="7248E4E8F6D94EA4BEFAE5213696D172">
    <w:name w:val="7248E4E8F6D94EA4BEFAE5213696D172"/>
    <w:rsid w:val="00AA14C5"/>
  </w:style>
  <w:style w:type="paragraph" w:customStyle="1" w:styleId="3EEC40FB22A24B8E8BD8BB9E97058450">
    <w:name w:val="3EEC40FB22A24B8E8BD8BB9E97058450"/>
    <w:rsid w:val="00AA14C5"/>
  </w:style>
  <w:style w:type="paragraph" w:customStyle="1" w:styleId="80C64A38526A499B87BF081AD1777B3B">
    <w:name w:val="80C64A38526A499B87BF081AD1777B3B"/>
    <w:rsid w:val="00AA14C5"/>
  </w:style>
  <w:style w:type="paragraph" w:customStyle="1" w:styleId="04B0DA89144442E088F3113E38747A8E">
    <w:name w:val="04B0DA89144442E088F3113E38747A8E"/>
    <w:rsid w:val="00AA14C5"/>
  </w:style>
  <w:style w:type="paragraph" w:customStyle="1" w:styleId="009262F00E2E4829936D2F1C482D0FD7">
    <w:name w:val="009262F00E2E4829936D2F1C482D0FD7"/>
    <w:rsid w:val="00AA14C5"/>
  </w:style>
  <w:style w:type="paragraph" w:customStyle="1" w:styleId="B02C1DEA79CF4600969E390EEA4CCA0B">
    <w:name w:val="B02C1DEA79CF4600969E390EEA4CCA0B"/>
    <w:rsid w:val="00AA14C5"/>
  </w:style>
  <w:style w:type="paragraph" w:customStyle="1" w:styleId="E2C3D42ACAA445449066FE5AD9B9000A">
    <w:name w:val="E2C3D42ACAA445449066FE5AD9B9000A"/>
    <w:rsid w:val="00AA14C5"/>
  </w:style>
  <w:style w:type="paragraph" w:customStyle="1" w:styleId="AF3AFB8F6B524EE7B7B73EFD01A13102">
    <w:name w:val="AF3AFB8F6B524EE7B7B73EFD01A13102"/>
    <w:rsid w:val="00AA14C5"/>
  </w:style>
  <w:style w:type="paragraph" w:customStyle="1" w:styleId="D4EA63A3C7A74917B30E6D9EBEE9EB9E">
    <w:name w:val="D4EA63A3C7A74917B30E6D9EBEE9EB9E"/>
    <w:rsid w:val="00AA14C5"/>
  </w:style>
  <w:style w:type="paragraph" w:customStyle="1" w:styleId="9FB44FE537A44D73ABFA2249FE5C922F">
    <w:name w:val="9FB44FE537A44D73ABFA2249FE5C922F"/>
    <w:rsid w:val="00AA14C5"/>
  </w:style>
  <w:style w:type="paragraph" w:customStyle="1" w:styleId="797F88934EAB4663B18834992FBF90D0">
    <w:name w:val="797F88934EAB4663B18834992FBF90D0"/>
    <w:rsid w:val="00AA14C5"/>
  </w:style>
  <w:style w:type="paragraph" w:customStyle="1" w:styleId="6E6242DB6DF248388B575874F58CD7ED">
    <w:name w:val="6E6242DB6DF248388B575874F58CD7ED"/>
    <w:rsid w:val="00AA14C5"/>
  </w:style>
  <w:style w:type="paragraph" w:customStyle="1" w:styleId="756D2F7B0D21433DBF74AFAACAD3F924">
    <w:name w:val="756D2F7B0D21433DBF74AFAACAD3F924"/>
    <w:rsid w:val="00AA14C5"/>
  </w:style>
  <w:style w:type="paragraph" w:customStyle="1" w:styleId="5113716F808D4DF18E9DA04EB6D53688">
    <w:name w:val="5113716F808D4DF18E9DA04EB6D53688"/>
    <w:rsid w:val="00AA14C5"/>
  </w:style>
  <w:style w:type="paragraph" w:customStyle="1" w:styleId="FC50828899564316BB47C45EA07B6804">
    <w:name w:val="FC50828899564316BB47C45EA07B6804"/>
    <w:rsid w:val="00AA14C5"/>
  </w:style>
  <w:style w:type="paragraph" w:customStyle="1" w:styleId="5AD39B9E8ECB4F818882443EE1F3F320">
    <w:name w:val="5AD39B9E8ECB4F818882443EE1F3F320"/>
    <w:rsid w:val="00AA14C5"/>
  </w:style>
  <w:style w:type="paragraph" w:customStyle="1" w:styleId="250825C4F97E427BB9127412CDB03049">
    <w:name w:val="250825C4F97E427BB9127412CDB03049"/>
    <w:rsid w:val="00AA14C5"/>
  </w:style>
  <w:style w:type="paragraph" w:customStyle="1" w:styleId="2448C8DADF6346378CE5C604B2D8F5AC">
    <w:name w:val="2448C8DADF6346378CE5C604B2D8F5AC"/>
    <w:rsid w:val="00AA14C5"/>
  </w:style>
  <w:style w:type="paragraph" w:customStyle="1" w:styleId="3AD75373562744DCA51DAB2297B3F47C">
    <w:name w:val="3AD75373562744DCA51DAB2297B3F47C"/>
    <w:rsid w:val="00AA14C5"/>
  </w:style>
  <w:style w:type="paragraph" w:customStyle="1" w:styleId="24A76AC6E5AC4F15B8332A1F91FA1590">
    <w:name w:val="24A76AC6E5AC4F15B8332A1F91FA1590"/>
    <w:rsid w:val="00AA14C5"/>
  </w:style>
  <w:style w:type="paragraph" w:customStyle="1" w:styleId="DE5968DF348C47299D71C5D936CA34FC">
    <w:name w:val="DE5968DF348C47299D71C5D936CA34FC"/>
    <w:rsid w:val="00AA14C5"/>
  </w:style>
  <w:style w:type="paragraph" w:customStyle="1" w:styleId="BDD4DC1598C94F8380CE20EA0C87E6F9">
    <w:name w:val="BDD4DC1598C94F8380CE20EA0C87E6F9"/>
    <w:rsid w:val="00AA14C5"/>
  </w:style>
  <w:style w:type="paragraph" w:customStyle="1" w:styleId="4DA24C90BE664E65ADA9878DFBAE6F28">
    <w:name w:val="4DA24C90BE664E65ADA9878DFBAE6F28"/>
    <w:rsid w:val="00AA14C5"/>
  </w:style>
  <w:style w:type="paragraph" w:customStyle="1" w:styleId="710CBAE95B074578B452C63DC92B53EF">
    <w:name w:val="710CBAE95B074578B452C63DC92B53EF"/>
    <w:rsid w:val="00AA14C5"/>
  </w:style>
  <w:style w:type="paragraph" w:customStyle="1" w:styleId="AB4ED599A1B3450283CAF80A18EE60EB">
    <w:name w:val="AB4ED599A1B3450283CAF80A18EE60EB"/>
    <w:rsid w:val="00AA14C5"/>
  </w:style>
  <w:style w:type="paragraph" w:customStyle="1" w:styleId="4A84EC53D9444B23AD47AC37B580DF84">
    <w:name w:val="4A84EC53D9444B23AD47AC37B580DF84"/>
    <w:rsid w:val="00AA14C5"/>
  </w:style>
  <w:style w:type="paragraph" w:customStyle="1" w:styleId="2EB733498A9A4801A4E9F8D7772D6A78">
    <w:name w:val="2EB733498A9A4801A4E9F8D7772D6A78"/>
    <w:rsid w:val="00AA14C5"/>
  </w:style>
  <w:style w:type="paragraph" w:customStyle="1" w:styleId="006CF64E2960403D86D18E68CE5DFE34">
    <w:name w:val="006CF64E2960403D86D18E68CE5DFE34"/>
    <w:rsid w:val="00AA14C5"/>
  </w:style>
  <w:style w:type="paragraph" w:customStyle="1" w:styleId="3EB44288252140E5AC2F358F75C78E12">
    <w:name w:val="3EB44288252140E5AC2F358F75C78E12"/>
    <w:rsid w:val="00AA14C5"/>
  </w:style>
  <w:style w:type="paragraph" w:customStyle="1" w:styleId="4722406438E54780B058DAC18909F348">
    <w:name w:val="4722406438E54780B058DAC18909F348"/>
    <w:rsid w:val="00AA14C5"/>
  </w:style>
  <w:style w:type="paragraph" w:customStyle="1" w:styleId="FE3C2121A3964310B1DEF9AB2190C55B">
    <w:name w:val="FE3C2121A3964310B1DEF9AB2190C55B"/>
    <w:rsid w:val="00AA14C5"/>
  </w:style>
  <w:style w:type="paragraph" w:customStyle="1" w:styleId="E8033EE074204C66872365BE57A622F7">
    <w:name w:val="E8033EE074204C66872365BE57A622F7"/>
    <w:rsid w:val="00AA14C5"/>
  </w:style>
  <w:style w:type="paragraph" w:customStyle="1" w:styleId="E12C6DE47B38463FB0467065F57EA549">
    <w:name w:val="E12C6DE47B38463FB0467065F57EA549"/>
    <w:rsid w:val="00AA14C5"/>
  </w:style>
  <w:style w:type="paragraph" w:customStyle="1" w:styleId="2356CF1855E24E8EAA353FE4A1FF2821">
    <w:name w:val="2356CF1855E24E8EAA353FE4A1FF2821"/>
    <w:rsid w:val="00AA14C5"/>
  </w:style>
  <w:style w:type="paragraph" w:customStyle="1" w:styleId="AF2BA9FAC43C4B29B95E7F1EA50E8BBC">
    <w:name w:val="AF2BA9FAC43C4B29B95E7F1EA50E8BBC"/>
    <w:rsid w:val="00AA14C5"/>
  </w:style>
  <w:style w:type="paragraph" w:customStyle="1" w:styleId="9D9991E1CDC54BC6875D89BF515F6204">
    <w:name w:val="9D9991E1CDC54BC6875D89BF515F6204"/>
    <w:rsid w:val="00AA14C5"/>
  </w:style>
  <w:style w:type="paragraph" w:customStyle="1" w:styleId="55B0F146BEAD478DAA9E8C26A1C1BC35">
    <w:name w:val="55B0F146BEAD478DAA9E8C26A1C1BC35"/>
    <w:rsid w:val="00AA14C5"/>
  </w:style>
  <w:style w:type="paragraph" w:customStyle="1" w:styleId="50D5FA491D5440D09553790DA928E3F9">
    <w:name w:val="50D5FA491D5440D09553790DA928E3F9"/>
    <w:rsid w:val="00AA14C5"/>
  </w:style>
  <w:style w:type="paragraph" w:customStyle="1" w:styleId="2C947ECF383D4974983E473FD4A11B9E">
    <w:name w:val="2C947ECF383D4974983E473FD4A11B9E"/>
    <w:rsid w:val="00AA14C5"/>
  </w:style>
  <w:style w:type="paragraph" w:customStyle="1" w:styleId="16DE83A2AB094C9F9B1B1508E041DC03">
    <w:name w:val="16DE83A2AB094C9F9B1B1508E041DC03"/>
    <w:rsid w:val="00AA14C5"/>
  </w:style>
  <w:style w:type="paragraph" w:customStyle="1" w:styleId="E2999344860E458B81A7E6412D05F857">
    <w:name w:val="E2999344860E458B81A7E6412D05F857"/>
    <w:rsid w:val="00AA14C5"/>
  </w:style>
  <w:style w:type="paragraph" w:customStyle="1" w:styleId="59A948764AF34C2D90424AA3E45228D8">
    <w:name w:val="59A948764AF34C2D90424AA3E45228D8"/>
    <w:rsid w:val="00AA14C5"/>
  </w:style>
  <w:style w:type="paragraph" w:customStyle="1" w:styleId="2EEFDC7848494213AF2F2C5660630F0C">
    <w:name w:val="2EEFDC7848494213AF2F2C5660630F0C"/>
    <w:rsid w:val="00AA14C5"/>
  </w:style>
  <w:style w:type="paragraph" w:customStyle="1" w:styleId="84830E92D0E94057901D38EB50438977">
    <w:name w:val="84830E92D0E94057901D38EB50438977"/>
    <w:rsid w:val="00AA14C5"/>
  </w:style>
  <w:style w:type="paragraph" w:customStyle="1" w:styleId="8A4C6E5EF45144CC8C4163543DAACA0C">
    <w:name w:val="8A4C6E5EF45144CC8C4163543DAACA0C"/>
    <w:rsid w:val="00AA14C5"/>
  </w:style>
  <w:style w:type="paragraph" w:customStyle="1" w:styleId="75FC123982504A34A9E3F5A428902534">
    <w:name w:val="75FC123982504A34A9E3F5A428902534"/>
    <w:rsid w:val="00AA14C5"/>
  </w:style>
  <w:style w:type="paragraph" w:customStyle="1" w:styleId="07E8B380985D495787E3CF92E8DDBF94">
    <w:name w:val="07E8B380985D495787E3CF92E8DDBF94"/>
    <w:rsid w:val="00AA14C5"/>
  </w:style>
  <w:style w:type="paragraph" w:customStyle="1" w:styleId="F9A8B613D0CF4F6E9C74A12D1E7FE49F">
    <w:name w:val="F9A8B613D0CF4F6E9C74A12D1E7FE49F"/>
    <w:rsid w:val="00AA14C5"/>
  </w:style>
  <w:style w:type="paragraph" w:customStyle="1" w:styleId="56A1D8172DD1418DBFCD6D2A1C62D553">
    <w:name w:val="56A1D8172DD1418DBFCD6D2A1C62D553"/>
    <w:rsid w:val="00AA14C5"/>
  </w:style>
  <w:style w:type="paragraph" w:customStyle="1" w:styleId="CD83E938C8A2442A906FEAAB325FC735">
    <w:name w:val="CD83E938C8A2442A906FEAAB325FC735"/>
    <w:rsid w:val="00AA14C5"/>
  </w:style>
  <w:style w:type="paragraph" w:customStyle="1" w:styleId="DA87F31A800E456E95E21E5D04017C75">
    <w:name w:val="DA87F31A800E456E95E21E5D04017C75"/>
    <w:rsid w:val="00AA14C5"/>
  </w:style>
  <w:style w:type="paragraph" w:customStyle="1" w:styleId="D2A9CBF846BC4C8D9850F58FC82D23C4">
    <w:name w:val="D2A9CBF846BC4C8D9850F58FC82D23C4"/>
    <w:rsid w:val="00AA14C5"/>
  </w:style>
  <w:style w:type="paragraph" w:customStyle="1" w:styleId="1432ABDB1B8544BA8270B6E42F3FC1DE">
    <w:name w:val="1432ABDB1B8544BA8270B6E42F3FC1DE"/>
    <w:rsid w:val="00AA14C5"/>
  </w:style>
  <w:style w:type="paragraph" w:customStyle="1" w:styleId="18070F779AD64FC6BDB6C58D408DB806">
    <w:name w:val="18070F779AD64FC6BDB6C58D408DB806"/>
    <w:rsid w:val="00AA14C5"/>
  </w:style>
  <w:style w:type="paragraph" w:customStyle="1" w:styleId="33C14A3CA78C413C9193181C262C967C">
    <w:name w:val="33C14A3CA78C413C9193181C262C967C"/>
    <w:rsid w:val="00AA14C5"/>
  </w:style>
  <w:style w:type="paragraph" w:customStyle="1" w:styleId="C8000C6A8BBD4275A7817DD57808994E">
    <w:name w:val="C8000C6A8BBD4275A7817DD57808994E"/>
    <w:rsid w:val="00AA14C5"/>
  </w:style>
  <w:style w:type="paragraph" w:customStyle="1" w:styleId="1A67790C2A22484895DE559947491307">
    <w:name w:val="1A67790C2A22484895DE559947491307"/>
    <w:rsid w:val="00AA14C5"/>
  </w:style>
  <w:style w:type="paragraph" w:customStyle="1" w:styleId="6E3652DADD1C4B12A982B47B32120DF1">
    <w:name w:val="6E3652DADD1C4B12A982B47B32120DF1"/>
    <w:rsid w:val="00AA14C5"/>
  </w:style>
  <w:style w:type="paragraph" w:customStyle="1" w:styleId="883236B7D64849E6BA2BD9D4F2B6E080">
    <w:name w:val="883236B7D64849E6BA2BD9D4F2B6E080"/>
    <w:rsid w:val="00AA14C5"/>
  </w:style>
  <w:style w:type="paragraph" w:customStyle="1" w:styleId="DBEA5B02359943DDB333D60A4381724C">
    <w:name w:val="DBEA5B02359943DDB333D60A4381724C"/>
    <w:rsid w:val="00AA14C5"/>
  </w:style>
  <w:style w:type="paragraph" w:customStyle="1" w:styleId="08271B03EAC34EF5AB3F45F1A478F913">
    <w:name w:val="08271B03EAC34EF5AB3F45F1A478F913"/>
    <w:rsid w:val="00AA14C5"/>
  </w:style>
  <w:style w:type="paragraph" w:customStyle="1" w:styleId="CB4C9452D3E54BB1B05347912E28D14A">
    <w:name w:val="CB4C9452D3E54BB1B05347912E28D14A"/>
    <w:rsid w:val="00AA14C5"/>
  </w:style>
  <w:style w:type="paragraph" w:customStyle="1" w:styleId="3760FD3668BC490B8C0CA9EDEB04CD50">
    <w:name w:val="3760FD3668BC490B8C0CA9EDEB04CD50"/>
    <w:rsid w:val="00AA14C5"/>
  </w:style>
  <w:style w:type="paragraph" w:customStyle="1" w:styleId="73EAA089E9714AC2BEB15439C938142E">
    <w:name w:val="73EAA089E9714AC2BEB15439C938142E"/>
    <w:rsid w:val="00AA14C5"/>
  </w:style>
  <w:style w:type="paragraph" w:customStyle="1" w:styleId="2CB1F25BC23D43C3933BB2293830CF1D">
    <w:name w:val="2CB1F25BC23D43C3933BB2293830CF1D"/>
    <w:rsid w:val="00AA14C5"/>
  </w:style>
  <w:style w:type="paragraph" w:customStyle="1" w:styleId="87E031DB12FD429789DA54615B1A9F19">
    <w:name w:val="87E031DB12FD429789DA54615B1A9F19"/>
    <w:rsid w:val="00AA14C5"/>
  </w:style>
  <w:style w:type="paragraph" w:customStyle="1" w:styleId="8049C59F333B4E8E89B8AFF529FA1059">
    <w:name w:val="8049C59F333B4E8E89B8AFF529FA1059"/>
    <w:rsid w:val="00AA14C5"/>
  </w:style>
  <w:style w:type="paragraph" w:customStyle="1" w:styleId="2E9827D5117C4E65AE4B29B1C4F8FD63">
    <w:name w:val="2E9827D5117C4E65AE4B29B1C4F8FD63"/>
    <w:rsid w:val="00AA14C5"/>
  </w:style>
  <w:style w:type="paragraph" w:customStyle="1" w:styleId="D3BAAE75384042E49F344E9643AC92B8">
    <w:name w:val="D3BAAE75384042E49F344E9643AC92B8"/>
    <w:rsid w:val="00AA14C5"/>
  </w:style>
  <w:style w:type="paragraph" w:customStyle="1" w:styleId="CBA4C6D5618F44838A7528338FC9C3CF">
    <w:name w:val="CBA4C6D5618F44838A7528338FC9C3CF"/>
    <w:rsid w:val="00AA14C5"/>
  </w:style>
  <w:style w:type="paragraph" w:customStyle="1" w:styleId="347CFE6B77994CC098A33633DB3C204E">
    <w:name w:val="347CFE6B77994CC098A33633DB3C204E"/>
    <w:rsid w:val="00AA14C5"/>
  </w:style>
  <w:style w:type="paragraph" w:customStyle="1" w:styleId="B128A3D9A1804ABBAA97382BE41EE891">
    <w:name w:val="B128A3D9A1804ABBAA97382BE41EE891"/>
    <w:rsid w:val="00AA14C5"/>
  </w:style>
  <w:style w:type="paragraph" w:customStyle="1" w:styleId="B853BC6EC37842C38819C35F48D94DA0">
    <w:name w:val="B853BC6EC37842C38819C35F48D94DA0"/>
    <w:rsid w:val="00AA14C5"/>
  </w:style>
  <w:style w:type="paragraph" w:customStyle="1" w:styleId="48AA1A1671DD456B8C7914820C4C1591">
    <w:name w:val="48AA1A1671DD456B8C7914820C4C1591"/>
    <w:rsid w:val="00AA14C5"/>
  </w:style>
  <w:style w:type="paragraph" w:customStyle="1" w:styleId="751DEC83BC7E4AC3A49460C5A217BE97">
    <w:name w:val="751DEC83BC7E4AC3A49460C5A217BE97"/>
    <w:rsid w:val="00AA14C5"/>
  </w:style>
  <w:style w:type="paragraph" w:customStyle="1" w:styleId="6A57B4CBE8054838823DE3440D42752F">
    <w:name w:val="6A57B4CBE8054838823DE3440D42752F"/>
    <w:rsid w:val="00AA14C5"/>
  </w:style>
  <w:style w:type="paragraph" w:customStyle="1" w:styleId="1E026A1E3C284646A2A0E142C2506A30">
    <w:name w:val="1E026A1E3C284646A2A0E142C2506A30"/>
    <w:rsid w:val="00AA14C5"/>
  </w:style>
  <w:style w:type="paragraph" w:customStyle="1" w:styleId="A0CAF0AAC15A4520B17BCACEF1613E54">
    <w:name w:val="A0CAF0AAC15A4520B17BCACEF1613E54"/>
    <w:rsid w:val="00AA14C5"/>
  </w:style>
  <w:style w:type="paragraph" w:customStyle="1" w:styleId="99942A2718C54B10ABEFFAC791C9F89E">
    <w:name w:val="99942A2718C54B10ABEFFAC791C9F89E"/>
    <w:rsid w:val="00AA14C5"/>
  </w:style>
  <w:style w:type="paragraph" w:customStyle="1" w:styleId="AB71B718BF6B487F853B99A3F508EF67">
    <w:name w:val="AB71B718BF6B487F853B99A3F508EF67"/>
    <w:rsid w:val="00AA14C5"/>
  </w:style>
  <w:style w:type="paragraph" w:customStyle="1" w:styleId="DD5744B946844E73B518E1FF99E42361">
    <w:name w:val="DD5744B946844E73B518E1FF99E42361"/>
    <w:rsid w:val="00AA14C5"/>
  </w:style>
  <w:style w:type="paragraph" w:customStyle="1" w:styleId="E1B0421211684DCD849B8EAFAC551DEE">
    <w:name w:val="E1B0421211684DCD849B8EAFAC551DEE"/>
    <w:rsid w:val="00AA14C5"/>
  </w:style>
  <w:style w:type="paragraph" w:customStyle="1" w:styleId="616A1EF4ECB0457B8738106E2018A482">
    <w:name w:val="616A1EF4ECB0457B8738106E2018A482"/>
    <w:rsid w:val="00AA14C5"/>
  </w:style>
  <w:style w:type="paragraph" w:customStyle="1" w:styleId="CCA37B8B14DA4A00B97F191175DA4090">
    <w:name w:val="CCA37B8B14DA4A00B97F191175DA4090"/>
    <w:rsid w:val="00AA14C5"/>
  </w:style>
  <w:style w:type="paragraph" w:customStyle="1" w:styleId="5C5F08BD8E8443FC866A717A3E136B3E">
    <w:name w:val="5C5F08BD8E8443FC866A717A3E136B3E"/>
    <w:rsid w:val="00AA14C5"/>
  </w:style>
  <w:style w:type="paragraph" w:customStyle="1" w:styleId="D98C56E56DA44E1F9827B7A2406A50BC">
    <w:name w:val="D98C56E56DA44E1F9827B7A2406A50BC"/>
    <w:rsid w:val="00AA14C5"/>
  </w:style>
  <w:style w:type="paragraph" w:customStyle="1" w:styleId="E671F2A3A2EA4DECB26FA81E8CCFC78E">
    <w:name w:val="E671F2A3A2EA4DECB26FA81E8CCFC78E"/>
    <w:rsid w:val="00AA14C5"/>
  </w:style>
  <w:style w:type="paragraph" w:customStyle="1" w:styleId="EDB0EC77FB004A869873FDFB218EBE01">
    <w:name w:val="EDB0EC77FB004A869873FDFB218EBE01"/>
    <w:rsid w:val="00AA14C5"/>
  </w:style>
  <w:style w:type="paragraph" w:customStyle="1" w:styleId="686BF39FABAC480D8E688390C562FD7A">
    <w:name w:val="686BF39FABAC480D8E688390C562FD7A"/>
    <w:rsid w:val="00AA14C5"/>
  </w:style>
  <w:style w:type="paragraph" w:customStyle="1" w:styleId="BC0759E95FD64C32B780829A8F0FA154">
    <w:name w:val="BC0759E95FD64C32B780829A8F0FA154"/>
    <w:rsid w:val="00AA14C5"/>
  </w:style>
  <w:style w:type="paragraph" w:customStyle="1" w:styleId="FE6B414F7D414E26BE934D3CBEEC211F">
    <w:name w:val="FE6B414F7D414E26BE934D3CBEEC211F"/>
    <w:rsid w:val="00AA14C5"/>
  </w:style>
  <w:style w:type="paragraph" w:customStyle="1" w:styleId="17FB25444C5841589D0F69C073FD0CF9">
    <w:name w:val="17FB25444C5841589D0F69C073FD0CF9"/>
    <w:rsid w:val="00AA14C5"/>
  </w:style>
  <w:style w:type="paragraph" w:customStyle="1" w:styleId="5E0FCB748B3F40D5B2F5E3206E30968A">
    <w:name w:val="5E0FCB748B3F40D5B2F5E3206E30968A"/>
    <w:rsid w:val="00AA14C5"/>
  </w:style>
  <w:style w:type="paragraph" w:customStyle="1" w:styleId="8BF8B80770514553A7BB46B474E60B65">
    <w:name w:val="8BF8B80770514553A7BB46B474E60B65"/>
    <w:rsid w:val="00AA14C5"/>
  </w:style>
  <w:style w:type="paragraph" w:customStyle="1" w:styleId="D2CB6B55A167497A81F4238D310B15F5">
    <w:name w:val="D2CB6B55A167497A81F4238D310B15F5"/>
    <w:rsid w:val="00AA14C5"/>
  </w:style>
  <w:style w:type="paragraph" w:customStyle="1" w:styleId="ED22C72FEFC8467A97471459EE46BBC3">
    <w:name w:val="ED22C72FEFC8467A97471459EE46BBC3"/>
    <w:rsid w:val="00AA14C5"/>
  </w:style>
  <w:style w:type="paragraph" w:customStyle="1" w:styleId="2C6840DAC3F841AB9A16A9666B29F631">
    <w:name w:val="2C6840DAC3F841AB9A16A9666B29F631"/>
    <w:rsid w:val="00AA14C5"/>
  </w:style>
  <w:style w:type="paragraph" w:customStyle="1" w:styleId="05C1FD946E0742B88A27108BB3034FAB">
    <w:name w:val="05C1FD946E0742B88A27108BB3034FAB"/>
    <w:rsid w:val="00AA14C5"/>
  </w:style>
  <w:style w:type="paragraph" w:customStyle="1" w:styleId="886C6E6FF73C40FEAC9C99F5FA626810">
    <w:name w:val="886C6E6FF73C40FEAC9C99F5FA626810"/>
    <w:rsid w:val="00AA14C5"/>
  </w:style>
  <w:style w:type="paragraph" w:customStyle="1" w:styleId="631A682EFA31469DB26BC813603F8471">
    <w:name w:val="631A682EFA31469DB26BC813603F8471"/>
    <w:rsid w:val="00AA14C5"/>
  </w:style>
  <w:style w:type="paragraph" w:customStyle="1" w:styleId="94D6B8E4926042399CA03FBA4B9BE835">
    <w:name w:val="94D6B8E4926042399CA03FBA4B9BE835"/>
    <w:rsid w:val="00AA14C5"/>
  </w:style>
  <w:style w:type="paragraph" w:customStyle="1" w:styleId="65898DCF99EC4E2A9CF949B0FF9061AB">
    <w:name w:val="65898DCF99EC4E2A9CF949B0FF9061AB"/>
    <w:rsid w:val="00AA14C5"/>
  </w:style>
  <w:style w:type="paragraph" w:customStyle="1" w:styleId="CA2D21FAF18C4DD1A6967E94632D23C3">
    <w:name w:val="CA2D21FAF18C4DD1A6967E94632D23C3"/>
    <w:rsid w:val="00AA14C5"/>
  </w:style>
  <w:style w:type="paragraph" w:customStyle="1" w:styleId="5C7614A2C5284577850DFC56AEF12787">
    <w:name w:val="5C7614A2C5284577850DFC56AEF12787"/>
    <w:rsid w:val="00AA14C5"/>
  </w:style>
  <w:style w:type="paragraph" w:customStyle="1" w:styleId="1B5133730FD04F41B711E3AFA192EB47">
    <w:name w:val="1B5133730FD04F41B711E3AFA192EB47"/>
    <w:rsid w:val="00AA14C5"/>
  </w:style>
  <w:style w:type="paragraph" w:customStyle="1" w:styleId="C5382115271F4610B9BCF38611925C54">
    <w:name w:val="C5382115271F4610B9BCF38611925C54"/>
    <w:rsid w:val="00AA14C5"/>
  </w:style>
  <w:style w:type="paragraph" w:customStyle="1" w:styleId="90FF77FF77FE4C35B44AD4878E1C1DC3">
    <w:name w:val="90FF77FF77FE4C35B44AD4878E1C1DC3"/>
    <w:rsid w:val="00AA14C5"/>
  </w:style>
  <w:style w:type="paragraph" w:customStyle="1" w:styleId="B192E27CF5F447658017C43421DB1B7F">
    <w:name w:val="B192E27CF5F447658017C43421DB1B7F"/>
    <w:rsid w:val="00AA14C5"/>
  </w:style>
  <w:style w:type="paragraph" w:customStyle="1" w:styleId="8E0025B53D594125A3CFAC87047AE776">
    <w:name w:val="8E0025B53D594125A3CFAC87047AE776"/>
    <w:rsid w:val="00AA14C5"/>
  </w:style>
  <w:style w:type="paragraph" w:customStyle="1" w:styleId="FFF5F1E65F494CBDB683F3752C86E515">
    <w:name w:val="FFF5F1E65F494CBDB683F3752C86E515"/>
    <w:rsid w:val="00AA14C5"/>
  </w:style>
  <w:style w:type="paragraph" w:customStyle="1" w:styleId="639317ADBE1E4BC8B82043A3579EE9F0">
    <w:name w:val="639317ADBE1E4BC8B82043A3579EE9F0"/>
    <w:rsid w:val="00AA14C5"/>
  </w:style>
  <w:style w:type="paragraph" w:customStyle="1" w:styleId="DB7A71BFF8F04A568BCBC66CC6CDDF3C">
    <w:name w:val="DB7A71BFF8F04A568BCBC66CC6CDDF3C"/>
    <w:rsid w:val="00AA14C5"/>
  </w:style>
  <w:style w:type="paragraph" w:customStyle="1" w:styleId="DFA16EF74AEC491D834990A5C7CC013A">
    <w:name w:val="DFA16EF74AEC491D834990A5C7CC013A"/>
    <w:rsid w:val="00AA14C5"/>
  </w:style>
  <w:style w:type="paragraph" w:customStyle="1" w:styleId="12CF0BD84E9441CAAAD8CD9D0F6158A3">
    <w:name w:val="12CF0BD84E9441CAAAD8CD9D0F6158A3"/>
    <w:rsid w:val="00AA14C5"/>
  </w:style>
  <w:style w:type="paragraph" w:customStyle="1" w:styleId="65D478F9A0BA4B4CB57AD87B8B29FA65">
    <w:name w:val="65D478F9A0BA4B4CB57AD87B8B29FA65"/>
    <w:rsid w:val="00AA14C5"/>
  </w:style>
  <w:style w:type="paragraph" w:customStyle="1" w:styleId="742572879A2D441EABE79752EEC4B545">
    <w:name w:val="742572879A2D441EABE79752EEC4B545"/>
    <w:rsid w:val="00AA14C5"/>
  </w:style>
  <w:style w:type="paragraph" w:customStyle="1" w:styleId="60BD0FF9D7D64CBA84A107DF8B6E2D17">
    <w:name w:val="60BD0FF9D7D64CBA84A107DF8B6E2D17"/>
    <w:rsid w:val="00AA14C5"/>
  </w:style>
  <w:style w:type="paragraph" w:customStyle="1" w:styleId="2927697CA9374830AA37E71348543A6F">
    <w:name w:val="2927697CA9374830AA37E71348543A6F"/>
    <w:rsid w:val="00AA14C5"/>
  </w:style>
  <w:style w:type="paragraph" w:customStyle="1" w:styleId="0D566395AC8049E0AB12566195F0CD9A">
    <w:name w:val="0D566395AC8049E0AB12566195F0CD9A"/>
    <w:rsid w:val="00AA14C5"/>
  </w:style>
  <w:style w:type="paragraph" w:customStyle="1" w:styleId="F8317FBCA72E406D8EE41E04B7DBA172">
    <w:name w:val="F8317FBCA72E406D8EE41E04B7DBA172"/>
    <w:rsid w:val="00AA14C5"/>
  </w:style>
  <w:style w:type="paragraph" w:customStyle="1" w:styleId="DBB729E065DD4EDEA112E395A00B1C09">
    <w:name w:val="DBB729E065DD4EDEA112E395A00B1C09"/>
    <w:rsid w:val="00AA14C5"/>
  </w:style>
  <w:style w:type="paragraph" w:customStyle="1" w:styleId="51754586411941BFB3F246D6503F2A18">
    <w:name w:val="51754586411941BFB3F246D6503F2A18"/>
    <w:rsid w:val="00AA14C5"/>
  </w:style>
  <w:style w:type="paragraph" w:customStyle="1" w:styleId="3BC912714EC544DDA947F53787F8FB49">
    <w:name w:val="3BC912714EC544DDA947F53787F8FB49"/>
    <w:rsid w:val="00AA14C5"/>
  </w:style>
  <w:style w:type="paragraph" w:customStyle="1" w:styleId="5CC859BF08E7478DB4DAB9717E700307">
    <w:name w:val="5CC859BF08E7478DB4DAB9717E700307"/>
    <w:rsid w:val="00AA14C5"/>
  </w:style>
  <w:style w:type="paragraph" w:customStyle="1" w:styleId="9465D3D2E0AC4CA787803998BCD551BD">
    <w:name w:val="9465D3D2E0AC4CA787803998BCD551BD"/>
    <w:rsid w:val="00AA14C5"/>
  </w:style>
  <w:style w:type="paragraph" w:customStyle="1" w:styleId="82612D3D319244E9ABFCF298A3909B8A">
    <w:name w:val="82612D3D319244E9ABFCF298A3909B8A"/>
    <w:rsid w:val="00AA14C5"/>
  </w:style>
  <w:style w:type="paragraph" w:customStyle="1" w:styleId="CAA8A10DA3D64C0C8FBACAB9DD2902FB">
    <w:name w:val="CAA8A10DA3D64C0C8FBACAB9DD2902FB"/>
    <w:rsid w:val="00AA14C5"/>
  </w:style>
  <w:style w:type="paragraph" w:customStyle="1" w:styleId="FF28E07952044D5599CF3A6DE8AEE832">
    <w:name w:val="FF28E07952044D5599CF3A6DE8AEE832"/>
    <w:rsid w:val="00AA14C5"/>
  </w:style>
  <w:style w:type="paragraph" w:customStyle="1" w:styleId="B78D9158066E43EC96A366D140EF61A5">
    <w:name w:val="B78D9158066E43EC96A366D140EF61A5"/>
    <w:rsid w:val="00AA14C5"/>
  </w:style>
  <w:style w:type="paragraph" w:customStyle="1" w:styleId="D1DE3AA288AB488C9BA9927D313A1613">
    <w:name w:val="D1DE3AA288AB488C9BA9927D313A1613"/>
    <w:rsid w:val="00AA14C5"/>
  </w:style>
  <w:style w:type="paragraph" w:customStyle="1" w:styleId="5CE98419B1CB4D1A9BF894B4C5896D98">
    <w:name w:val="5CE98419B1CB4D1A9BF894B4C5896D98"/>
    <w:rsid w:val="00AA14C5"/>
  </w:style>
  <w:style w:type="paragraph" w:customStyle="1" w:styleId="AACB6D23D37A402BA2DCAD979B4E8591">
    <w:name w:val="AACB6D23D37A402BA2DCAD979B4E8591"/>
    <w:rsid w:val="00AA14C5"/>
  </w:style>
  <w:style w:type="paragraph" w:customStyle="1" w:styleId="19A56E0C90394A9E97ECB757BD41A5B1">
    <w:name w:val="19A56E0C90394A9E97ECB757BD41A5B1"/>
    <w:rsid w:val="00AA14C5"/>
  </w:style>
  <w:style w:type="paragraph" w:customStyle="1" w:styleId="46B8EB4C02914A249FD9CE95E1D7952C">
    <w:name w:val="46B8EB4C02914A249FD9CE95E1D7952C"/>
    <w:rsid w:val="00AA14C5"/>
  </w:style>
  <w:style w:type="paragraph" w:customStyle="1" w:styleId="0762BE517265464E8DF62F72C0B936BE">
    <w:name w:val="0762BE517265464E8DF62F72C0B936BE"/>
    <w:rsid w:val="00AA14C5"/>
  </w:style>
  <w:style w:type="paragraph" w:customStyle="1" w:styleId="ABCC120957A244E29868A53DF4E93955">
    <w:name w:val="ABCC120957A244E29868A53DF4E93955"/>
    <w:rsid w:val="00AA14C5"/>
  </w:style>
  <w:style w:type="paragraph" w:customStyle="1" w:styleId="013658A8EF7942C49AA9DA84C1795CC2">
    <w:name w:val="013658A8EF7942C49AA9DA84C1795CC2"/>
    <w:rsid w:val="00AA14C5"/>
  </w:style>
  <w:style w:type="paragraph" w:customStyle="1" w:styleId="28C387A4C68740CBB673F074C56CB28C">
    <w:name w:val="28C387A4C68740CBB673F074C56CB28C"/>
    <w:rsid w:val="00AA14C5"/>
  </w:style>
  <w:style w:type="paragraph" w:customStyle="1" w:styleId="A159DC4FBF384ED2826185727CD99238">
    <w:name w:val="A159DC4FBF384ED2826185727CD99238"/>
    <w:rsid w:val="00AA14C5"/>
  </w:style>
  <w:style w:type="paragraph" w:customStyle="1" w:styleId="B6BA2EE7F9AB4B6FB8FB8FF2BF4057D5">
    <w:name w:val="B6BA2EE7F9AB4B6FB8FB8FF2BF4057D5"/>
    <w:rsid w:val="00AA14C5"/>
  </w:style>
  <w:style w:type="paragraph" w:customStyle="1" w:styleId="64D94C83924E463C9103D45615BF25C5">
    <w:name w:val="64D94C83924E463C9103D45615BF25C5"/>
    <w:rsid w:val="00AA14C5"/>
  </w:style>
  <w:style w:type="paragraph" w:customStyle="1" w:styleId="651E8BC74B344436B7FB02E6E26B9C30">
    <w:name w:val="651E8BC74B344436B7FB02E6E26B9C30"/>
    <w:rsid w:val="00AA14C5"/>
  </w:style>
  <w:style w:type="paragraph" w:customStyle="1" w:styleId="6FF50ABE780F4DF9BAC5E8A60EB5D7EF">
    <w:name w:val="6FF50ABE780F4DF9BAC5E8A60EB5D7EF"/>
    <w:rsid w:val="00AA14C5"/>
  </w:style>
  <w:style w:type="paragraph" w:customStyle="1" w:styleId="D20B6661D4AA434BA40A39736D52D18E">
    <w:name w:val="D20B6661D4AA434BA40A39736D52D18E"/>
    <w:rsid w:val="00AA14C5"/>
  </w:style>
  <w:style w:type="paragraph" w:customStyle="1" w:styleId="5E97F7F3E6CD455D8C640067E0227250">
    <w:name w:val="5E97F7F3E6CD455D8C640067E0227250"/>
    <w:rsid w:val="00AA14C5"/>
  </w:style>
  <w:style w:type="paragraph" w:customStyle="1" w:styleId="8A34FCAD6D384E46B7FA85F8C9D1BC2F">
    <w:name w:val="8A34FCAD6D384E46B7FA85F8C9D1BC2F"/>
    <w:rsid w:val="00AA14C5"/>
  </w:style>
  <w:style w:type="paragraph" w:customStyle="1" w:styleId="93A873EE90134535B6ABFA4E37D55FAE">
    <w:name w:val="93A873EE90134535B6ABFA4E37D55FAE"/>
    <w:rsid w:val="00AA14C5"/>
  </w:style>
  <w:style w:type="paragraph" w:customStyle="1" w:styleId="7C938746410D49919EB0835F82D5A823">
    <w:name w:val="7C938746410D49919EB0835F82D5A823"/>
    <w:rsid w:val="00AA14C5"/>
  </w:style>
  <w:style w:type="paragraph" w:customStyle="1" w:styleId="16F3F6219A5F48399BC5B29F4139A0B1">
    <w:name w:val="16F3F6219A5F48399BC5B29F4139A0B1"/>
    <w:rsid w:val="00AA14C5"/>
  </w:style>
  <w:style w:type="paragraph" w:customStyle="1" w:styleId="B1AB789FACB14EA6B000A48B9A3D8F77">
    <w:name w:val="B1AB789FACB14EA6B000A48B9A3D8F77"/>
    <w:rsid w:val="00AA14C5"/>
  </w:style>
  <w:style w:type="paragraph" w:customStyle="1" w:styleId="F1D9E6256831412CAB5B5A7D976FF7C0">
    <w:name w:val="F1D9E6256831412CAB5B5A7D976FF7C0"/>
    <w:rsid w:val="00AA14C5"/>
  </w:style>
  <w:style w:type="paragraph" w:customStyle="1" w:styleId="D87F993659614370A8B6B1DFA99568D5">
    <w:name w:val="D87F993659614370A8B6B1DFA99568D5"/>
    <w:rsid w:val="00AA14C5"/>
  </w:style>
  <w:style w:type="paragraph" w:customStyle="1" w:styleId="A9889DBC57374576963D4BC328658138">
    <w:name w:val="A9889DBC57374576963D4BC328658138"/>
    <w:rsid w:val="00AA14C5"/>
  </w:style>
  <w:style w:type="paragraph" w:customStyle="1" w:styleId="F7332FF8F9BF47DE83EA3F56E6AC99F7">
    <w:name w:val="F7332FF8F9BF47DE83EA3F56E6AC99F7"/>
    <w:rsid w:val="00AA14C5"/>
  </w:style>
  <w:style w:type="paragraph" w:customStyle="1" w:styleId="A010355333D940B9BDC13E1B02281692">
    <w:name w:val="A010355333D940B9BDC13E1B02281692"/>
    <w:rsid w:val="00AA14C5"/>
  </w:style>
  <w:style w:type="paragraph" w:customStyle="1" w:styleId="EAE511717CAD427B97223059BFF24D6C">
    <w:name w:val="EAE511717CAD427B97223059BFF24D6C"/>
    <w:rsid w:val="00AA14C5"/>
  </w:style>
  <w:style w:type="paragraph" w:customStyle="1" w:styleId="A3C3651FFC164DB8A2082ACC748A06BA">
    <w:name w:val="A3C3651FFC164DB8A2082ACC748A06BA"/>
    <w:rsid w:val="00AA14C5"/>
  </w:style>
  <w:style w:type="paragraph" w:customStyle="1" w:styleId="AB3C274E97A84E61ACE35D90A8145879">
    <w:name w:val="AB3C274E97A84E61ACE35D90A8145879"/>
    <w:rsid w:val="00AA14C5"/>
  </w:style>
  <w:style w:type="paragraph" w:customStyle="1" w:styleId="E98C0D4B8C4C45D8804091AB3CBAD4B0">
    <w:name w:val="E98C0D4B8C4C45D8804091AB3CBAD4B0"/>
    <w:rsid w:val="00AA14C5"/>
  </w:style>
  <w:style w:type="paragraph" w:customStyle="1" w:styleId="A0ECE2FC80DB491A9BA0737F3D6C417B">
    <w:name w:val="A0ECE2FC80DB491A9BA0737F3D6C417B"/>
    <w:rsid w:val="00AA14C5"/>
  </w:style>
  <w:style w:type="paragraph" w:customStyle="1" w:styleId="BFBB000EAFB34F0D9DE9DCDD7358D68F">
    <w:name w:val="BFBB000EAFB34F0D9DE9DCDD7358D68F"/>
    <w:rsid w:val="00AA14C5"/>
  </w:style>
  <w:style w:type="paragraph" w:customStyle="1" w:styleId="5B02B487346B4E4B9FED22F0AC97E31A">
    <w:name w:val="5B02B487346B4E4B9FED22F0AC97E31A"/>
    <w:rsid w:val="00AA14C5"/>
  </w:style>
  <w:style w:type="paragraph" w:customStyle="1" w:styleId="E8A66A0C80FD4456B5BCE2D69186E6F7">
    <w:name w:val="E8A66A0C80FD4456B5BCE2D69186E6F7"/>
    <w:rsid w:val="00AA14C5"/>
  </w:style>
  <w:style w:type="paragraph" w:customStyle="1" w:styleId="934E8A753E854B42B434BBA3F30429F2">
    <w:name w:val="934E8A753E854B42B434BBA3F30429F2"/>
    <w:rsid w:val="00AA14C5"/>
  </w:style>
  <w:style w:type="paragraph" w:customStyle="1" w:styleId="2F119DA30EC44926B3084C6431646819">
    <w:name w:val="2F119DA30EC44926B3084C6431646819"/>
    <w:rsid w:val="00AA14C5"/>
  </w:style>
  <w:style w:type="paragraph" w:customStyle="1" w:styleId="933E87F9B84F436D89D4ACCAFD0123A8">
    <w:name w:val="933E87F9B84F436D89D4ACCAFD0123A8"/>
    <w:rsid w:val="00AA14C5"/>
  </w:style>
  <w:style w:type="paragraph" w:customStyle="1" w:styleId="15A3042CC8984C3FBDD3FD09E50079C2">
    <w:name w:val="15A3042CC8984C3FBDD3FD09E50079C2"/>
    <w:rsid w:val="00AA14C5"/>
  </w:style>
  <w:style w:type="paragraph" w:customStyle="1" w:styleId="A97D0BAADDEB4166B3296E9FAA6B893A">
    <w:name w:val="A97D0BAADDEB4166B3296E9FAA6B893A"/>
    <w:rsid w:val="00AA14C5"/>
  </w:style>
  <w:style w:type="paragraph" w:customStyle="1" w:styleId="F0396FFD6329473A85F9E18A5A063B03">
    <w:name w:val="F0396FFD6329473A85F9E18A5A063B03"/>
    <w:rsid w:val="00AA14C5"/>
  </w:style>
  <w:style w:type="paragraph" w:customStyle="1" w:styleId="04DBCBF2B42B4F89A0D7842EFDD53011">
    <w:name w:val="04DBCBF2B42B4F89A0D7842EFDD53011"/>
    <w:rsid w:val="00AA14C5"/>
  </w:style>
  <w:style w:type="paragraph" w:customStyle="1" w:styleId="659F706B49144341B850E6BB1B2E2300">
    <w:name w:val="659F706B49144341B850E6BB1B2E2300"/>
    <w:rsid w:val="00AA14C5"/>
  </w:style>
  <w:style w:type="paragraph" w:customStyle="1" w:styleId="4AA4E40AFD584CF39E2F6DD5D187547B">
    <w:name w:val="4AA4E40AFD584CF39E2F6DD5D187547B"/>
    <w:rsid w:val="00AA14C5"/>
  </w:style>
  <w:style w:type="paragraph" w:customStyle="1" w:styleId="8423A12092B446468D2C32C22D0FB021">
    <w:name w:val="8423A12092B446468D2C32C22D0FB021"/>
    <w:rsid w:val="00AA14C5"/>
  </w:style>
  <w:style w:type="paragraph" w:customStyle="1" w:styleId="84FE5B49D5554C5584775B95C2D2940F">
    <w:name w:val="84FE5B49D5554C5584775B95C2D2940F"/>
    <w:rsid w:val="00AA14C5"/>
  </w:style>
  <w:style w:type="paragraph" w:customStyle="1" w:styleId="D63F5CDB28DB4E31A2E8C774B087628B">
    <w:name w:val="D63F5CDB28DB4E31A2E8C774B087628B"/>
    <w:rsid w:val="00AA14C5"/>
  </w:style>
  <w:style w:type="paragraph" w:customStyle="1" w:styleId="495C5D3EF9D24E35B95665A0C9436163">
    <w:name w:val="495C5D3EF9D24E35B95665A0C9436163"/>
    <w:rsid w:val="00AA14C5"/>
  </w:style>
  <w:style w:type="paragraph" w:customStyle="1" w:styleId="19A3A00AC4CB47EFAF7D8F2A0F033402">
    <w:name w:val="19A3A00AC4CB47EFAF7D8F2A0F033402"/>
    <w:rsid w:val="00AA14C5"/>
  </w:style>
  <w:style w:type="paragraph" w:customStyle="1" w:styleId="476CC50667904753AED320A7211CDE44">
    <w:name w:val="476CC50667904753AED320A7211CDE44"/>
    <w:rsid w:val="00AA14C5"/>
  </w:style>
  <w:style w:type="paragraph" w:customStyle="1" w:styleId="09F0F102B5BB425BB75C0DE1D474A783">
    <w:name w:val="09F0F102B5BB425BB75C0DE1D474A783"/>
    <w:rsid w:val="00AA14C5"/>
  </w:style>
  <w:style w:type="paragraph" w:customStyle="1" w:styleId="B2F028BE7670420EB1D8101296DB84F6">
    <w:name w:val="B2F028BE7670420EB1D8101296DB84F6"/>
    <w:rsid w:val="00AA14C5"/>
  </w:style>
  <w:style w:type="paragraph" w:customStyle="1" w:styleId="1FBDFF35F2B44F7A95AD91312A4682E3">
    <w:name w:val="1FBDFF35F2B44F7A95AD91312A4682E3"/>
    <w:rsid w:val="00AA14C5"/>
  </w:style>
  <w:style w:type="paragraph" w:customStyle="1" w:styleId="5B9D86F376F6455B99D6C77965A34340">
    <w:name w:val="5B9D86F376F6455B99D6C77965A34340"/>
    <w:rsid w:val="00AA14C5"/>
  </w:style>
  <w:style w:type="paragraph" w:customStyle="1" w:styleId="FC0CA7571523473296FD037635B7407D">
    <w:name w:val="FC0CA7571523473296FD037635B7407D"/>
    <w:rsid w:val="00AA14C5"/>
  </w:style>
  <w:style w:type="paragraph" w:customStyle="1" w:styleId="441D682C27794478BDD69D167D60A25F">
    <w:name w:val="441D682C27794478BDD69D167D60A25F"/>
    <w:rsid w:val="00AA14C5"/>
  </w:style>
  <w:style w:type="paragraph" w:customStyle="1" w:styleId="BA3491343574485B91D2365CDCA51BF1">
    <w:name w:val="BA3491343574485B91D2365CDCA51BF1"/>
    <w:rsid w:val="00AA14C5"/>
  </w:style>
  <w:style w:type="paragraph" w:customStyle="1" w:styleId="E5103FCBB81247159FEF058EB4819217">
    <w:name w:val="E5103FCBB81247159FEF058EB4819217"/>
    <w:rsid w:val="00AA14C5"/>
  </w:style>
  <w:style w:type="paragraph" w:customStyle="1" w:styleId="F198CB85D19740EAAF8EE78D5EB7028F">
    <w:name w:val="F198CB85D19740EAAF8EE78D5EB7028F"/>
    <w:rsid w:val="00AA14C5"/>
  </w:style>
  <w:style w:type="paragraph" w:customStyle="1" w:styleId="8F203507004C4B268E4F16D644DBF765">
    <w:name w:val="8F203507004C4B268E4F16D644DBF765"/>
    <w:rsid w:val="00AA14C5"/>
  </w:style>
  <w:style w:type="paragraph" w:customStyle="1" w:styleId="BB45CE8B4627419D8E34DB80B2F4A7B2">
    <w:name w:val="BB45CE8B4627419D8E34DB80B2F4A7B2"/>
    <w:rsid w:val="00AA14C5"/>
  </w:style>
  <w:style w:type="paragraph" w:customStyle="1" w:styleId="EC91AE6A4BD04687BCCE11B2FDC96715">
    <w:name w:val="EC91AE6A4BD04687BCCE11B2FDC96715"/>
    <w:rsid w:val="00AA14C5"/>
  </w:style>
  <w:style w:type="paragraph" w:customStyle="1" w:styleId="E899D8F0FC304079925168D73BBB0A90">
    <w:name w:val="E899D8F0FC304079925168D73BBB0A90"/>
    <w:rsid w:val="00AA14C5"/>
  </w:style>
  <w:style w:type="paragraph" w:customStyle="1" w:styleId="408AFCEACD384CC0BD7874B57B77F206">
    <w:name w:val="408AFCEACD384CC0BD7874B57B77F206"/>
    <w:rsid w:val="00AA14C5"/>
  </w:style>
  <w:style w:type="paragraph" w:customStyle="1" w:styleId="8FABF685820B4C35A9B9BCE8CA829F6A">
    <w:name w:val="8FABF685820B4C35A9B9BCE8CA829F6A"/>
    <w:rsid w:val="00AA14C5"/>
  </w:style>
  <w:style w:type="paragraph" w:customStyle="1" w:styleId="47F69DDF50D6492684CD57D26A7D7A11">
    <w:name w:val="47F69DDF50D6492684CD57D26A7D7A11"/>
    <w:rsid w:val="00AA14C5"/>
  </w:style>
  <w:style w:type="paragraph" w:customStyle="1" w:styleId="F5C50CB582A343E3864581C2C2395841">
    <w:name w:val="F5C50CB582A343E3864581C2C2395841"/>
    <w:rsid w:val="00AA14C5"/>
  </w:style>
  <w:style w:type="paragraph" w:customStyle="1" w:styleId="24ACB791E02744C5B09BB8AF7F098B5B">
    <w:name w:val="24ACB791E02744C5B09BB8AF7F098B5B"/>
    <w:rsid w:val="00AA14C5"/>
  </w:style>
  <w:style w:type="paragraph" w:customStyle="1" w:styleId="B75EA5D145DE42E59B85B84DD30098B4">
    <w:name w:val="B75EA5D145DE42E59B85B84DD30098B4"/>
    <w:rsid w:val="00AA14C5"/>
  </w:style>
  <w:style w:type="paragraph" w:customStyle="1" w:styleId="3C987A5946D94CC1AF2E1C3A61F6DB3E">
    <w:name w:val="3C987A5946D94CC1AF2E1C3A61F6DB3E"/>
    <w:rsid w:val="00AA14C5"/>
  </w:style>
  <w:style w:type="paragraph" w:customStyle="1" w:styleId="3D6241274A3A472FA8AFD0679431D79D">
    <w:name w:val="3D6241274A3A472FA8AFD0679431D79D"/>
    <w:rsid w:val="00AA14C5"/>
  </w:style>
  <w:style w:type="paragraph" w:customStyle="1" w:styleId="49CC920925884031BF6A4F728AA971D0">
    <w:name w:val="49CC920925884031BF6A4F728AA971D0"/>
    <w:rsid w:val="00AA14C5"/>
  </w:style>
  <w:style w:type="paragraph" w:customStyle="1" w:styleId="BDE8709F04C0406EA853BB459C22E597">
    <w:name w:val="BDE8709F04C0406EA853BB459C22E597"/>
    <w:rsid w:val="00AA14C5"/>
  </w:style>
  <w:style w:type="paragraph" w:customStyle="1" w:styleId="D23082D501E54CAAB1B9DC4F770EB8AA">
    <w:name w:val="D23082D501E54CAAB1B9DC4F770EB8AA"/>
    <w:rsid w:val="00AA14C5"/>
  </w:style>
  <w:style w:type="paragraph" w:customStyle="1" w:styleId="682181210F3C47F6A0EFEB9806DF6F56">
    <w:name w:val="682181210F3C47F6A0EFEB9806DF6F56"/>
    <w:rsid w:val="00AA14C5"/>
  </w:style>
  <w:style w:type="paragraph" w:customStyle="1" w:styleId="C6CECDB0B7234958B9B77031984C4D2E">
    <w:name w:val="C6CECDB0B7234958B9B77031984C4D2E"/>
    <w:rsid w:val="00AA14C5"/>
  </w:style>
  <w:style w:type="paragraph" w:customStyle="1" w:styleId="7DB5FC69F5B34F17AC860CCCA28663CB">
    <w:name w:val="7DB5FC69F5B34F17AC860CCCA28663CB"/>
    <w:rsid w:val="00AA14C5"/>
  </w:style>
  <w:style w:type="paragraph" w:customStyle="1" w:styleId="CC58B0D0CBF74B8385A84F70DE38B999">
    <w:name w:val="CC58B0D0CBF74B8385A84F70DE38B999"/>
    <w:rsid w:val="00AA14C5"/>
  </w:style>
  <w:style w:type="paragraph" w:customStyle="1" w:styleId="AA3ACACDBCFD49DF8043D2467E2E8C0B">
    <w:name w:val="AA3ACACDBCFD49DF8043D2467E2E8C0B"/>
    <w:rsid w:val="00AA14C5"/>
  </w:style>
  <w:style w:type="paragraph" w:customStyle="1" w:styleId="7F3FB0D5397E445D865F04A6279A737C">
    <w:name w:val="7F3FB0D5397E445D865F04A6279A737C"/>
    <w:rsid w:val="00AA14C5"/>
  </w:style>
  <w:style w:type="paragraph" w:customStyle="1" w:styleId="72713A98CCA94F67998A84A65E8581FA">
    <w:name w:val="72713A98CCA94F67998A84A65E8581FA"/>
    <w:rsid w:val="00AA14C5"/>
  </w:style>
  <w:style w:type="paragraph" w:customStyle="1" w:styleId="889F5EA1D3A2453681FF21FA79C95868">
    <w:name w:val="889F5EA1D3A2453681FF21FA79C95868"/>
    <w:rsid w:val="00AA14C5"/>
  </w:style>
  <w:style w:type="paragraph" w:customStyle="1" w:styleId="063286306BF14AD2AB0DD870E358C725">
    <w:name w:val="063286306BF14AD2AB0DD870E358C725"/>
    <w:rsid w:val="00AA14C5"/>
  </w:style>
  <w:style w:type="paragraph" w:customStyle="1" w:styleId="0A7C4AA632B64010943364FA53611432">
    <w:name w:val="0A7C4AA632B64010943364FA53611432"/>
    <w:rsid w:val="00AA14C5"/>
  </w:style>
  <w:style w:type="paragraph" w:customStyle="1" w:styleId="4F3045B9549A498C89C72BBCF4CDF344">
    <w:name w:val="4F3045B9549A498C89C72BBCF4CDF344"/>
    <w:rsid w:val="00AA14C5"/>
  </w:style>
  <w:style w:type="paragraph" w:customStyle="1" w:styleId="6D95C1AE97D547CF84120E4B86B398C8">
    <w:name w:val="6D95C1AE97D547CF84120E4B86B398C8"/>
    <w:rsid w:val="00AA14C5"/>
  </w:style>
  <w:style w:type="paragraph" w:customStyle="1" w:styleId="0E9702E5F4154A7DA475F25C06537B22">
    <w:name w:val="0E9702E5F4154A7DA475F25C06537B22"/>
    <w:rsid w:val="00AA14C5"/>
  </w:style>
  <w:style w:type="paragraph" w:customStyle="1" w:styleId="A3D1D71B034848DCBE3791392592317A">
    <w:name w:val="A3D1D71B034848DCBE3791392592317A"/>
    <w:rsid w:val="00AA14C5"/>
  </w:style>
  <w:style w:type="paragraph" w:customStyle="1" w:styleId="B0B0BD02C62042ED89C25459ACFDC0C4">
    <w:name w:val="B0B0BD02C62042ED89C25459ACFDC0C4"/>
    <w:rsid w:val="00AA14C5"/>
  </w:style>
  <w:style w:type="paragraph" w:customStyle="1" w:styleId="33C1A1BBAAC145E6A6BE7382B4B28A98">
    <w:name w:val="33C1A1BBAAC145E6A6BE7382B4B28A98"/>
    <w:rsid w:val="00AA14C5"/>
  </w:style>
  <w:style w:type="paragraph" w:customStyle="1" w:styleId="04FE655D1FAA41AF9C4F0C964F1001FB">
    <w:name w:val="04FE655D1FAA41AF9C4F0C964F1001FB"/>
    <w:rsid w:val="00AA14C5"/>
  </w:style>
  <w:style w:type="paragraph" w:customStyle="1" w:styleId="3E8679C005934859826D410EC028FF18">
    <w:name w:val="3E8679C005934859826D410EC028FF18"/>
    <w:rsid w:val="00AA14C5"/>
  </w:style>
  <w:style w:type="paragraph" w:customStyle="1" w:styleId="BB42480871D34592B657B6CE65A695FC">
    <w:name w:val="BB42480871D34592B657B6CE65A695FC"/>
    <w:rsid w:val="00AA14C5"/>
  </w:style>
  <w:style w:type="paragraph" w:customStyle="1" w:styleId="7E1088DB10FC42669FFC7BA03E7E1A13">
    <w:name w:val="7E1088DB10FC42669FFC7BA03E7E1A13"/>
    <w:rsid w:val="00AA14C5"/>
  </w:style>
  <w:style w:type="paragraph" w:customStyle="1" w:styleId="D190947C1ECB4EED94D0D2A447D5EDD9">
    <w:name w:val="D190947C1ECB4EED94D0D2A447D5EDD9"/>
    <w:rsid w:val="00AA14C5"/>
  </w:style>
  <w:style w:type="paragraph" w:customStyle="1" w:styleId="1659B99ABE5D4EFF97CF5F3646647F7C">
    <w:name w:val="1659B99ABE5D4EFF97CF5F3646647F7C"/>
    <w:rsid w:val="00AA14C5"/>
  </w:style>
  <w:style w:type="paragraph" w:customStyle="1" w:styleId="8A0F080814A04CC4AD741D0C37F779B9">
    <w:name w:val="8A0F080814A04CC4AD741D0C37F779B9"/>
    <w:rsid w:val="00AA14C5"/>
  </w:style>
  <w:style w:type="paragraph" w:customStyle="1" w:styleId="3CB7E9BAA5964BCFB7856C09869D70C0">
    <w:name w:val="3CB7E9BAA5964BCFB7856C09869D70C0"/>
    <w:rsid w:val="00AA14C5"/>
  </w:style>
  <w:style w:type="paragraph" w:customStyle="1" w:styleId="DFC4DE2F32D5497DA6F57F5BAC89D0DE">
    <w:name w:val="DFC4DE2F32D5497DA6F57F5BAC89D0DE"/>
    <w:rsid w:val="00AA14C5"/>
  </w:style>
  <w:style w:type="paragraph" w:customStyle="1" w:styleId="136AB65A7CD64AB3985F080B7BEF1ACE">
    <w:name w:val="136AB65A7CD64AB3985F080B7BEF1ACE"/>
    <w:rsid w:val="00AA14C5"/>
  </w:style>
  <w:style w:type="paragraph" w:customStyle="1" w:styleId="804F5F50468C47F1927C2B3AF39B4F66">
    <w:name w:val="804F5F50468C47F1927C2B3AF39B4F66"/>
    <w:rsid w:val="00AA14C5"/>
  </w:style>
  <w:style w:type="paragraph" w:customStyle="1" w:styleId="8115247F1D384B348C31DFFC6F07BC31">
    <w:name w:val="8115247F1D384B348C31DFFC6F07BC31"/>
    <w:rsid w:val="00AA14C5"/>
  </w:style>
  <w:style w:type="paragraph" w:customStyle="1" w:styleId="593DBDCEFE274EF99202AA32716E140F">
    <w:name w:val="593DBDCEFE274EF99202AA32716E140F"/>
    <w:rsid w:val="00AA14C5"/>
  </w:style>
  <w:style w:type="paragraph" w:customStyle="1" w:styleId="9D09BE6CB088443089458C3226FFC5F4">
    <w:name w:val="9D09BE6CB088443089458C3226FFC5F4"/>
    <w:rsid w:val="00AA14C5"/>
  </w:style>
  <w:style w:type="paragraph" w:customStyle="1" w:styleId="BFA5E86373734D409CFF6C633B993FE1">
    <w:name w:val="BFA5E86373734D409CFF6C633B993FE1"/>
    <w:rsid w:val="00AA14C5"/>
  </w:style>
  <w:style w:type="paragraph" w:customStyle="1" w:styleId="33EB66BE7A6140A29ADD386463D3BB71">
    <w:name w:val="33EB66BE7A6140A29ADD386463D3BB71"/>
    <w:rsid w:val="00AA14C5"/>
  </w:style>
  <w:style w:type="paragraph" w:customStyle="1" w:styleId="6E06526D1DD3450FADA58E9FCC210368">
    <w:name w:val="6E06526D1DD3450FADA58E9FCC210368"/>
    <w:rsid w:val="00AA14C5"/>
  </w:style>
  <w:style w:type="paragraph" w:customStyle="1" w:styleId="81908D81E5BF47A5AFAAE16293122515">
    <w:name w:val="81908D81E5BF47A5AFAAE16293122515"/>
    <w:rsid w:val="00AA14C5"/>
  </w:style>
  <w:style w:type="paragraph" w:customStyle="1" w:styleId="4482B04644834FECB8A46739A215F256">
    <w:name w:val="4482B04644834FECB8A46739A215F256"/>
    <w:rsid w:val="00AA14C5"/>
  </w:style>
  <w:style w:type="paragraph" w:customStyle="1" w:styleId="BA134458F6E0425C822182177D203306">
    <w:name w:val="BA134458F6E0425C822182177D203306"/>
    <w:rsid w:val="00AA14C5"/>
  </w:style>
  <w:style w:type="paragraph" w:customStyle="1" w:styleId="C9D1E7FC02164490A1AD4134581FD8BE">
    <w:name w:val="C9D1E7FC02164490A1AD4134581FD8BE"/>
    <w:rsid w:val="00AA14C5"/>
  </w:style>
  <w:style w:type="paragraph" w:customStyle="1" w:styleId="F96348A839074D229B47313EB38F04E6">
    <w:name w:val="F96348A839074D229B47313EB38F04E6"/>
    <w:rsid w:val="00AA14C5"/>
  </w:style>
  <w:style w:type="paragraph" w:customStyle="1" w:styleId="4C99A95CA89544E4BBFF074E97F98F21">
    <w:name w:val="4C99A95CA89544E4BBFF074E97F98F21"/>
    <w:rsid w:val="00AA14C5"/>
  </w:style>
  <w:style w:type="paragraph" w:customStyle="1" w:styleId="810C8AE4E5814AA299CFA4FE0435A1F8">
    <w:name w:val="810C8AE4E5814AA299CFA4FE0435A1F8"/>
    <w:rsid w:val="00AA14C5"/>
  </w:style>
  <w:style w:type="paragraph" w:customStyle="1" w:styleId="ADD794777F154E4EAAD264F9BA813C81">
    <w:name w:val="ADD794777F154E4EAAD264F9BA813C81"/>
    <w:rsid w:val="00AA14C5"/>
  </w:style>
  <w:style w:type="paragraph" w:customStyle="1" w:styleId="4C4EBC3D05DA4EDB9C41EF8075B74E89">
    <w:name w:val="4C4EBC3D05DA4EDB9C41EF8075B74E89"/>
    <w:rsid w:val="00AA14C5"/>
  </w:style>
  <w:style w:type="paragraph" w:customStyle="1" w:styleId="BB8FC546486649E0B6B37BE07B5F79DA">
    <w:name w:val="BB8FC546486649E0B6B37BE07B5F79DA"/>
    <w:rsid w:val="00AA14C5"/>
  </w:style>
  <w:style w:type="paragraph" w:customStyle="1" w:styleId="62D63DF275AA4CD699ED924F4B48F286">
    <w:name w:val="62D63DF275AA4CD699ED924F4B48F286"/>
    <w:rsid w:val="00AA14C5"/>
  </w:style>
  <w:style w:type="paragraph" w:customStyle="1" w:styleId="D3152E0CB92C47A2A8154646FE893C81">
    <w:name w:val="D3152E0CB92C47A2A8154646FE893C81"/>
    <w:rsid w:val="00AA14C5"/>
  </w:style>
  <w:style w:type="paragraph" w:customStyle="1" w:styleId="05168390E3EE4322AD3A00E3FC77FCF4">
    <w:name w:val="05168390E3EE4322AD3A00E3FC77FCF4"/>
    <w:rsid w:val="00AA14C5"/>
  </w:style>
  <w:style w:type="paragraph" w:customStyle="1" w:styleId="FEB41C7918AA4645BD6CA41E6038BCB9">
    <w:name w:val="FEB41C7918AA4645BD6CA41E6038BCB9"/>
    <w:rsid w:val="00AA14C5"/>
  </w:style>
  <w:style w:type="paragraph" w:customStyle="1" w:styleId="0833D425EB5949A1A7863FC20EC8A20B">
    <w:name w:val="0833D425EB5949A1A7863FC20EC8A20B"/>
    <w:rsid w:val="00AA14C5"/>
  </w:style>
  <w:style w:type="paragraph" w:customStyle="1" w:styleId="7084C6CC74ED4F70BFCE9596C68724AE">
    <w:name w:val="7084C6CC74ED4F70BFCE9596C68724AE"/>
    <w:rsid w:val="00AA14C5"/>
  </w:style>
  <w:style w:type="paragraph" w:customStyle="1" w:styleId="BDB85B9C8FB0418E9E03C0CC03FB86EC">
    <w:name w:val="BDB85B9C8FB0418E9E03C0CC03FB86EC"/>
    <w:rsid w:val="00AA14C5"/>
  </w:style>
  <w:style w:type="paragraph" w:customStyle="1" w:styleId="5ED3743FB5484E32910754FA4AB7C3E1">
    <w:name w:val="5ED3743FB5484E32910754FA4AB7C3E1"/>
    <w:rsid w:val="00AA14C5"/>
  </w:style>
  <w:style w:type="paragraph" w:customStyle="1" w:styleId="8A62466D6DA641768C2A7EA143E0CC9A">
    <w:name w:val="8A62466D6DA641768C2A7EA143E0CC9A"/>
    <w:rsid w:val="00AA14C5"/>
  </w:style>
  <w:style w:type="paragraph" w:customStyle="1" w:styleId="909E94C4581045C7971145FA935856FF">
    <w:name w:val="909E94C4581045C7971145FA935856FF"/>
    <w:rsid w:val="00AA14C5"/>
  </w:style>
  <w:style w:type="paragraph" w:customStyle="1" w:styleId="577201462E3F42B98F3951DBDAC679C5">
    <w:name w:val="577201462E3F42B98F3951DBDAC679C5"/>
    <w:rsid w:val="00AA14C5"/>
  </w:style>
  <w:style w:type="paragraph" w:customStyle="1" w:styleId="F7398CACC8784EF7B63D8E02CAE7ADE0">
    <w:name w:val="F7398CACC8784EF7B63D8E02CAE7ADE0"/>
    <w:rsid w:val="00AA14C5"/>
  </w:style>
  <w:style w:type="paragraph" w:customStyle="1" w:styleId="3B9770A09E84436195970770BA5C06CD">
    <w:name w:val="3B9770A09E84436195970770BA5C06CD"/>
    <w:rsid w:val="00AA14C5"/>
  </w:style>
  <w:style w:type="paragraph" w:customStyle="1" w:styleId="575086E6290F408FBC11CBCD2ADB8691">
    <w:name w:val="575086E6290F408FBC11CBCD2ADB8691"/>
    <w:rsid w:val="00AA14C5"/>
  </w:style>
  <w:style w:type="paragraph" w:customStyle="1" w:styleId="4180086980C54B4DBE084674DBA0F32B">
    <w:name w:val="4180086980C54B4DBE084674DBA0F32B"/>
    <w:rsid w:val="00AA14C5"/>
  </w:style>
  <w:style w:type="paragraph" w:customStyle="1" w:styleId="B6BC4F47D88A4E4DAAA8FC6F19D10247">
    <w:name w:val="B6BC4F47D88A4E4DAAA8FC6F19D10247"/>
    <w:rsid w:val="00AA14C5"/>
  </w:style>
  <w:style w:type="paragraph" w:customStyle="1" w:styleId="E1F6A73966DD4C0E92B82F15C04D3BB3">
    <w:name w:val="E1F6A73966DD4C0E92B82F15C04D3BB3"/>
    <w:rsid w:val="00AA14C5"/>
  </w:style>
  <w:style w:type="paragraph" w:customStyle="1" w:styleId="A944B73E9D50445FA68BB68382085DF8">
    <w:name w:val="A944B73E9D50445FA68BB68382085DF8"/>
    <w:rsid w:val="00AA14C5"/>
  </w:style>
  <w:style w:type="paragraph" w:customStyle="1" w:styleId="68658A967F964C759A66124921669588">
    <w:name w:val="68658A967F964C759A66124921669588"/>
    <w:rsid w:val="00AA14C5"/>
  </w:style>
  <w:style w:type="paragraph" w:customStyle="1" w:styleId="2FBA0BCA8C564F0B9A80230C5BA04C18">
    <w:name w:val="2FBA0BCA8C564F0B9A80230C5BA04C18"/>
    <w:rsid w:val="00AA14C5"/>
  </w:style>
  <w:style w:type="paragraph" w:customStyle="1" w:styleId="5E3BDD34C63343AE9388109016173160">
    <w:name w:val="5E3BDD34C63343AE9388109016173160"/>
    <w:rsid w:val="00AA14C5"/>
  </w:style>
  <w:style w:type="paragraph" w:customStyle="1" w:styleId="66C61AFB16E345E299E0DEE953BE2B9B">
    <w:name w:val="66C61AFB16E345E299E0DEE953BE2B9B"/>
    <w:rsid w:val="00AA14C5"/>
  </w:style>
  <w:style w:type="paragraph" w:customStyle="1" w:styleId="2A3927DFCB4344B2936C92B14F8ECEE2">
    <w:name w:val="2A3927DFCB4344B2936C92B14F8ECEE2"/>
    <w:rsid w:val="00AA14C5"/>
  </w:style>
  <w:style w:type="paragraph" w:customStyle="1" w:styleId="44C52CC425DE44979FFBF11C16E3BE5F">
    <w:name w:val="44C52CC425DE44979FFBF11C16E3BE5F"/>
    <w:rsid w:val="00AA14C5"/>
  </w:style>
  <w:style w:type="paragraph" w:customStyle="1" w:styleId="52F919D90DBD415EAC6EABAC0F057A27">
    <w:name w:val="52F919D90DBD415EAC6EABAC0F057A27"/>
    <w:rsid w:val="00AA14C5"/>
  </w:style>
  <w:style w:type="paragraph" w:customStyle="1" w:styleId="C0820C85518D407E85CF731AB55BB919">
    <w:name w:val="C0820C85518D407E85CF731AB55BB919"/>
    <w:rsid w:val="00AA14C5"/>
  </w:style>
  <w:style w:type="paragraph" w:customStyle="1" w:styleId="90EE8C68031345DCA6FF45C9D54EFDB1">
    <w:name w:val="90EE8C68031345DCA6FF45C9D54EFDB1"/>
    <w:rsid w:val="00AA14C5"/>
  </w:style>
  <w:style w:type="paragraph" w:customStyle="1" w:styleId="ADA0B20D4E0B4412A1803061F56D4A3F">
    <w:name w:val="ADA0B20D4E0B4412A1803061F56D4A3F"/>
    <w:rsid w:val="00AA14C5"/>
  </w:style>
  <w:style w:type="paragraph" w:customStyle="1" w:styleId="F3004226F0454485AE2BCFA1662E858C">
    <w:name w:val="F3004226F0454485AE2BCFA1662E858C"/>
    <w:rsid w:val="00AA14C5"/>
  </w:style>
  <w:style w:type="paragraph" w:customStyle="1" w:styleId="92057EC92073435DB00B953F08486572">
    <w:name w:val="92057EC92073435DB00B953F08486572"/>
    <w:rsid w:val="00AA14C5"/>
  </w:style>
  <w:style w:type="paragraph" w:customStyle="1" w:styleId="2DA90F8EE70941889C9AA8E2A9250F34">
    <w:name w:val="2DA90F8EE70941889C9AA8E2A9250F34"/>
    <w:rsid w:val="00AA14C5"/>
  </w:style>
  <w:style w:type="paragraph" w:customStyle="1" w:styleId="9356EC9682BE485A9732EE70E0684EDC">
    <w:name w:val="9356EC9682BE485A9732EE70E0684EDC"/>
    <w:rsid w:val="00AA14C5"/>
  </w:style>
  <w:style w:type="paragraph" w:customStyle="1" w:styleId="E38FC04FE09A4EAEB7FE2E7D430E9930">
    <w:name w:val="E38FC04FE09A4EAEB7FE2E7D430E9930"/>
    <w:rsid w:val="00AA14C5"/>
  </w:style>
  <w:style w:type="paragraph" w:customStyle="1" w:styleId="FBADD773CAE244728075961E3B274360">
    <w:name w:val="FBADD773CAE244728075961E3B274360"/>
    <w:rsid w:val="00AA14C5"/>
  </w:style>
  <w:style w:type="paragraph" w:customStyle="1" w:styleId="26477F75905D4B1FB9D108302364854C">
    <w:name w:val="26477F75905D4B1FB9D108302364854C"/>
    <w:rsid w:val="00AA14C5"/>
  </w:style>
  <w:style w:type="paragraph" w:customStyle="1" w:styleId="5831C0B852BF4C8C99EB20438BB8B360">
    <w:name w:val="5831C0B852BF4C8C99EB20438BB8B360"/>
    <w:rsid w:val="00AA14C5"/>
  </w:style>
  <w:style w:type="paragraph" w:customStyle="1" w:styleId="10D495FD62C447E783E6CCDCE14AC866">
    <w:name w:val="10D495FD62C447E783E6CCDCE14AC866"/>
    <w:rsid w:val="00C27455"/>
    <w:pPr>
      <w:spacing w:after="160" w:line="259" w:lineRule="auto"/>
    </w:pPr>
  </w:style>
  <w:style w:type="paragraph" w:customStyle="1" w:styleId="C8291B171BDB4FC695ED850C49C19E5F">
    <w:name w:val="C8291B171BDB4FC695ED850C49C19E5F"/>
    <w:rsid w:val="00781500"/>
  </w:style>
  <w:style w:type="paragraph" w:customStyle="1" w:styleId="4E567393202544ECB1A5765BE6A9F4EB">
    <w:name w:val="4E567393202544ECB1A5765BE6A9F4EB"/>
    <w:rsid w:val="00781500"/>
  </w:style>
  <w:style w:type="paragraph" w:customStyle="1" w:styleId="9A2CB7B335954B45AAECA325594BD7A2">
    <w:name w:val="9A2CB7B335954B45AAECA325594BD7A2"/>
    <w:rsid w:val="00781500"/>
  </w:style>
  <w:style w:type="paragraph" w:customStyle="1" w:styleId="3CCD395A770441F18999ED1225C11E00">
    <w:name w:val="3CCD395A770441F18999ED1225C11E00"/>
    <w:rsid w:val="00781500"/>
  </w:style>
  <w:style w:type="paragraph" w:customStyle="1" w:styleId="AF304E7703264FB5869C71D0BBA8C2A6">
    <w:name w:val="AF304E7703264FB5869C71D0BBA8C2A6"/>
    <w:rsid w:val="00781500"/>
  </w:style>
  <w:style w:type="paragraph" w:customStyle="1" w:styleId="0EA3D560D212429BBF515AC350DCFDAD">
    <w:name w:val="0EA3D560D212429BBF515AC350DCFDAD"/>
    <w:rsid w:val="00781500"/>
  </w:style>
  <w:style w:type="paragraph" w:customStyle="1" w:styleId="F13CDEBF32304F78A2E3A832D6861281">
    <w:name w:val="F13CDEBF32304F78A2E3A832D6861281"/>
    <w:rsid w:val="00781500"/>
  </w:style>
  <w:style w:type="paragraph" w:customStyle="1" w:styleId="9B47BD27D91042FCA8C64F5C7C58974A">
    <w:name w:val="9B47BD27D91042FCA8C64F5C7C58974A"/>
    <w:rsid w:val="00781500"/>
  </w:style>
  <w:style w:type="paragraph" w:customStyle="1" w:styleId="2B08EC58F7E94609B6093B34868A0B63">
    <w:name w:val="2B08EC58F7E94609B6093B34868A0B63"/>
    <w:rsid w:val="00781500"/>
  </w:style>
  <w:style w:type="paragraph" w:customStyle="1" w:styleId="27C9F81B2688462BA9CD9BFF213D8474">
    <w:name w:val="27C9F81B2688462BA9CD9BFF213D8474"/>
    <w:rsid w:val="00781500"/>
  </w:style>
  <w:style w:type="paragraph" w:customStyle="1" w:styleId="95EF5D428964438B937B531ABCF727E3">
    <w:name w:val="95EF5D428964438B937B531ABCF727E3"/>
    <w:rsid w:val="00781500"/>
  </w:style>
  <w:style w:type="paragraph" w:customStyle="1" w:styleId="037597531E2747F99292FF921757C81B">
    <w:name w:val="037597531E2747F99292FF921757C81B"/>
    <w:rsid w:val="00781500"/>
  </w:style>
  <w:style w:type="paragraph" w:customStyle="1" w:styleId="E144EB164D26413EA5A2EB35937254A7">
    <w:name w:val="E144EB164D26413EA5A2EB35937254A7"/>
    <w:rsid w:val="00781500"/>
  </w:style>
  <w:style w:type="paragraph" w:customStyle="1" w:styleId="3D059784E31D4FA19AA1E1752AE51268">
    <w:name w:val="3D059784E31D4FA19AA1E1752AE51268"/>
    <w:rsid w:val="00781500"/>
  </w:style>
  <w:style w:type="paragraph" w:customStyle="1" w:styleId="4DDE0437E02F4C4C8E701C58AA714294">
    <w:name w:val="4DDE0437E02F4C4C8E701C58AA714294"/>
    <w:rsid w:val="00781500"/>
  </w:style>
  <w:style w:type="paragraph" w:customStyle="1" w:styleId="21B822B4940245B6B87726D0D71A1D77">
    <w:name w:val="21B822B4940245B6B87726D0D71A1D77"/>
    <w:rsid w:val="00781500"/>
  </w:style>
  <w:style w:type="paragraph" w:customStyle="1" w:styleId="84345EF8AFFF4904A062FADBD296851E">
    <w:name w:val="84345EF8AFFF4904A062FADBD296851E"/>
    <w:rsid w:val="00781500"/>
  </w:style>
  <w:style w:type="paragraph" w:customStyle="1" w:styleId="86E6AC7185EC430487A9C6CB0586DBC6">
    <w:name w:val="86E6AC7185EC430487A9C6CB0586DBC6"/>
    <w:rsid w:val="00781500"/>
  </w:style>
  <w:style w:type="paragraph" w:customStyle="1" w:styleId="BEE464F6A6DA40A49CB60EC26C751B3D">
    <w:name w:val="BEE464F6A6DA40A49CB60EC26C751B3D"/>
    <w:rsid w:val="00781500"/>
  </w:style>
  <w:style w:type="paragraph" w:customStyle="1" w:styleId="FD95A438991E4A98BD9ED67F0F662208">
    <w:name w:val="FD95A438991E4A98BD9ED67F0F662208"/>
    <w:rsid w:val="00781500"/>
  </w:style>
  <w:style w:type="paragraph" w:customStyle="1" w:styleId="536E4A2633434806A28CB594B1F0C57B">
    <w:name w:val="536E4A2633434806A28CB594B1F0C57B"/>
    <w:rsid w:val="00781500"/>
  </w:style>
  <w:style w:type="paragraph" w:customStyle="1" w:styleId="5BA7871C7A4844ADABF6E83C34BCC91D">
    <w:name w:val="5BA7871C7A4844ADABF6E83C34BCC91D"/>
    <w:rsid w:val="00781500"/>
  </w:style>
  <w:style w:type="paragraph" w:customStyle="1" w:styleId="3B06997E40E746778232D26C14D1D150">
    <w:name w:val="3B06997E40E746778232D26C14D1D150"/>
    <w:rsid w:val="00781500"/>
  </w:style>
  <w:style w:type="paragraph" w:customStyle="1" w:styleId="F1435E39DEB84041ADB1210EE4B059F0">
    <w:name w:val="F1435E39DEB84041ADB1210EE4B059F0"/>
    <w:rsid w:val="00781500"/>
  </w:style>
  <w:style w:type="paragraph" w:customStyle="1" w:styleId="F25BE7EB09F048399BC83036C0F87520">
    <w:name w:val="F25BE7EB09F048399BC83036C0F87520"/>
    <w:rsid w:val="00781500"/>
  </w:style>
  <w:style w:type="paragraph" w:customStyle="1" w:styleId="C7A27C069C2A499A86F7D9AA914476A5">
    <w:name w:val="C7A27C069C2A499A86F7D9AA914476A5"/>
    <w:rsid w:val="00781500"/>
  </w:style>
  <w:style w:type="paragraph" w:customStyle="1" w:styleId="6171D0DF6C404B558F2F8BA9E883B3C3">
    <w:name w:val="6171D0DF6C404B558F2F8BA9E883B3C3"/>
    <w:rsid w:val="00781500"/>
  </w:style>
  <w:style w:type="paragraph" w:customStyle="1" w:styleId="8354EACA617846EFACC7EA775A24287F">
    <w:name w:val="8354EACA617846EFACC7EA775A24287F"/>
    <w:rsid w:val="00781500"/>
  </w:style>
  <w:style w:type="paragraph" w:customStyle="1" w:styleId="22DFE59653E64FEE9FA574DBC1339571">
    <w:name w:val="22DFE59653E64FEE9FA574DBC1339571"/>
    <w:rsid w:val="00781500"/>
  </w:style>
  <w:style w:type="paragraph" w:customStyle="1" w:styleId="64EAF0567CF649E1B4B7B6D1E9BD2DC9">
    <w:name w:val="64EAF0567CF649E1B4B7B6D1E9BD2DC9"/>
    <w:rsid w:val="00781500"/>
  </w:style>
  <w:style w:type="paragraph" w:customStyle="1" w:styleId="FABB2C0400464B92BA087770C280715A">
    <w:name w:val="FABB2C0400464B92BA087770C280715A"/>
    <w:rsid w:val="00781500"/>
  </w:style>
  <w:style w:type="paragraph" w:customStyle="1" w:styleId="8008EC89C9D94BF7ACEFC8598B37C9E4">
    <w:name w:val="8008EC89C9D94BF7ACEFC8598B37C9E4"/>
    <w:rsid w:val="00781500"/>
  </w:style>
  <w:style w:type="paragraph" w:customStyle="1" w:styleId="1361086AFC3C4DF2A3FFCA4629A2621A">
    <w:name w:val="1361086AFC3C4DF2A3FFCA4629A2621A"/>
    <w:rsid w:val="00781500"/>
  </w:style>
  <w:style w:type="paragraph" w:customStyle="1" w:styleId="155753B6D4604D0CA427D0B7EACBFE32">
    <w:name w:val="155753B6D4604D0CA427D0B7EACBFE32"/>
    <w:rsid w:val="00781500"/>
  </w:style>
  <w:style w:type="paragraph" w:customStyle="1" w:styleId="DD33E668665D4EBB88FF2851BFFB2CCE">
    <w:name w:val="DD33E668665D4EBB88FF2851BFFB2CCE"/>
    <w:rsid w:val="00781500"/>
  </w:style>
  <w:style w:type="paragraph" w:customStyle="1" w:styleId="24404AD07DAA4EF3A8DCF7644BCC6F21">
    <w:name w:val="24404AD07DAA4EF3A8DCF7644BCC6F21"/>
    <w:rsid w:val="00781500"/>
  </w:style>
  <w:style w:type="paragraph" w:customStyle="1" w:styleId="43A39A41862B466791B101401EB019C3">
    <w:name w:val="43A39A41862B466791B101401EB019C3"/>
    <w:rsid w:val="00781500"/>
  </w:style>
  <w:style w:type="paragraph" w:customStyle="1" w:styleId="E0C4B2257F3C4E70B8DD185433A92B4B">
    <w:name w:val="E0C4B2257F3C4E70B8DD185433A92B4B"/>
    <w:rsid w:val="00781500"/>
  </w:style>
  <w:style w:type="paragraph" w:customStyle="1" w:styleId="26992977B7BE41E7AA29BE1A590FAF3D">
    <w:name w:val="26992977B7BE41E7AA29BE1A590FAF3D"/>
    <w:rsid w:val="00781500"/>
  </w:style>
  <w:style w:type="paragraph" w:customStyle="1" w:styleId="0CF1C642251D485484AC82A4BF9A16E5">
    <w:name w:val="0CF1C642251D485484AC82A4BF9A16E5"/>
    <w:rsid w:val="00781500"/>
  </w:style>
  <w:style w:type="paragraph" w:customStyle="1" w:styleId="CA18543F0805423693E45F1548D187FC">
    <w:name w:val="CA18543F0805423693E45F1548D187FC"/>
    <w:rsid w:val="00781500"/>
  </w:style>
  <w:style w:type="paragraph" w:customStyle="1" w:styleId="4491AAC8F66A4326AD49997C9057226A">
    <w:name w:val="4491AAC8F66A4326AD49997C9057226A"/>
    <w:rsid w:val="00781500"/>
  </w:style>
  <w:style w:type="paragraph" w:customStyle="1" w:styleId="D977C33222994744ADF7A19BF94A21E9">
    <w:name w:val="D977C33222994744ADF7A19BF94A21E9"/>
    <w:rsid w:val="00781500"/>
  </w:style>
  <w:style w:type="paragraph" w:customStyle="1" w:styleId="EBD3B14A7174495FA92A708A6DD6A7C9">
    <w:name w:val="EBD3B14A7174495FA92A708A6DD6A7C9"/>
    <w:rsid w:val="00781500"/>
  </w:style>
  <w:style w:type="paragraph" w:customStyle="1" w:styleId="7792FC85D56041FCB837AF7309BF3FD4">
    <w:name w:val="7792FC85D56041FCB837AF7309BF3FD4"/>
    <w:rsid w:val="00781500"/>
  </w:style>
  <w:style w:type="paragraph" w:customStyle="1" w:styleId="3D8AB04728A846189AFA56E1FA8801DF">
    <w:name w:val="3D8AB04728A846189AFA56E1FA8801DF"/>
    <w:rsid w:val="00781500"/>
  </w:style>
  <w:style w:type="paragraph" w:customStyle="1" w:styleId="C7733132EABF4B2885A244C384A9E093">
    <w:name w:val="C7733132EABF4B2885A244C384A9E093"/>
    <w:rsid w:val="00781500"/>
  </w:style>
  <w:style w:type="paragraph" w:customStyle="1" w:styleId="D0245F58CB70495FBC9F4D779965B7DF">
    <w:name w:val="D0245F58CB70495FBC9F4D779965B7DF"/>
    <w:rsid w:val="00781500"/>
  </w:style>
  <w:style w:type="paragraph" w:customStyle="1" w:styleId="D01A8467B66D456A9FEF3183ECCDB26F">
    <w:name w:val="D01A8467B66D456A9FEF3183ECCDB26F"/>
    <w:rsid w:val="00781500"/>
  </w:style>
  <w:style w:type="paragraph" w:customStyle="1" w:styleId="B328B5F2E3B445B78CABF0F44B2B9EEB">
    <w:name w:val="B328B5F2E3B445B78CABF0F44B2B9EEB"/>
    <w:rsid w:val="00781500"/>
  </w:style>
  <w:style w:type="paragraph" w:customStyle="1" w:styleId="FC1D5DAECA3F489B966AA556BDB79A70">
    <w:name w:val="FC1D5DAECA3F489B966AA556BDB79A70"/>
    <w:rsid w:val="00781500"/>
  </w:style>
  <w:style w:type="paragraph" w:customStyle="1" w:styleId="66FE9F0BA24C4752A3198C595169D6CB">
    <w:name w:val="66FE9F0BA24C4752A3198C595169D6CB"/>
    <w:rsid w:val="00781500"/>
  </w:style>
  <w:style w:type="paragraph" w:customStyle="1" w:styleId="0399F970CD6B4B2087B37551AE9D88BD">
    <w:name w:val="0399F970CD6B4B2087B37551AE9D88BD"/>
    <w:rsid w:val="00781500"/>
  </w:style>
  <w:style w:type="paragraph" w:customStyle="1" w:styleId="0AD4D5A3D3FC4BF6953625650DED04FB">
    <w:name w:val="0AD4D5A3D3FC4BF6953625650DED04FB"/>
    <w:rsid w:val="00781500"/>
  </w:style>
  <w:style w:type="paragraph" w:customStyle="1" w:styleId="4692D4EADEF34C92A069B6700CEACC09">
    <w:name w:val="4692D4EADEF34C92A069B6700CEACC09"/>
    <w:rsid w:val="00781500"/>
  </w:style>
  <w:style w:type="paragraph" w:customStyle="1" w:styleId="4F3CB05785D24052B42E1CAAACF3BED0">
    <w:name w:val="4F3CB05785D24052B42E1CAAACF3BED0"/>
    <w:rsid w:val="00781500"/>
  </w:style>
  <w:style w:type="paragraph" w:customStyle="1" w:styleId="3F009683EB6E4BEE80CCE5AFF6A25005">
    <w:name w:val="3F009683EB6E4BEE80CCE5AFF6A25005"/>
    <w:rsid w:val="00781500"/>
  </w:style>
  <w:style w:type="paragraph" w:customStyle="1" w:styleId="681EE1694A4C48FBABF37CCB2B8CBAA7">
    <w:name w:val="681EE1694A4C48FBABF37CCB2B8CBAA7"/>
    <w:rsid w:val="00781500"/>
  </w:style>
  <w:style w:type="paragraph" w:customStyle="1" w:styleId="837D2F8CC8024B318697A8F278880B50">
    <w:name w:val="837D2F8CC8024B318697A8F278880B50"/>
    <w:rsid w:val="00781500"/>
  </w:style>
  <w:style w:type="paragraph" w:customStyle="1" w:styleId="9C54B4E9AEB64F1CABDCB3691DCA45E1">
    <w:name w:val="9C54B4E9AEB64F1CABDCB3691DCA45E1"/>
    <w:rsid w:val="00781500"/>
  </w:style>
  <w:style w:type="paragraph" w:customStyle="1" w:styleId="D8A2663DFF2D4369B4B9F4C06AD8D848">
    <w:name w:val="D8A2663DFF2D4369B4B9F4C06AD8D848"/>
    <w:rsid w:val="00781500"/>
  </w:style>
  <w:style w:type="paragraph" w:customStyle="1" w:styleId="59790562E6D14DA2B8C553CB6E469C6A">
    <w:name w:val="59790562E6D14DA2B8C553CB6E469C6A"/>
    <w:rsid w:val="00781500"/>
  </w:style>
  <w:style w:type="paragraph" w:customStyle="1" w:styleId="6BD12360C6334404A1136FE138B636E0">
    <w:name w:val="6BD12360C6334404A1136FE138B636E0"/>
    <w:rsid w:val="00781500"/>
  </w:style>
  <w:style w:type="paragraph" w:customStyle="1" w:styleId="64AB00DB41534047B8EC53B78ED4836B">
    <w:name w:val="64AB00DB41534047B8EC53B78ED4836B"/>
    <w:rsid w:val="00781500"/>
  </w:style>
  <w:style w:type="paragraph" w:customStyle="1" w:styleId="A538BE1EE180495689484D52E96A23F7">
    <w:name w:val="A538BE1EE180495689484D52E96A23F7"/>
    <w:rsid w:val="00CD45A9"/>
    <w:pPr>
      <w:spacing w:after="160" w:line="259" w:lineRule="auto"/>
    </w:pPr>
  </w:style>
  <w:style w:type="paragraph" w:customStyle="1" w:styleId="8EA880DFBE5F4E189F26CA80CE298091">
    <w:name w:val="8EA880DFBE5F4E189F26CA80CE298091"/>
    <w:rsid w:val="00CD45A9"/>
    <w:pPr>
      <w:spacing w:after="160" w:line="259" w:lineRule="auto"/>
    </w:pPr>
  </w:style>
  <w:style w:type="paragraph" w:customStyle="1" w:styleId="3A958015D7084803B475642CFDBDA0A8">
    <w:name w:val="3A958015D7084803B475642CFDBDA0A8"/>
    <w:rsid w:val="00CD45A9"/>
    <w:pPr>
      <w:spacing w:after="160" w:line="259" w:lineRule="auto"/>
    </w:pPr>
  </w:style>
  <w:style w:type="paragraph" w:customStyle="1" w:styleId="51AD8D16292D4C00A3A57D6E7B262785">
    <w:name w:val="51AD8D16292D4C00A3A57D6E7B262785"/>
    <w:rsid w:val="00CD45A9"/>
    <w:pPr>
      <w:spacing w:after="160" w:line="259" w:lineRule="auto"/>
    </w:pPr>
  </w:style>
  <w:style w:type="paragraph" w:customStyle="1" w:styleId="31773489A8CA4ADDB16C7F25DCE0EB74">
    <w:name w:val="31773489A8CA4ADDB16C7F25DCE0EB74"/>
    <w:rsid w:val="00CD45A9"/>
    <w:pPr>
      <w:spacing w:after="160" w:line="259" w:lineRule="auto"/>
    </w:pPr>
  </w:style>
  <w:style w:type="paragraph" w:customStyle="1" w:styleId="F62CEC5E06C949C7B1267D5BDF6A032A">
    <w:name w:val="F62CEC5E06C949C7B1267D5BDF6A032A"/>
    <w:rsid w:val="00CD45A9"/>
    <w:pPr>
      <w:spacing w:after="160" w:line="259" w:lineRule="auto"/>
    </w:pPr>
  </w:style>
  <w:style w:type="paragraph" w:customStyle="1" w:styleId="1F7E3928C6974DEE98F239D2647FF7DC">
    <w:name w:val="1F7E3928C6974DEE98F239D2647FF7DC"/>
    <w:rsid w:val="00CD45A9"/>
    <w:pPr>
      <w:spacing w:after="160" w:line="259" w:lineRule="auto"/>
    </w:pPr>
  </w:style>
  <w:style w:type="paragraph" w:customStyle="1" w:styleId="1C874FE8E3AF427CB2FF8BEDAE5FEC12">
    <w:name w:val="1C874FE8E3AF427CB2FF8BEDAE5FEC12"/>
    <w:rsid w:val="00CD45A9"/>
    <w:pPr>
      <w:spacing w:after="160" w:line="259" w:lineRule="auto"/>
    </w:pPr>
  </w:style>
  <w:style w:type="paragraph" w:customStyle="1" w:styleId="6897A9D6269F4A4F977CFF54C0E4E4AB">
    <w:name w:val="6897A9D6269F4A4F977CFF54C0E4E4AB"/>
    <w:rsid w:val="00CD45A9"/>
    <w:pPr>
      <w:spacing w:after="160" w:line="259" w:lineRule="auto"/>
    </w:pPr>
  </w:style>
  <w:style w:type="paragraph" w:customStyle="1" w:styleId="52082E922D324A9BAA92D43064D099EC">
    <w:name w:val="52082E922D324A9BAA92D43064D099EC"/>
    <w:rsid w:val="00CD45A9"/>
    <w:pPr>
      <w:spacing w:after="160" w:line="259" w:lineRule="auto"/>
    </w:pPr>
  </w:style>
  <w:style w:type="paragraph" w:customStyle="1" w:styleId="9382F72D0B0F45799682BA3C1AE2C680">
    <w:name w:val="9382F72D0B0F45799682BA3C1AE2C680"/>
    <w:rsid w:val="00CD45A9"/>
    <w:pPr>
      <w:spacing w:after="160" w:line="259" w:lineRule="auto"/>
    </w:pPr>
  </w:style>
  <w:style w:type="paragraph" w:customStyle="1" w:styleId="C2B4B16A646045A696E5E352D421FA19">
    <w:name w:val="C2B4B16A646045A696E5E352D421FA19"/>
    <w:rsid w:val="00CD45A9"/>
    <w:pPr>
      <w:spacing w:after="160" w:line="259" w:lineRule="auto"/>
    </w:pPr>
  </w:style>
  <w:style w:type="paragraph" w:customStyle="1" w:styleId="AA19AC0AA5AE4982A330A94D0FD48F3D">
    <w:name w:val="AA19AC0AA5AE4982A330A94D0FD48F3D"/>
    <w:rsid w:val="00CD45A9"/>
    <w:pPr>
      <w:spacing w:after="160" w:line="259" w:lineRule="auto"/>
    </w:pPr>
  </w:style>
  <w:style w:type="paragraph" w:customStyle="1" w:styleId="DB7B597B70FC451095ED9A8AF7663855">
    <w:name w:val="DB7B597B70FC451095ED9A8AF7663855"/>
    <w:rsid w:val="00CD45A9"/>
    <w:pPr>
      <w:spacing w:after="160" w:line="259" w:lineRule="auto"/>
    </w:pPr>
  </w:style>
  <w:style w:type="paragraph" w:customStyle="1" w:styleId="A557B853D8A04B16B9677601ED4305D5">
    <w:name w:val="A557B853D8A04B16B9677601ED4305D5"/>
    <w:rsid w:val="00CD45A9"/>
    <w:pPr>
      <w:spacing w:after="160" w:line="259" w:lineRule="auto"/>
    </w:pPr>
  </w:style>
  <w:style w:type="paragraph" w:customStyle="1" w:styleId="B929D22AC7AF4E728ACB992725FC5D53">
    <w:name w:val="B929D22AC7AF4E728ACB992725FC5D53"/>
    <w:rsid w:val="00CD45A9"/>
    <w:pPr>
      <w:spacing w:after="160" w:line="259" w:lineRule="auto"/>
    </w:pPr>
  </w:style>
  <w:style w:type="paragraph" w:customStyle="1" w:styleId="532635BB879D4930842D9048BE88CB33">
    <w:name w:val="532635BB879D4930842D9048BE88CB33"/>
    <w:rsid w:val="00CD45A9"/>
    <w:pPr>
      <w:spacing w:after="160" w:line="259" w:lineRule="auto"/>
    </w:pPr>
  </w:style>
  <w:style w:type="paragraph" w:customStyle="1" w:styleId="DA9AC1C7B47F4D53B5FAD42E5A38A62B">
    <w:name w:val="DA9AC1C7B47F4D53B5FAD42E5A38A62B"/>
    <w:rsid w:val="00CD45A9"/>
    <w:pPr>
      <w:spacing w:after="160" w:line="259" w:lineRule="auto"/>
    </w:pPr>
  </w:style>
  <w:style w:type="paragraph" w:customStyle="1" w:styleId="FA276B59B402429DB4C186BAC2A5B40C">
    <w:name w:val="FA276B59B402429DB4C186BAC2A5B40C"/>
    <w:rsid w:val="00CD45A9"/>
    <w:pPr>
      <w:spacing w:after="160" w:line="259" w:lineRule="auto"/>
    </w:pPr>
  </w:style>
  <w:style w:type="paragraph" w:customStyle="1" w:styleId="0E26E9CC95564BD99A7D7AEFE37E3197">
    <w:name w:val="0E26E9CC95564BD99A7D7AEFE37E3197"/>
    <w:rsid w:val="00CD45A9"/>
    <w:pPr>
      <w:spacing w:after="160" w:line="259" w:lineRule="auto"/>
    </w:pPr>
  </w:style>
  <w:style w:type="paragraph" w:customStyle="1" w:styleId="327D134746514D0A9DEDE6FF7D4F3A62">
    <w:name w:val="327D134746514D0A9DEDE6FF7D4F3A62"/>
    <w:rsid w:val="00CD45A9"/>
    <w:pPr>
      <w:spacing w:after="160" w:line="259" w:lineRule="auto"/>
    </w:pPr>
  </w:style>
  <w:style w:type="paragraph" w:customStyle="1" w:styleId="0328BE0E17EC434BA59380AB0B12DAA4">
    <w:name w:val="0328BE0E17EC434BA59380AB0B12DAA4"/>
    <w:rsid w:val="00CD45A9"/>
    <w:pPr>
      <w:spacing w:after="160" w:line="259" w:lineRule="auto"/>
    </w:pPr>
  </w:style>
  <w:style w:type="paragraph" w:customStyle="1" w:styleId="831A463690C645DA92E2CE4C9B412734">
    <w:name w:val="831A463690C645DA92E2CE4C9B412734"/>
    <w:rsid w:val="00CD45A9"/>
    <w:pPr>
      <w:spacing w:after="160" w:line="259" w:lineRule="auto"/>
    </w:pPr>
  </w:style>
  <w:style w:type="paragraph" w:customStyle="1" w:styleId="B1A5840747164FA5B4FCD67F06B0BBA0">
    <w:name w:val="B1A5840747164FA5B4FCD67F06B0BBA0"/>
    <w:rsid w:val="00CD45A9"/>
    <w:pPr>
      <w:spacing w:after="160" w:line="259" w:lineRule="auto"/>
    </w:pPr>
  </w:style>
  <w:style w:type="paragraph" w:customStyle="1" w:styleId="E111E4B41A3940F19C93672D53CED509">
    <w:name w:val="E111E4B41A3940F19C93672D53CED509"/>
    <w:rsid w:val="00CD45A9"/>
    <w:pPr>
      <w:spacing w:after="160" w:line="259" w:lineRule="auto"/>
    </w:pPr>
  </w:style>
  <w:style w:type="paragraph" w:customStyle="1" w:styleId="3F8CE4EA68FB46D8AAA915D8CC8CF481">
    <w:name w:val="3F8CE4EA68FB46D8AAA915D8CC8CF481"/>
    <w:rsid w:val="00CD45A9"/>
    <w:pPr>
      <w:spacing w:after="160" w:line="259" w:lineRule="auto"/>
    </w:pPr>
  </w:style>
  <w:style w:type="paragraph" w:customStyle="1" w:styleId="12DE480FA1334B2291CF45D09F0755B6">
    <w:name w:val="12DE480FA1334B2291CF45D09F0755B6"/>
    <w:rsid w:val="00CD45A9"/>
    <w:pPr>
      <w:spacing w:after="160" w:line="259" w:lineRule="auto"/>
    </w:pPr>
  </w:style>
  <w:style w:type="paragraph" w:customStyle="1" w:styleId="6F2E76BC17444F219B09E956F7881617">
    <w:name w:val="6F2E76BC17444F219B09E956F7881617"/>
    <w:rsid w:val="00CD45A9"/>
    <w:pPr>
      <w:spacing w:after="160" w:line="259" w:lineRule="auto"/>
    </w:pPr>
  </w:style>
  <w:style w:type="paragraph" w:customStyle="1" w:styleId="7798EA09062145DF894292DA8FAFB9BE">
    <w:name w:val="7798EA09062145DF894292DA8FAFB9BE"/>
    <w:rsid w:val="00CD45A9"/>
    <w:pPr>
      <w:spacing w:after="160" w:line="259" w:lineRule="auto"/>
    </w:pPr>
  </w:style>
  <w:style w:type="paragraph" w:customStyle="1" w:styleId="148CD9426D4C49C0B1D1A6EB4BFBFC04">
    <w:name w:val="148CD9426D4C49C0B1D1A6EB4BFBFC04"/>
    <w:rsid w:val="00CD45A9"/>
    <w:pPr>
      <w:spacing w:after="160" w:line="259" w:lineRule="auto"/>
    </w:pPr>
  </w:style>
  <w:style w:type="paragraph" w:customStyle="1" w:styleId="B88F2C386D3042D689BDF528464554EF">
    <w:name w:val="B88F2C386D3042D689BDF528464554EF"/>
    <w:rsid w:val="00CD45A9"/>
    <w:pPr>
      <w:spacing w:after="160" w:line="259" w:lineRule="auto"/>
    </w:pPr>
  </w:style>
  <w:style w:type="paragraph" w:customStyle="1" w:styleId="2AFAC2E2EDCC4639BA923296463AA3FA">
    <w:name w:val="2AFAC2E2EDCC4639BA923296463AA3FA"/>
    <w:rsid w:val="00CD45A9"/>
    <w:pPr>
      <w:spacing w:after="160" w:line="259" w:lineRule="auto"/>
    </w:pPr>
  </w:style>
  <w:style w:type="paragraph" w:customStyle="1" w:styleId="048106FA994948778D70AF604FA2FEFA">
    <w:name w:val="048106FA994948778D70AF604FA2FEFA"/>
    <w:rsid w:val="00CD45A9"/>
    <w:pPr>
      <w:spacing w:after="160" w:line="259" w:lineRule="auto"/>
    </w:pPr>
  </w:style>
  <w:style w:type="paragraph" w:customStyle="1" w:styleId="244C81042AC84D628C8D4E41435BFDAB">
    <w:name w:val="244C81042AC84D628C8D4E41435BFDAB"/>
    <w:rsid w:val="00CD45A9"/>
    <w:pPr>
      <w:spacing w:after="160" w:line="259" w:lineRule="auto"/>
    </w:pPr>
  </w:style>
  <w:style w:type="paragraph" w:customStyle="1" w:styleId="D721987EC8EF4C4286F8A4D77C74CCE0">
    <w:name w:val="D721987EC8EF4C4286F8A4D77C74CCE0"/>
    <w:rsid w:val="00CD45A9"/>
    <w:pPr>
      <w:spacing w:after="160" w:line="259" w:lineRule="auto"/>
    </w:pPr>
  </w:style>
  <w:style w:type="paragraph" w:customStyle="1" w:styleId="721AC65ECE9649E3AA9A865219B1E1B9">
    <w:name w:val="721AC65ECE9649E3AA9A865219B1E1B9"/>
    <w:rsid w:val="00CD45A9"/>
    <w:pPr>
      <w:spacing w:after="160" w:line="259" w:lineRule="auto"/>
    </w:pPr>
  </w:style>
  <w:style w:type="paragraph" w:customStyle="1" w:styleId="5E0B7691D2374625B95FDEFB1B3FD380">
    <w:name w:val="5E0B7691D2374625B95FDEFB1B3FD380"/>
    <w:rsid w:val="00CD45A9"/>
    <w:pPr>
      <w:spacing w:after="160" w:line="259" w:lineRule="auto"/>
    </w:pPr>
  </w:style>
  <w:style w:type="paragraph" w:customStyle="1" w:styleId="9F18113177F0490FA61BE028F1C7822E">
    <w:name w:val="9F18113177F0490FA61BE028F1C7822E"/>
    <w:rsid w:val="00CD45A9"/>
    <w:pPr>
      <w:spacing w:after="160" w:line="259" w:lineRule="auto"/>
    </w:pPr>
  </w:style>
  <w:style w:type="paragraph" w:customStyle="1" w:styleId="80E7D2BD8FBE45B4A5549F7C3A26DB21">
    <w:name w:val="80E7D2BD8FBE45B4A5549F7C3A26DB21"/>
    <w:rsid w:val="00CD45A9"/>
    <w:pPr>
      <w:spacing w:after="160" w:line="259" w:lineRule="auto"/>
    </w:pPr>
  </w:style>
  <w:style w:type="paragraph" w:customStyle="1" w:styleId="4D19B8380F2B45DE85BB18F4151DBA3A">
    <w:name w:val="4D19B8380F2B45DE85BB18F4151DBA3A"/>
    <w:rsid w:val="00604B90"/>
  </w:style>
  <w:style w:type="paragraph" w:customStyle="1" w:styleId="24502747D2F34F378964FAE940B5480E">
    <w:name w:val="24502747D2F34F378964FAE940B5480E"/>
    <w:rsid w:val="00FF1A7B"/>
    <w:pPr>
      <w:spacing w:after="160" w:line="259" w:lineRule="auto"/>
    </w:pPr>
  </w:style>
  <w:style w:type="paragraph" w:customStyle="1" w:styleId="56290BB3E39340DCAB5EAFE97ABD5D7C">
    <w:name w:val="56290BB3E39340DCAB5EAFE97ABD5D7C"/>
    <w:rsid w:val="00B67F8A"/>
  </w:style>
  <w:style w:type="paragraph" w:customStyle="1" w:styleId="AD996154A7894F08925749EE37DED3C9">
    <w:name w:val="AD996154A7894F08925749EE37DED3C9"/>
    <w:rsid w:val="00B67F8A"/>
  </w:style>
  <w:style w:type="paragraph" w:customStyle="1" w:styleId="39D34EB6213541D0825A8E8131BC0F9C">
    <w:name w:val="39D34EB6213541D0825A8E8131BC0F9C"/>
    <w:rsid w:val="00B67F8A"/>
  </w:style>
  <w:style w:type="paragraph" w:customStyle="1" w:styleId="9669F541612F466EBBC5B8043B6F4B93">
    <w:name w:val="9669F541612F466EBBC5B8043B6F4B93"/>
    <w:rsid w:val="00B67F8A"/>
  </w:style>
  <w:style w:type="paragraph" w:customStyle="1" w:styleId="E1C0DF2292DC4C1FB2A84EC8BE31E4E6">
    <w:name w:val="E1C0DF2292DC4C1FB2A84EC8BE31E4E6"/>
    <w:rsid w:val="00B67F8A"/>
  </w:style>
  <w:style w:type="paragraph" w:customStyle="1" w:styleId="71831200A98F453E95AFE6C358BF140A">
    <w:name w:val="71831200A98F453E95AFE6C358BF140A"/>
    <w:rsid w:val="00B67F8A"/>
  </w:style>
  <w:style w:type="paragraph" w:customStyle="1" w:styleId="4DF8E78E8E924EB49A7B45CE95A638C4">
    <w:name w:val="4DF8E78E8E924EB49A7B45CE95A638C4"/>
    <w:rsid w:val="00B67F8A"/>
  </w:style>
  <w:style w:type="paragraph" w:customStyle="1" w:styleId="34550EF9AAB045ECA4DEA454CEC03495">
    <w:name w:val="34550EF9AAB045ECA4DEA454CEC03495"/>
    <w:rsid w:val="00B67F8A"/>
  </w:style>
  <w:style w:type="paragraph" w:customStyle="1" w:styleId="1713927C1E494A1B938CA4DAB1718ABB">
    <w:name w:val="1713927C1E494A1B938CA4DAB1718ABB"/>
    <w:rsid w:val="00B67F8A"/>
  </w:style>
  <w:style w:type="paragraph" w:customStyle="1" w:styleId="E703A3DFF88B4478BA8405D3ABE18D27">
    <w:name w:val="E703A3DFF88B4478BA8405D3ABE18D27"/>
    <w:rsid w:val="00B67F8A"/>
  </w:style>
  <w:style w:type="paragraph" w:customStyle="1" w:styleId="BF61B6951D1840EA8842EB48FC8BC216">
    <w:name w:val="BF61B6951D1840EA8842EB48FC8BC216"/>
    <w:rsid w:val="00B67F8A"/>
  </w:style>
  <w:style w:type="paragraph" w:customStyle="1" w:styleId="E3EA593CC22A4992AABABF86BB7C22E4">
    <w:name w:val="E3EA593CC22A4992AABABF86BB7C22E4"/>
    <w:rsid w:val="00B67F8A"/>
  </w:style>
  <w:style w:type="paragraph" w:customStyle="1" w:styleId="F86EA6B23A2E4091AD21EC8642CE0F46">
    <w:name w:val="F86EA6B23A2E4091AD21EC8642CE0F46"/>
    <w:rsid w:val="00B67F8A"/>
  </w:style>
  <w:style w:type="paragraph" w:customStyle="1" w:styleId="7997AE3069CD4880ADDBA85B5561863D">
    <w:name w:val="7997AE3069CD4880ADDBA85B5561863D"/>
    <w:rsid w:val="00B67F8A"/>
  </w:style>
  <w:style w:type="paragraph" w:customStyle="1" w:styleId="D4616BB3F1AA4989B48B46FD8875DD80">
    <w:name w:val="D4616BB3F1AA4989B48B46FD8875DD80"/>
    <w:rsid w:val="00B67F8A"/>
  </w:style>
  <w:style w:type="paragraph" w:customStyle="1" w:styleId="42F719DBCD4D4F9188206F2A92ECC521">
    <w:name w:val="42F719DBCD4D4F9188206F2A92ECC521"/>
    <w:rsid w:val="00B67F8A"/>
  </w:style>
  <w:style w:type="paragraph" w:customStyle="1" w:styleId="BB7D817649444723929D27A66D42CB33">
    <w:name w:val="BB7D817649444723929D27A66D42CB33"/>
    <w:rsid w:val="00B67F8A"/>
  </w:style>
  <w:style w:type="paragraph" w:customStyle="1" w:styleId="C654268FD48848CCAE7F4523EA633378">
    <w:name w:val="C654268FD48848CCAE7F4523EA633378"/>
    <w:rsid w:val="00B67F8A"/>
  </w:style>
  <w:style w:type="paragraph" w:customStyle="1" w:styleId="3AC1D37D8F9049DDA40CD28736A3CB21">
    <w:name w:val="3AC1D37D8F9049DDA40CD28736A3CB21"/>
    <w:rsid w:val="00B67F8A"/>
  </w:style>
  <w:style w:type="paragraph" w:customStyle="1" w:styleId="1F9B3C69A268404D87C880DFF24630DD">
    <w:name w:val="1F9B3C69A268404D87C880DFF24630DD"/>
    <w:rsid w:val="00B67F8A"/>
  </w:style>
  <w:style w:type="paragraph" w:customStyle="1" w:styleId="E85733EF16A843FCAA6D69F0DCB4F6B5">
    <w:name w:val="E85733EF16A843FCAA6D69F0DCB4F6B5"/>
    <w:rsid w:val="00B67F8A"/>
  </w:style>
  <w:style w:type="paragraph" w:customStyle="1" w:styleId="2F31C7E3D74C4A2689545999224FCE68">
    <w:name w:val="2F31C7E3D74C4A2689545999224FCE68"/>
    <w:rsid w:val="00B67F8A"/>
  </w:style>
  <w:style w:type="paragraph" w:customStyle="1" w:styleId="0027F726ADB942C59710638D22C6BC16">
    <w:name w:val="0027F726ADB942C59710638D22C6BC16"/>
    <w:rsid w:val="00B67F8A"/>
  </w:style>
  <w:style w:type="paragraph" w:customStyle="1" w:styleId="121E6A9AA59442E49FCABA0FF7E3B1C3">
    <w:name w:val="121E6A9AA59442E49FCABA0FF7E3B1C3"/>
    <w:rsid w:val="00B67F8A"/>
  </w:style>
  <w:style w:type="paragraph" w:customStyle="1" w:styleId="EC4842735A0F4489B7B7C88DC0B345A4">
    <w:name w:val="EC4842735A0F4489B7B7C88DC0B345A4"/>
    <w:rsid w:val="00B67F8A"/>
  </w:style>
  <w:style w:type="paragraph" w:customStyle="1" w:styleId="EF8ECB6AEEB8479BAB8DBBA49F9D2A00">
    <w:name w:val="EF8ECB6AEEB8479BAB8DBBA49F9D2A00"/>
    <w:rsid w:val="00B67F8A"/>
  </w:style>
  <w:style w:type="paragraph" w:customStyle="1" w:styleId="36235212876B428FB02D7032DE54A685">
    <w:name w:val="36235212876B428FB02D7032DE54A685"/>
    <w:rsid w:val="00B67F8A"/>
  </w:style>
  <w:style w:type="paragraph" w:customStyle="1" w:styleId="7ED7F8AA2B984122A73663C46353510C">
    <w:name w:val="7ED7F8AA2B984122A73663C46353510C"/>
    <w:rsid w:val="00B67F8A"/>
  </w:style>
  <w:style w:type="paragraph" w:customStyle="1" w:styleId="3F75E0615D944396B21F6EB1D809E01B">
    <w:name w:val="3F75E0615D944396B21F6EB1D809E01B"/>
    <w:rsid w:val="00B67F8A"/>
  </w:style>
  <w:style w:type="paragraph" w:customStyle="1" w:styleId="56A5DB29CC834A68B108F319139BB1C0">
    <w:name w:val="56A5DB29CC834A68B108F319139BB1C0"/>
    <w:rsid w:val="00B67F8A"/>
  </w:style>
  <w:style w:type="paragraph" w:customStyle="1" w:styleId="2343B6C0377F4F4299287183380910DB">
    <w:name w:val="2343B6C0377F4F4299287183380910DB"/>
    <w:rsid w:val="00B67F8A"/>
  </w:style>
  <w:style w:type="paragraph" w:customStyle="1" w:styleId="9AD5F8CF50A94BADB9D13116F3879152">
    <w:name w:val="9AD5F8CF50A94BADB9D13116F3879152"/>
    <w:rsid w:val="00B67F8A"/>
  </w:style>
  <w:style w:type="paragraph" w:customStyle="1" w:styleId="A11B6D67084E4EDAB32C272908F166D4">
    <w:name w:val="A11B6D67084E4EDAB32C272908F166D4"/>
    <w:rsid w:val="00B67F8A"/>
  </w:style>
  <w:style w:type="paragraph" w:customStyle="1" w:styleId="76C950D5435341B1AE1B73C5A7CF71A2">
    <w:name w:val="76C950D5435341B1AE1B73C5A7CF71A2"/>
    <w:rsid w:val="00B67F8A"/>
  </w:style>
  <w:style w:type="paragraph" w:customStyle="1" w:styleId="F700FC73FAB64C9095139406E744A5C0">
    <w:name w:val="F700FC73FAB64C9095139406E744A5C0"/>
    <w:rsid w:val="00B67F8A"/>
  </w:style>
  <w:style w:type="paragraph" w:customStyle="1" w:styleId="8BA55436F4384554A03F1748B2D4DA8E">
    <w:name w:val="8BA55436F4384554A03F1748B2D4DA8E"/>
    <w:rsid w:val="00B67F8A"/>
  </w:style>
  <w:style w:type="paragraph" w:customStyle="1" w:styleId="FE2EF63922574648ABB44B10A4018C0C">
    <w:name w:val="FE2EF63922574648ABB44B10A4018C0C"/>
    <w:rsid w:val="00B67F8A"/>
  </w:style>
  <w:style w:type="paragraph" w:customStyle="1" w:styleId="3149EF387E0C43F1959864805EF9FD72">
    <w:name w:val="3149EF387E0C43F1959864805EF9FD72"/>
    <w:rsid w:val="00B67F8A"/>
  </w:style>
  <w:style w:type="paragraph" w:customStyle="1" w:styleId="2770D54C657A4BAD8F29AB629BCF560C">
    <w:name w:val="2770D54C657A4BAD8F29AB629BCF560C"/>
    <w:rsid w:val="00B67F8A"/>
  </w:style>
  <w:style w:type="paragraph" w:customStyle="1" w:styleId="4912BB3348A342A982DFA01FFE14B353">
    <w:name w:val="4912BB3348A342A982DFA01FFE14B353"/>
    <w:rsid w:val="00B67F8A"/>
  </w:style>
  <w:style w:type="paragraph" w:customStyle="1" w:styleId="A30FE917F5D54A4CAF86E177C8808675">
    <w:name w:val="A30FE917F5D54A4CAF86E177C8808675"/>
    <w:rsid w:val="00B67F8A"/>
  </w:style>
  <w:style w:type="paragraph" w:customStyle="1" w:styleId="A1439CB9D39A47AA91127A553E876356">
    <w:name w:val="A1439CB9D39A47AA91127A553E876356"/>
    <w:rsid w:val="00B67F8A"/>
  </w:style>
  <w:style w:type="paragraph" w:customStyle="1" w:styleId="D124B81D95424878BCC71CDF248AE1E5">
    <w:name w:val="D124B81D95424878BCC71CDF248AE1E5"/>
    <w:rsid w:val="00B67F8A"/>
  </w:style>
  <w:style w:type="paragraph" w:customStyle="1" w:styleId="9814895905BC48278A54EED9229E4C4A">
    <w:name w:val="9814895905BC48278A54EED9229E4C4A"/>
    <w:rsid w:val="00B67F8A"/>
  </w:style>
  <w:style w:type="paragraph" w:customStyle="1" w:styleId="F57F313B95A04BF690A7F8DCD1FC2E12">
    <w:name w:val="F57F313B95A04BF690A7F8DCD1FC2E12"/>
    <w:rsid w:val="00C579C2"/>
    <w:pPr>
      <w:spacing w:after="160" w:line="259" w:lineRule="auto"/>
    </w:pPr>
  </w:style>
  <w:style w:type="paragraph" w:customStyle="1" w:styleId="0A800ED8DA5F4B80834E133CEE20A7B5">
    <w:name w:val="0A800ED8DA5F4B80834E133CEE20A7B5"/>
    <w:rsid w:val="00C579C2"/>
    <w:pPr>
      <w:spacing w:after="160" w:line="259" w:lineRule="auto"/>
    </w:pPr>
  </w:style>
  <w:style w:type="paragraph" w:customStyle="1" w:styleId="49FF092557944ACF89037E0C80EC66DD">
    <w:name w:val="49FF092557944ACF89037E0C80EC66DD"/>
    <w:rsid w:val="00AD07BA"/>
  </w:style>
  <w:style w:type="paragraph" w:customStyle="1" w:styleId="C49F96572397409AA24270CE22CDE673">
    <w:name w:val="C49F96572397409AA24270CE22CDE673"/>
    <w:rsid w:val="00AD07BA"/>
  </w:style>
  <w:style w:type="paragraph" w:customStyle="1" w:styleId="192541BBF2C3410F9675B616C92B38CC">
    <w:name w:val="192541BBF2C3410F9675B616C92B38CC"/>
    <w:rsid w:val="00AD07BA"/>
  </w:style>
  <w:style w:type="paragraph" w:customStyle="1" w:styleId="6AC7AF3C5F3A43B4B1E51DAD9ED8101B">
    <w:name w:val="6AC7AF3C5F3A43B4B1E51DAD9ED8101B"/>
    <w:rsid w:val="00AD07BA"/>
  </w:style>
  <w:style w:type="paragraph" w:customStyle="1" w:styleId="4F354860451043BB81B6D5577E29BBEA">
    <w:name w:val="4F354860451043BB81B6D5577E29BBEA"/>
    <w:rsid w:val="00AD07BA"/>
  </w:style>
  <w:style w:type="paragraph" w:customStyle="1" w:styleId="EC42968273434A959E4546798F70DF71">
    <w:name w:val="EC42968273434A959E4546798F70DF71"/>
    <w:rsid w:val="00AD07BA"/>
  </w:style>
  <w:style w:type="paragraph" w:customStyle="1" w:styleId="044EF0493FD04FB58E3D1BDAEC72B3A0">
    <w:name w:val="044EF0493FD04FB58E3D1BDAEC72B3A0"/>
    <w:rsid w:val="00AD07BA"/>
  </w:style>
  <w:style w:type="paragraph" w:customStyle="1" w:styleId="9287F5176A55455F81995EFE75F66735">
    <w:name w:val="9287F5176A55455F81995EFE75F66735"/>
    <w:rsid w:val="00AD07BA"/>
  </w:style>
  <w:style w:type="paragraph" w:customStyle="1" w:styleId="6205ED4F40124AA9B8FAFFB7627EF819">
    <w:name w:val="6205ED4F40124AA9B8FAFFB7627EF819"/>
    <w:rsid w:val="00AD07BA"/>
  </w:style>
  <w:style w:type="paragraph" w:customStyle="1" w:styleId="F81BEC22342748FAA095B2D232609DFF">
    <w:name w:val="F81BEC22342748FAA095B2D232609DFF"/>
    <w:rsid w:val="00AD07BA"/>
  </w:style>
  <w:style w:type="paragraph" w:customStyle="1" w:styleId="1B7512B076AA46A6A0FFAA4BA27E9713">
    <w:name w:val="1B7512B076AA46A6A0FFAA4BA27E9713"/>
    <w:rsid w:val="00AD07BA"/>
  </w:style>
  <w:style w:type="paragraph" w:customStyle="1" w:styleId="A6958153DA4F472BB0E5E34A20FC8BD1">
    <w:name w:val="A6958153DA4F472BB0E5E34A20FC8BD1"/>
    <w:rsid w:val="00AD07BA"/>
  </w:style>
  <w:style w:type="paragraph" w:customStyle="1" w:styleId="926B07F6BAA346CC87C3BEC9DF006AB8">
    <w:name w:val="926B07F6BAA346CC87C3BEC9DF006AB8"/>
    <w:rsid w:val="00AD07BA"/>
  </w:style>
  <w:style w:type="paragraph" w:customStyle="1" w:styleId="9BBFC55F22D64770870804C73716CEFF">
    <w:name w:val="9BBFC55F22D64770870804C73716CEFF"/>
    <w:rsid w:val="00AD07BA"/>
  </w:style>
  <w:style w:type="paragraph" w:customStyle="1" w:styleId="142F6E89D5284D548FA2F41C455DF198">
    <w:name w:val="142F6E89D5284D548FA2F41C455DF198"/>
    <w:rsid w:val="00AD07BA"/>
  </w:style>
  <w:style w:type="paragraph" w:customStyle="1" w:styleId="1704A1FCD4344E10AB40AF62348FBFCC">
    <w:name w:val="1704A1FCD4344E10AB40AF62348FBFCC"/>
    <w:rsid w:val="00AD07BA"/>
  </w:style>
  <w:style w:type="paragraph" w:customStyle="1" w:styleId="857B05589CFD4EA79B6A1AFD2DB78114">
    <w:name w:val="857B05589CFD4EA79B6A1AFD2DB78114"/>
    <w:rsid w:val="00AD07BA"/>
  </w:style>
  <w:style w:type="paragraph" w:customStyle="1" w:styleId="F348766BD3B34000BDE421DD9BA5C7F2">
    <w:name w:val="F348766BD3B34000BDE421DD9BA5C7F2"/>
    <w:rsid w:val="00AD07BA"/>
  </w:style>
  <w:style w:type="paragraph" w:customStyle="1" w:styleId="BA33D80EA21049CC9415BC2B010528A4">
    <w:name w:val="BA33D80EA21049CC9415BC2B010528A4"/>
    <w:rsid w:val="00AD07BA"/>
  </w:style>
  <w:style w:type="paragraph" w:customStyle="1" w:styleId="56383571A4ED495EB55A59BFC23DB8DF">
    <w:name w:val="56383571A4ED495EB55A59BFC23DB8DF"/>
    <w:rsid w:val="00AD07BA"/>
  </w:style>
  <w:style w:type="paragraph" w:customStyle="1" w:styleId="C9E110F34AC441B79AA9EF0138A7E322">
    <w:name w:val="C9E110F34AC441B79AA9EF0138A7E322"/>
    <w:rsid w:val="00B72301"/>
  </w:style>
  <w:style w:type="paragraph" w:customStyle="1" w:styleId="1268988FB8BF4B39B4FCE4F9A2CA7109">
    <w:name w:val="1268988FB8BF4B39B4FCE4F9A2CA7109"/>
    <w:rsid w:val="00B72301"/>
  </w:style>
  <w:style w:type="paragraph" w:customStyle="1" w:styleId="575CD34648124896B2772F2FD24986E4">
    <w:name w:val="575CD34648124896B2772F2FD24986E4"/>
    <w:rsid w:val="00B72301"/>
  </w:style>
  <w:style w:type="paragraph" w:customStyle="1" w:styleId="52FA53A218C3460D946421A70922840D">
    <w:name w:val="52FA53A218C3460D946421A70922840D"/>
    <w:rsid w:val="00B72301"/>
  </w:style>
  <w:style w:type="paragraph" w:customStyle="1" w:styleId="878F20D07D974048B7A94A4EC2A5539A">
    <w:name w:val="878F20D07D974048B7A94A4EC2A5539A"/>
    <w:rsid w:val="00B72301"/>
  </w:style>
  <w:style w:type="paragraph" w:customStyle="1" w:styleId="DFE9C505105F444195416B09E94156E1">
    <w:name w:val="DFE9C505105F444195416B09E94156E1"/>
    <w:rsid w:val="00B72301"/>
  </w:style>
  <w:style w:type="paragraph" w:customStyle="1" w:styleId="7FF18FD2A0D7421CB73FFA05AD9CDA51">
    <w:name w:val="7FF18FD2A0D7421CB73FFA05AD9CDA51"/>
    <w:rsid w:val="00B72301"/>
  </w:style>
  <w:style w:type="paragraph" w:customStyle="1" w:styleId="E679A63681E84E5FB00377528A3DF367">
    <w:name w:val="E679A63681E84E5FB00377528A3DF367"/>
    <w:rsid w:val="00B72301"/>
  </w:style>
  <w:style w:type="paragraph" w:customStyle="1" w:styleId="0A19415869DB474BB31FAF920DE2B5AD">
    <w:name w:val="0A19415869DB474BB31FAF920DE2B5AD"/>
    <w:rsid w:val="00B72301"/>
  </w:style>
  <w:style w:type="paragraph" w:customStyle="1" w:styleId="EF5E84B19E6145F4AF42FD04EF7B769F">
    <w:name w:val="EF5E84B19E6145F4AF42FD04EF7B769F"/>
    <w:rsid w:val="00B72301"/>
  </w:style>
  <w:style w:type="paragraph" w:customStyle="1" w:styleId="BA6E11DBF50C43E695795ECE001E3945">
    <w:name w:val="BA6E11DBF50C43E695795ECE001E3945"/>
    <w:rsid w:val="00B72301"/>
  </w:style>
  <w:style w:type="paragraph" w:customStyle="1" w:styleId="EDE01E9A94D0414BA4A68B72728E33A5">
    <w:name w:val="EDE01E9A94D0414BA4A68B72728E33A5"/>
    <w:rsid w:val="00B72301"/>
  </w:style>
  <w:style w:type="paragraph" w:customStyle="1" w:styleId="0E591898C3D54AE981CC83921CE4126D">
    <w:name w:val="0E591898C3D54AE981CC83921CE4126D"/>
    <w:rsid w:val="00B72301"/>
  </w:style>
  <w:style w:type="paragraph" w:customStyle="1" w:styleId="E207A49486F040D0B7987AFE5E1E33EB">
    <w:name w:val="E207A49486F040D0B7987AFE5E1E33EB"/>
    <w:rsid w:val="00B72301"/>
  </w:style>
  <w:style w:type="paragraph" w:customStyle="1" w:styleId="7CCA10D127CB421E844E3BBA5906AA10">
    <w:name w:val="7CCA10D127CB421E844E3BBA5906AA10"/>
    <w:rsid w:val="00B72301"/>
  </w:style>
  <w:style w:type="paragraph" w:customStyle="1" w:styleId="E9809BAD6DFB4C73BF8A274965FB975F">
    <w:name w:val="E9809BAD6DFB4C73BF8A274965FB975F"/>
    <w:rsid w:val="00B72301"/>
  </w:style>
  <w:style w:type="paragraph" w:customStyle="1" w:styleId="03D21C8B907442A585C925FA3B425672">
    <w:name w:val="03D21C8B907442A585C925FA3B425672"/>
    <w:rsid w:val="00B72301"/>
  </w:style>
  <w:style w:type="paragraph" w:customStyle="1" w:styleId="7DA59B9829324EE9BF94BE897C7D4D03">
    <w:name w:val="7DA59B9829324EE9BF94BE897C7D4D03"/>
    <w:rsid w:val="00B72301"/>
  </w:style>
  <w:style w:type="paragraph" w:customStyle="1" w:styleId="9555EE8CF8AC4004B3AD740D393C38F5">
    <w:name w:val="9555EE8CF8AC4004B3AD740D393C38F5"/>
    <w:rsid w:val="00B72301"/>
  </w:style>
  <w:style w:type="paragraph" w:customStyle="1" w:styleId="518FE13FE27B490CAFA09215B8C204EF">
    <w:name w:val="518FE13FE27B490CAFA09215B8C204EF"/>
    <w:rsid w:val="00B72301"/>
  </w:style>
  <w:style w:type="paragraph" w:customStyle="1" w:styleId="9C2FAF386A314AC2A58A39C3F62AC8FA">
    <w:name w:val="9C2FAF386A314AC2A58A39C3F62AC8FA"/>
    <w:rsid w:val="00B72301"/>
  </w:style>
  <w:style w:type="paragraph" w:customStyle="1" w:styleId="BB01907634D74B598C699E73A4E90CFB">
    <w:name w:val="BB01907634D74B598C699E73A4E90CFB"/>
    <w:rsid w:val="00B72301"/>
  </w:style>
  <w:style w:type="paragraph" w:customStyle="1" w:styleId="BC814BE2A0234D63A0C2DD2208EC838B">
    <w:name w:val="BC814BE2A0234D63A0C2DD2208EC838B"/>
    <w:rsid w:val="00B72301"/>
  </w:style>
  <w:style w:type="paragraph" w:customStyle="1" w:styleId="39232E1813844F24BDE1BEAD99C9ECF5">
    <w:name w:val="39232E1813844F24BDE1BEAD99C9ECF5"/>
    <w:rsid w:val="00B72301"/>
  </w:style>
  <w:style w:type="paragraph" w:customStyle="1" w:styleId="A6A18C160CDB45D692CB3B0EF8EF6404">
    <w:name w:val="A6A18C160CDB45D692CB3B0EF8EF6404"/>
    <w:rsid w:val="00B72301"/>
  </w:style>
  <w:style w:type="paragraph" w:customStyle="1" w:styleId="FD8478DD8EA9494EA9A98CF783BE47B1">
    <w:name w:val="FD8478DD8EA9494EA9A98CF783BE47B1"/>
    <w:rsid w:val="00B72301"/>
  </w:style>
  <w:style w:type="paragraph" w:customStyle="1" w:styleId="CE071D2893B44CCBB3CFE8C06CB6993C">
    <w:name w:val="CE071D2893B44CCBB3CFE8C06CB6993C"/>
    <w:rsid w:val="00B72301"/>
  </w:style>
  <w:style w:type="paragraph" w:customStyle="1" w:styleId="E290A4F869C64741A0934446E220D742">
    <w:name w:val="E290A4F869C64741A0934446E220D742"/>
    <w:rsid w:val="00B72301"/>
  </w:style>
  <w:style w:type="paragraph" w:customStyle="1" w:styleId="63547810A310439AAA207558057AD29C">
    <w:name w:val="63547810A310439AAA207558057AD29C"/>
    <w:rsid w:val="00B72301"/>
  </w:style>
  <w:style w:type="paragraph" w:customStyle="1" w:styleId="AC9FADE785884859AAFBF0CCEAED330E">
    <w:name w:val="AC9FADE785884859AAFBF0CCEAED330E"/>
    <w:rsid w:val="00B72301"/>
  </w:style>
  <w:style w:type="paragraph" w:customStyle="1" w:styleId="DF3199B8776A47AEB029FB7749D39294">
    <w:name w:val="DF3199B8776A47AEB029FB7749D39294"/>
    <w:rsid w:val="00B72301"/>
  </w:style>
  <w:style w:type="paragraph" w:customStyle="1" w:styleId="4AE1F9E6B9E748BB81240B6F92E86FA2">
    <w:name w:val="4AE1F9E6B9E748BB81240B6F92E86FA2"/>
    <w:rsid w:val="00B72301"/>
  </w:style>
  <w:style w:type="paragraph" w:customStyle="1" w:styleId="3DC8437E21A741C1A2D11B03BED8F131">
    <w:name w:val="3DC8437E21A741C1A2D11B03BED8F131"/>
    <w:rsid w:val="00B72301"/>
  </w:style>
  <w:style w:type="paragraph" w:customStyle="1" w:styleId="10E21B9AFED840F6A564033A8B984648">
    <w:name w:val="10E21B9AFED840F6A564033A8B984648"/>
    <w:rsid w:val="00B72301"/>
  </w:style>
  <w:style w:type="paragraph" w:customStyle="1" w:styleId="878683BEF3D14B44872EA7B465B2F8C9">
    <w:name w:val="878683BEF3D14B44872EA7B465B2F8C9"/>
    <w:rsid w:val="00B72301"/>
  </w:style>
  <w:style w:type="paragraph" w:customStyle="1" w:styleId="93DC8B23CC0D4682A74CBADE37DE694E">
    <w:name w:val="93DC8B23CC0D4682A74CBADE37DE694E"/>
    <w:rsid w:val="00B72301"/>
  </w:style>
  <w:style w:type="paragraph" w:customStyle="1" w:styleId="E77A62231DA84389BE5B4CAFC388A0E5">
    <w:name w:val="E77A62231DA84389BE5B4CAFC388A0E5"/>
    <w:rsid w:val="00B72301"/>
  </w:style>
  <w:style w:type="paragraph" w:customStyle="1" w:styleId="047E48BDD0A04B65A401CF524CC0581D">
    <w:name w:val="047E48BDD0A04B65A401CF524CC0581D"/>
    <w:rsid w:val="00B72301"/>
  </w:style>
  <w:style w:type="paragraph" w:customStyle="1" w:styleId="E404D1223DFB4218BB4E1C4D7F064610">
    <w:name w:val="E404D1223DFB4218BB4E1C4D7F064610"/>
    <w:rsid w:val="00B72301"/>
  </w:style>
  <w:style w:type="paragraph" w:customStyle="1" w:styleId="4FB5C3271F2E42DA9FDB42953701E831">
    <w:name w:val="4FB5C3271F2E42DA9FDB42953701E831"/>
    <w:rsid w:val="00B72301"/>
  </w:style>
  <w:style w:type="paragraph" w:customStyle="1" w:styleId="15FB91AE898444B5B698661EF5893B1B">
    <w:name w:val="15FB91AE898444B5B698661EF5893B1B"/>
    <w:rsid w:val="00B72301"/>
  </w:style>
  <w:style w:type="paragraph" w:customStyle="1" w:styleId="1F052E92F66847CF8135DA4F3480138A">
    <w:name w:val="1F052E92F66847CF8135DA4F3480138A"/>
    <w:rsid w:val="00B72301"/>
  </w:style>
  <w:style w:type="paragraph" w:customStyle="1" w:styleId="6D02A6BDB6C049258B9FDE37EF556F46">
    <w:name w:val="6D02A6BDB6C049258B9FDE37EF556F46"/>
    <w:rsid w:val="00B72301"/>
  </w:style>
  <w:style w:type="paragraph" w:customStyle="1" w:styleId="259B16B4DE354453B7242F79AA34BCA2">
    <w:name w:val="259B16B4DE354453B7242F79AA34BCA2"/>
    <w:rsid w:val="00B72301"/>
  </w:style>
  <w:style w:type="paragraph" w:customStyle="1" w:styleId="A6C969EABB5D4FE593D9810D27FAE448">
    <w:name w:val="A6C969EABB5D4FE593D9810D27FAE448"/>
    <w:rsid w:val="00B72301"/>
  </w:style>
  <w:style w:type="paragraph" w:customStyle="1" w:styleId="85827D3AC5544EF2B27F584F8D428E56">
    <w:name w:val="85827D3AC5544EF2B27F584F8D428E56"/>
    <w:rsid w:val="00B72301"/>
  </w:style>
  <w:style w:type="paragraph" w:customStyle="1" w:styleId="4B6F1C720E0C4B008C96C56CD2B15507">
    <w:name w:val="4B6F1C720E0C4B008C96C56CD2B15507"/>
    <w:rsid w:val="00B72301"/>
  </w:style>
  <w:style w:type="paragraph" w:customStyle="1" w:styleId="0AE5D25ADCEF4B9C9CE441C4C5C85A3B">
    <w:name w:val="0AE5D25ADCEF4B9C9CE441C4C5C85A3B"/>
    <w:rsid w:val="00B72301"/>
  </w:style>
  <w:style w:type="paragraph" w:customStyle="1" w:styleId="DB2B26ACAB6542CAA2D6E24830DAE174">
    <w:name w:val="DB2B26ACAB6542CAA2D6E24830DAE174"/>
    <w:rsid w:val="00B72301"/>
  </w:style>
  <w:style w:type="paragraph" w:customStyle="1" w:styleId="4C7749D00D2E415DAD5CFE6486F58397">
    <w:name w:val="4C7749D00D2E415DAD5CFE6486F58397"/>
    <w:rsid w:val="00B72301"/>
  </w:style>
  <w:style w:type="paragraph" w:customStyle="1" w:styleId="821E949E049B4640BB5BE3401E022BFF">
    <w:name w:val="821E949E049B4640BB5BE3401E022BFF"/>
    <w:rsid w:val="00B72301"/>
  </w:style>
  <w:style w:type="paragraph" w:customStyle="1" w:styleId="1C62F969C8CD466E8E62A3D287E36EE1">
    <w:name w:val="1C62F969C8CD466E8E62A3D287E36EE1"/>
    <w:rsid w:val="00B72301"/>
  </w:style>
  <w:style w:type="paragraph" w:customStyle="1" w:styleId="AD97BE1E629843E1A05C7BB5968B6D6A">
    <w:name w:val="AD97BE1E629843E1A05C7BB5968B6D6A"/>
    <w:rsid w:val="00B72301"/>
  </w:style>
  <w:style w:type="paragraph" w:customStyle="1" w:styleId="4825230380D049E0AE67082F9B1C1EB0">
    <w:name w:val="4825230380D049E0AE67082F9B1C1EB0"/>
    <w:rsid w:val="00B72301"/>
  </w:style>
  <w:style w:type="paragraph" w:customStyle="1" w:styleId="2734DF85D3B14BD6A3B271C0CE5B9812">
    <w:name w:val="2734DF85D3B14BD6A3B271C0CE5B9812"/>
    <w:rsid w:val="00B72301"/>
  </w:style>
  <w:style w:type="paragraph" w:customStyle="1" w:styleId="DA18DCAC409D41B0988C783D825F4BB0">
    <w:name w:val="DA18DCAC409D41B0988C783D825F4BB0"/>
    <w:rsid w:val="00B72301"/>
  </w:style>
  <w:style w:type="paragraph" w:customStyle="1" w:styleId="8439C36CF3C1406CB253FDFFE4FBAC8B">
    <w:name w:val="8439C36CF3C1406CB253FDFFE4FBAC8B"/>
    <w:rsid w:val="00B72301"/>
  </w:style>
  <w:style w:type="paragraph" w:customStyle="1" w:styleId="9DF70EC6877644129DD6448BA5E7C103">
    <w:name w:val="9DF70EC6877644129DD6448BA5E7C103"/>
    <w:rsid w:val="00B72301"/>
  </w:style>
  <w:style w:type="paragraph" w:customStyle="1" w:styleId="C46E48ED542C4287B957DAAC4CBE5855">
    <w:name w:val="C46E48ED542C4287B957DAAC4CBE5855"/>
    <w:rsid w:val="00B72301"/>
  </w:style>
  <w:style w:type="paragraph" w:customStyle="1" w:styleId="FB1C1E5801BC458383FAFFC556A26582">
    <w:name w:val="FB1C1E5801BC458383FAFFC556A26582"/>
    <w:rsid w:val="00B72301"/>
  </w:style>
  <w:style w:type="paragraph" w:customStyle="1" w:styleId="073E0B9C0447483EBBA7154DA96D23B7">
    <w:name w:val="073E0B9C0447483EBBA7154DA96D23B7"/>
    <w:rsid w:val="00B72301"/>
  </w:style>
  <w:style w:type="paragraph" w:customStyle="1" w:styleId="3DD30201285340538EBD648D32FF1940">
    <w:name w:val="3DD30201285340538EBD648D32FF1940"/>
    <w:rsid w:val="00B72301"/>
  </w:style>
  <w:style w:type="paragraph" w:customStyle="1" w:styleId="ABFA01114EC441A792889262437770C2">
    <w:name w:val="ABFA01114EC441A792889262437770C2"/>
    <w:rsid w:val="00B72301"/>
  </w:style>
  <w:style w:type="paragraph" w:customStyle="1" w:styleId="4CE52A6125E2411DB78FBF71DFC8A061">
    <w:name w:val="4CE52A6125E2411DB78FBF71DFC8A061"/>
    <w:rsid w:val="00B72301"/>
  </w:style>
  <w:style w:type="paragraph" w:customStyle="1" w:styleId="04476412A86140488F1A47FD52BEE182">
    <w:name w:val="04476412A86140488F1A47FD52BEE182"/>
    <w:rsid w:val="00B72301"/>
  </w:style>
  <w:style w:type="paragraph" w:customStyle="1" w:styleId="E7E0300C5085499396FC6889CE38AFA5">
    <w:name w:val="E7E0300C5085499396FC6889CE38AFA5"/>
    <w:rsid w:val="00B72301"/>
  </w:style>
  <w:style w:type="paragraph" w:customStyle="1" w:styleId="4C35F0FDF38B45A7AEE5D188D218C456">
    <w:name w:val="4C35F0FDF38B45A7AEE5D188D218C456"/>
    <w:rsid w:val="00B72301"/>
  </w:style>
  <w:style w:type="paragraph" w:customStyle="1" w:styleId="B9C4D490848B447188211A9C87551434">
    <w:name w:val="B9C4D490848B447188211A9C87551434"/>
    <w:rsid w:val="00B72301"/>
  </w:style>
  <w:style w:type="paragraph" w:customStyle="1" w:styleId="64C666F5D01541EEAC3ABBFD747FA83B">
    <w:name w:val="64C666F5D01541EEAC3ABBFD747FA83B"/>
    <w:rsid w:val="00B72301"/>
  </w:style>
  <w:style w:type="paragraph" w:customStyle="1" w:styleId="85DE6547C4CD405DBBEBAEDFCE6445D5">
    <w:name w:val="85DE6547C4CD405DBBEBAEDFCE6445D5"/>
    <w:rsid w:val="00B72301"/>
  </w:style>
  <w:style w:type="paragraph" w:customStyle="1" w:styleId="7BBB7CC7209C489396F1ACB2551F3861">
    <w:name w:val="7BBB7CC7209C489396F1ACB2551F3861"/>
    <w:rsid w:val="00B72301"/>
  </w:style>
  <w:style w:type="paragraph" w:customStyle="1" w:styleId="440E1610670C4771B568CC1B29A29783">
    <w:name w:val="440E1610670C4771B568CC1B29A29783"/>
    <w:rsid w:val="00B72301"/>
  </w:style>
  <w:style w:type="paragraph" w:customStyle="1" w:styleId="0CE715E8FA9443ED8EA55CD1CB841A52">
    <w:name w:val="0CE715E8FA9443ED8EA55CD1CB841A52"/>
    <w:rsid w:val="00B72301"/>
  </w:style>
  <w:style w:type="paragraph" w:customStyle="1" w:styleId="251B977AD0CB42E9B5957A5D174CC726">
    <w:name w:val="251B977AD0CB42E9B5957A5D174CC726"/>
    <w:rsid w:val="00B72301"/>
  </w:style>
  <w:style w:type="paragraph" w:customStyle="1" w:styleId="E657715ECAF7452685B443E66E93908A">
    <w:name w:val="E657715ECAF7452685B443E66E93908A"/>
    <w:rsid w:val="00B72301"/>
  </w:style>
  <w:style w:type="paragraph" w:customStyle="1" w:styleId="8BD7324D1BDA47ABA03B25D9D02D10FC">
    <w:name w:val="8BD7324D1BDA47ABA03B25D9D02D10FC"/>
    <w:rsid w:val="00B72301"/>
  </w:style>
  <w:style w:type="paragraph" w:customStyle="1" w:styleId="BF23E528BF8F489C83ABBC9D0394A313">
    <w:name w:val="BF23E528BF8F489C83ABBC9D0394A313"/>
    <w:rsid w:val="00B72301"/>
  </w:style>
  <w:style w:type="paragraph" w:customStyle="1" w:styleId="93F4DC7C44254F6EA09E5221C62932B4">
    <w:name w:val="93F4DC7C44254F6EA09E5221C62932B4"/>
    <w:rsid w:val="00B72301"/>
  </w:style>
  <w:style w:type="paragraph" w:customStyle="1" w:styleId="2BB830FB400440E6BD991EAF8F729558">
    <w:name w:val="2BB830FB400440E6BD991EAF8F729558"/>
    <w:rsid w:val="00B72301"/>
  </w:style>
  <w:style w:type="paragraph" w:customStyle="1" w:styleId="3783C9BF89894AA6B0FB19BF5DCEC123">
    <w:name w:val="3783C9BF89894AA6B0FB19BF5DCEC123"/>
    <w:rsid w:val="00B72301"/>
  </w:style>
  <w:style w:type="paragraph" w:customStyle="1" w:styleId="04D418D2C4614D9E92B2E71549C5C604">
    <w:name w:val="04D418D2C4614D9E92B2E71549C5C604"/>
    <w:rsid w:val="00B72301"/>
  </w:style>
  <w:style w:type="paragraph" w:customStyle="1" w:styleId="0B38293E534640E89A1C9A03AD871D37">
    <w:name w:val="0B38293E534640E89A1C9A03AD871D37"/>
    <w:rsid w:val="00B72301"/>
  </w:style>
  <w:style w:type="paragraph" w:customStyle="1" w:styleId="037C9115D9D749B1B162A5046C71F413">
    <w:name w:val="037C9115D9D749B1B162A5046C71F413"/>
    <w:rsid w:val="00B72301"/>
  </w:style>
  <w:style w:type="paragraph" w:customStyle="1" w:styleId="24CBFD2CB7934138ACB729F1B1C7AE5E">
    <w:name w:val="24CBFD2CB7934138ACB729F1B1C7AE5E"/>
    <w:rsid w:val="00B72301"/>
  </w:style>
  <w:style w:type="paragraph" w:customStyle="1" w:styleId="C89DE29B558D4C21875E30AA5EE2539F">
    <w:name w:val="C89DE29B558D4C21875E30AA5EE2539F"/>
    <w:rsid w:val="00B72301"/>
  </w:style>
  <w:style w:type="paragraph" w:customStyle="1" w:styleId="439ED04DDF874C6F88FCF8DBDD7438FA">
    <w:name w:val="439ED04DDF874C6F88FCF8DBDD7438FA"/>
    <w:rsid w:val="00B72301"/>
  </w:style>
  <w:style w:type="paragraph" w:customStyle="1" w:styleId="3F430415EDD045AB8006DB22A09D4A2D">
    <w:name w:val="3F430415EDD045AB8006DB22A09D4A2D"/>
    <w:rsid w:val="00B72301"/>
  </w:style>
  <w:style w:type="paragraph" w:customStyle="1" w:styleId="59EE1AD074094F4CA9DC8152DF42089A">
    <w:name w:val="59EE1AD074094F4CA9DC8152DF42089A"/>
    <w:rsid w:val="00B72301"/>
  </w:style>
  <w:style w:type="paragraph" w:customStyle="1" w:styleId="0EE582DA998F4EE58119495EF5A079EF">
    <w:name w:val="0EE582DA998F4EE58119495EF5A079EF"/>
    <w:rsid w:val="00B72301"/>
  </w:style>
  <w:style w:type="paragraph" w:customStyle="1" w:styleId="2BA46F4F8DBE49A880D2FAD45CB6AA90">
    <w:name w:val="2BA46F4F8DBE49A880D2FAD45CB6AA90"/>
    <w:rsid w:val="00B72301"/>
  </w:style>
  <w:style w:type="paragraph" w:customStyle="1" w:styleId="152FF6B3C01F4471BB0FC7F56ED3FCD9">
    <w:name w:val="152FF6B3C01F4471BB0FC7F56ED3FCD9"/>
    <w:rsid w:val="00B72301"/>
  </w:style>
  <w:style w:type="paragraph" w:customStyle="1" w:styleId="75C8864A4599438F9B157BD41537978B">
    <w:name w:val="75C8864A4599438F9B157BD41537978B"/>
    <w:rsid w:val="00B72301"/>
  </w:style>
  <w:style w:type="paragraph" w:customStyle="1" w:styleId="127262A7B33A4E67A716C732135D264E">
    <w:name w:val="127262A7B33A4E67A716C732135D264E"/>
    <w:rsid w:val="00B72301"/>
  </w:style>
  <w:style w:type="paragraph" w:customStyle="1" w:styleId="50CAB74FB69A448199F7ED4C79DC3EE8">
    <w:name w:val="50CAB74FB69A448199F7ED4C79DC3EE8"/>
    <w:rsid w:val="00B72301"/>
  </w:style>
  <w:style w:type="paragraph" w:customStyle="1" w:styleId="C934D0422B4E4A2791ADB45D37BE44D0">
    <w:name w:val="C934D0422B4E4A2791ADB45D37BE44D0"/>
    <w:rsid w:val="00B72301"/>
  </w:style>
  <w:style w:type="paragraph" w:customStyle="1" w:styleId="E1939E1FF3DC423CACBC96C4930C6ABF">
    <w:name w:val="E1939E1FF3DC423CACBC96C4930C6ABF"/>
    <w:rsid w:val="00B72301"/>
  </w:style>
  <w:style w:type="paragraph" w:customStyle="1" w:styleId="4AF0AD0195944FA4B07BE265DD4866CF">
    <w:name w:val="4AF0AD0195944FA4B07BE265DD4866CF"/>
    <w:rsid w:val="00B72301"/>
  </w:style>
  <w:style w:type="paragraph" w:customStyle="1" w:styleId="59F63E84EC0D4363967E55B88020D1FC">
    <w:name w:val="59F63E84EC0D4363967E55B88020D1FC"/>
    <w:rsid w:val="00B72301"/>
  </w:style>
  <w:style w:type="paragraph" w:customStyle="1" w:styleId="AC594C38E30043BFA1ABD171C50A63C3">
    <w:name w:val="AC594C38E30043BFA1ABD171C50A63C3"/>
    <w:rsid w:val="00B72301"/>
  </w:style>
  <w:style w:type="paragraph" w:customStyle="1" w:styleId="327C9D43B66846B3BB05BC333DACD23A">
    <w:name w:val="327C9D43B66846B3BB05BC333DACD23A"/>
    <w:rsid w:val="00B72301"/>
  </w:style>
  <w:style w:type="paragraph" w:customStyle="1" w:styleId="1F1449395706490A89235B663B2B1396">
    <w:name w:val="1F1449395706490A89235B663B2B1396"/>
    <w:rsid w:val="00B72301"/>
  </w:style>
  <w:style w:type="paragraph" w:customStyle="1" w:styleId="B2BA91B40D6446098123709857CD4841">
    <w:name w:val="B2BA91B40D6446098123709857CD4841"/>
    <w:rsid w:val="00B72301"/>
  </w:style>
  <w:style w:type="paragraph" w:customStyle="1" w:styleId="AEAC4B221C5A40E1A3E937EEC5D5E933">
    <w:name w:val="AEAC4B221C5A40E1A3E937EEC5D5E933"/>
    <w:rsid w:val="00B72301"/>
  </w:style>
  <w:style w:type="paragraph" w:customStyle="1" w:styleId="25E5A3DBD2DF499AB9ADE6F465392817">
    <w:name w:val="25E5A3DBD2DF499AB9ADE6F465392817"/>
    <w:rsid w:val="00343D72"/>
    <w:pPr>
      <w:spacing w:after="160" w:line="259" w:lineRule="auto"/>
    </w:pPr>
  </w:style>
  <w:style w:type="paragraph" w:customStyle="1" w:styleId="3E3CB4A3B5C54F49A0F9427318118A4A">
    <w:name w:val="3E3CB4A3B5C54F49A0F9427318118A4A"/>
    <w:rsid w:val="00343D72"/>
    <w:pPr>
      <w:spacing w:after="160" w:line="259" w:lineRule="auto"/>
    </w:pPr>
  </w:style>
  <w:style w:type="paragraph" w:customStyle="1" w:styleId="7D77D3076D0D453C920753528D8301A2">
    <w:name w:val="7D77D3076D0D453C920753528D8301A2"/>
    <w:rsid w:val="00343D72"/>
    <w:pPr>
      <w:spacing w:after="160" w:line="259" w:lineRule="auto"/>
    </w:pPr>
  </w:style>
  <w:style w:type="paragraph" w:customStyle="1" w:styleId="C2517957DDDE4C37A43A87E59125D1E0">
    <w:name w:val="C2517957DDDE4C37A43A87E59125D1E0"/>
    <w:rsid w:val="00343D72"/>
    <w:pPr>
      <w:spacing w:after="160" w:line="259" w:lineRule="auto"/>
    </w:pPr>
  </w:style>
  <w:style w:type="paragraph" w:customStyle="1" w:styleId="F7D153D1312F47E5B77C9AB6CF2A46DA">
    <w:name w:val="F7D153D1312F47E5B77C9AB6CF2A46DA"/>
    <w:rsid w:val="00343D72"/>
    <w:pPr>
      <w:spacing w:after="160" w:line="259" w:lineRule="auto"/>
    </w:pPr>
  </w:style>
  <w:style w:type="paragraph" w:customStyle="1" w:styleId="A0E791328CC54BEBB86B5655CA8DB0CC">
    <w:name w:val="A0E791328CC54BEBB86B5655CA8DB0CC"/>
    <w:rsid w:val="00343D72"/>
    <w:pPr>
      <w:spacing w:after="160" w:line="259" w:lineRule="auto"/>
    </w:pPr>
  </w:style>
  <w:style w:type="paragraph" w:customStyle="1" w:styleId="90CC298FF868494FBFAB4B0A3C49E428">
    <w:name w:val="90CC298FF868494FBFAB4B0A3C49E428"/>
    <w:rsid w:val="00343D72"/>
    <w:pPr>
      <w:spacing w:after="160" w:line="259" w:lineRule="auto"/>
    </w:pPr>
  </w:style>
  <w:style w:type="paragraph" w:customStyle="1" w:styleId="1B274BFB6C9A4EDE9C657CE1AD02B348">
    <w:name w:val="1B274BFB6C9A4EDE9C657CE1AD02B348"/>
    <w:rsid w:val="00343D72"/>
    <w:pPr>
      <w:spacing w:after="160" w:line="259" w:lineRule="auto"/>
    </w:pPr>
  </w:style>
  <w:style w:type="paragraph" w:customStyle="1" w:styleId="1F1164C65E4E4FDB9A3A7F96CC1C6119">
    <w:name w:val="1F1164C65E4E4FDB9A3A7F96CC1C6119"/>
    <w:rsid w:val="00343D72"/>
    <w:pPr>
      <w:spacing w:after="160" w:line="259" w:lineRule="auto"/>
    </w:pPr>
  </w:style>
  <w:style w:type="paragraph" w:customStyle="1" w:styleId="85F6BA0DA4954E3E83FF9EB582834D79">
    <w:name w:val="85F6BA0DA4954E3E83FF9EB582834D79"/>
    <w:rsid w:val="00343D72"/>
    <w:pPr>
      <w:spacing w:after="160" w:line="259" w:lineRule="auto"/>
    </w:pPr>
  </w:style>
  <w:style w:type="paragraph" w:customStyle="1" w:styleId="AE7C8A2A1AF14C1B9B24415DC081F83D">
    <w:name w:val="AE7C8A2A1AF14C1B9B24415DC081F83D"/>
    <w:rsid w:val="00343D72"/>
    <w:pPr>
      <w:spacing w:after="160" w:line="259" w:lineRule="auto"/>
    </w:pPr>
  </w:style>
  <w:style w:type="paragraph" w:customStyle="1" w:styleId="3F8CCC1C236944AE973D54584D925D41">
    <w:name w:val="3F8CCC1C236944AE973D54584D925D41"/>
    <w:rsid w:val="00343D72"/>
    <w:pPr>
      <w:spacing w:after="160" w:line="259" w:lineRule="auto"/>
    </w:pPr>
  </w:style>
  <w:style w:type="paragraph" w:customStyle="1" w:styleId="F2709B6C92D5494C838C6D983E84FADD">
    <w:name w:val="F2709B6C92D5494C838C6D983E84FADD"/>
    <w:rsid w:val="00343D72"/>
    <w:pPr>
      <w:spacing w:after="160" w:line="259" w:lineRule="auto"/>
    </w:pPr>
  </w:style>
  <w:style w:type="paragraph" w:customStyle="1" w:styleId="6E877DAB15074B1699C50BEF4F17EFFF">
    <w:name w:val="6E877DAB15074B1699C50BEF4F17EFFF"/>
    <w:rsid w:val="00343D72"/>
    <w:pPr>
      <w:spacing w:after="160" w:line="259" w:lineRule="auto"/>
    </w:pPr>
  </w:style>
  <w:style w:type="paragraph" w:customStyle="1" w:styleId="8C10F2FA9E9448E0B681355A5EA694B5">
    <w:name w:val="8C10F2FA9E9448E0B681355A5EA694B5"/>
    <w:rsid w:val="00343D72"/>
    <w:pPr>
      <w:spacing w:after="160" w:line="259" w:lineRule="auto"/>
    </w:pPr>
  </w:style>
  <w:style w:type="paragraph" w:customStyle="1" w:styleId="3FBC08264F0048128508B72FF58756AF">
    <w:name w:val="3FBC08264F0048128508B72FF58756AF"/>
    <w:rsid w:val="00343D72"/>
    <w:pPr>
      <w:spacing w:after="160" w:line="259" w:lineRule="auto"/>
    </w:pPr>
  </w:style>
  <w:style w:type="paragraph" w:customStyle="1" w:styleId="F3E1E7F80178490B9595F7AA0994DDB9">
    <w:name w:val="F3E1E7F80178490B9595F7AA0994DDB9"/>
    <w:rsid w:val="00343D72"/>
    <w:pPr>
      <w:spacing w:after="160" w:line="259" w:lineRule="auto"/>
    </w:pPr>
  </w:style>
  <w:style w:type="paragraph" w:customStyle="1" w:styleId="61435EB7E1A4463DB360C44E9E4559D6">
    <w:name w:val="61435EB7E1A4463DB360C44E9E4559D6"/>
    <w:rsid w:val="00343D72"/>
    <w:pPr>
      <w:spacing w:after="160" w:line="259" w:lineRule="auto"/>
    </w:pPr>
  </w:style>
  <w:style w:type="paragraph" w:customStyle="1" w:styleId="5A6682F9BB764491AB747A566F4A0B43">
    <w:name w:val="5A6682F9BB764491AB747A566F4A0B43"/>
    <w:rsid w:val="00343D72"/>
    <w:pPr>
      <w:spacing w:after="160" w:line="259" w:lineRule="auto"/>
    </w:pPr>
  </w:style>
  <w:style w:type="paragraph" w:customStyle="1" w:styleId="EDAD97D39B1F47C48AB757E50A5B50AC">
    <w:name w:val="EDAD97D39B1F47C48AB757E50A5B50AC"/>
    <w:rsid w:val="00343D72"/>
    <w:pPr>
      <w:spacing w:after="160" w:line="259" w:lineRule="auto"/>
    </w:pPr>
  </w:style>
  <w:style w:type="paragraph" w:customStyle="1" w:styleId="D0D548C78A8443439F041226B823690E">
    <w:name w:val="D0D548C78A8443439F041226B823690E"/>
    <w:rsid w:val="00343D72"/>
    <w:pPr>
      <w:spacing w:after="160" w:line="259" w:lineRule="auto"/>
    </w:pPr>
  </w:style>
  <w:style w:type="paragraph" w:customStyle="1" w:styleId="E172DD2D0FAE4C928EFFF52F22B863D7">
    <w:name w:val="E172DD2D0FAE4C928EFFF52F22B863D7"/>
    <w:rsid w:val="00343D72"/>
    <w:pPr>
      <w:spacing w:after="160" w:line="259" w:lineRule="auto"/>
    </w:pPr>
  </w:style>
  <w:style w:type="paragraph" w:customStyle="1" w:styleId="F5E1C7C56AB04C5493C472DF27CA5ADB">
    <w:name w:val="F5E1C7C56AB04C5493C472DF27CA5ADB"/>
    <w:rsid w:val="00343D72"/>
    <w:pPr>
      <w:spacing w:after="160" w:line="259" w:lineRule="auto"/>
    </w:pPr>
  </w:style>
  <w:style w:type="paragraph" w:customStyle="1" w:styleId="09414904897B4B6099D7B6B27198DAF0">
    <w:name w:val="09414904897B4B6099D7B6B27198DAF0"/>
    <w:rsid w:val="00343D72"/>
    <w:pPr>
      <w:spacing w:after="160" w:line="259" w:lineRule="auto"/>
    </w:pPr>
  </w:style>
  <w:style w:type="paragraph" w:customStyle="1" w:styleId="34E9FE9F0B694D38BFE75979CE4F7B45">
    <w:name w:val="34E9FE9F0B694D38BFE75979CE4F7B45"/>
    <w:rsid w:val="00343D72"/>
    <w:pPr>
      <w:spacing w:after="160" w:line="259" w:lineRule="auto"/>
    </w:pPr>
  </w:style>
  <w:style w:type="paragraph" w:customStyle="1" w:styleId="FFA02C4B2DB340BDA665F8B2E929BEC1">
    <w:name w:val="FFA02C4B2DB340BDA665F8B2E929BEC1"/>
    <w:rsid w:val="00343D72"/>
    <w:pPr>
      <w:spacing w:after="160" w:line="259" w:lineRule="auto"/>
    </w:pPr>
  </w:style>
  <w:style w:type="paragraph" w:customStyle="1" w:styleId="42EF271ED06F440D9826428753150936">
    <w:name w:val="42EF271ED06F440D9826428753150936"/>
    <w:rsid w:val="00343D72"/>
    <w:pPr>
      <w:spacing w:after="160" w:line="259" w:lineRule="auto"/>
    </w:pPr>
  </w:style>
  <w:style w:type="paragraph" w:customStyle="1" w:styleId="CDD4C60191604810B837D1CE59166869">
    <w:name w:val="CDD4C60191604810B837D1CE59166869"/>
    <w:rsid w:val="00343D72"/>
    <w:pPr>
      <w:spacing w:after="160" w:line="259" w:lineRule="auto"/>
    </w:pPr>
  </w:style>
  <w:style w:type="paragraph" w:customStyle="1" w:styleId="7BB1FCD1974E4304BD2CDF1CD583EA7B">
    <w:name w:val="7BB1FCD1974E4304BD2CDF1CD583EA7B"/>
    <w:rsid w:val="00343D72"/>
    <w:pPr>
      <w:spacing w:after="160" w:line="259" w:lineRule="auto"/>
    </w:pPr>
  </w:style>
  <w:style w:type="paragraph" w:customStyle="1" w:styleId="7E65E694C61A4017B535B38687B4F1AF">
    <w:name w:val="7E65E694C61A4017B535B38687B4F1AF"/>
    <w:rsid w:val="00343D72"/>
    <w:pPr>
      <w:spacing w:after="160" w:line="259" w:lineRule="auto"/>
    </w:pPr>
  </w:style>
  <w:style w:type="paragraph" w:customStyle="1" w:styleId="69BF6F33E964444DBE396C4731F3790A">
    <w:name w:val="69BF6F33E964444DBE396C4731F3790A"/>
    <w:rsid w:val="00343D72"/>
    <w:pPr>
      <w:spacing w:after="160" w:line="259" w:lineRule="auto"/>
    </w:pPr>
  </w:style>
  <w:style w:type="paragraph" w:customStyle="1" w:styleId="08C1D7AA8E1A437BAE2DCCFDDAC4C9AF">
    <w:name w:val="08C1D7AA8E1A437BAE2DCCFDDAC4C9AF"/>
    <w:rsid w:val="00343D72"/>
    <w:pPr>
      <w:spacing w:after="160" w:line="259" w:lineRule="auto"/>
    </w:pPr>
  </w:style>
  <w:style w:type="paragraph" w:customStyle="1" w:styleId="3E9453066ADD492A8B2F22C52820CC5A">
    <w:name w:val="3E9453066ADD492A8B2F22C52820CC5A"/>
    <w:rsid w:val="00343D72"/>
    <w:pPr>
      <w:spacing w:after="160" w:line="259" w:lineRule="auto"/>
    </w:pPr>
  </w:style>
  <w:style w:type="paragraph" w:customStyle="1" w:styleId="B374E0B47B014EB08298CE21AE5755BC">
    <w:name w:val="B374E0B47B014EB08298CE21AE5755BC"/>
    <w:rsid w:val="00343D72"/>
    <w:pPr>
      <w:spacing w:after="160" w:line="259" w:lineRule="auto"/>
    </w:pPr>
  </w:style>
  <w:style w:type="paragraph" w:customStyle="1" w:styleId="134F7C102B844CA4BED1FAAF86C28805">
    <w:name w:val="134F7C102B844CA4BED1FAAF86C28805"/>
    <w:rsid w:val="00343D72"/>
    <w:pPr>
      <w:spacing w:after="160" w:line="259" w:lineRule="auto"/>
    </w:pPr>
  </w:style>
  <w:style w:type="paragraph" w:customStyle="1" w:styleId="91215EFF1E9C4ED0A350F61D95165587">
    <w:name w:val="91215EFF1E9C4ED0A350F61D95165587"/>
    <w:rsid w:val="00343D72"/>
    <w:pPr>
      <w:spacing w:after="160" w:line="259" w:lineRule="auto"/>
    </w:pPr>
  </w:style>
  <w:style w:type="paragraph" w:customStyle="1" w:styleId="5828405AE835415D84554B13C50C8321">
    <w:name w:val="5828405AE835415D84554B13C50C8321"/>
    <w:rsid w:val="00343D72"/>
    <w:pPr>
      <w:spacing w:after="160" w:line="259" w:lineRule="auto"/>
    </w:pPr>
  </w:style>
  <w:style w:type="paragraph" w:customStyle="1" w:styleId="25437410FD794B168A03F0D156814957">
    <w:name w:val="25437410FD794B168A03F0D156814957"/>
    <w:rsid w:val="00343D72"/>
    <w:pPr>
      <w:spacing w:after="160" w:line="259" w:lineRule="auto"/>
    </w:pPr>
  </w:style>
  <w:style w:type="paragraph" w:customStyle="1" w:styleId="1ADC2F1690A8489786B173AA1C369FDE">
    <w:name w:val="1ADC2F1690A8489786B173AA1C369FDE"/>
    <w:rsid w:val="00343D72"/>
    <w:pPr>
      <w:spacing w:after="160" w:line="259" w:lineRule="auto"/>
    </w:pPr>
  </w:style>
  <w:style w:type="paragraph" w:customStyle="1" w:styleId="2019C9D442FF42DC82F33DDBA5182BA1">
    <w:name w:val="2019C9D442FF42DC82F33DDBA5182BA1"/>
    <w:rsid w:val="00343D72"/>
    <w:pPr>
      <w:spacing w:after="160" w:line="259" w:lineRule="auto"/>
    </w:pPr>
  </w:style>
  <w:style w:type="paragraph" w:customStyle="1" w:styleId="F1C7E943AAD1433BA810DD783301D34D">
    <w:name w:val="F1C7E943AAD1433BA810DD783301D34D"/>
    <w:rsid w:val="00343D72"/>
    <w:pPr>
      <w:spacing w:after="160" w:line="259" w:lineRule="auto"/>
    </w:pPr>
  </w:style>
  <w:style w:type="paragraph" w:customStyle="1" w:styleId="2FE36BF180274C8AA175AB3EF9F68C82">
    <w:name w:val="2FE36BF180274C8AA175AB3EF9F68C82"/>
    <w:rsid w:val="00343D72"/>
    <w:pPr>
      <w:spacing w:after="160" w:line="259" w:lineRule="auto"/>
    </w:pPr>
  </w:style>
  <w:style w:type="paragraph" w:customStyle="1" w:styleId="9DEF28D2E95F41F685C8262F5DBCCBDE">
    <w:name w:val="9DEF28D2E95F41F685C8262F5DBCCBDE"/>
    <w:rsid w:val="00343D72"/>
    <w:pPr>
      <w:spacing w:after="160" w:line="259" w:lineRule="auto"/>
    </w:pPr>
  </w:style>
  <w:style w:type="paragraph" w:customStyle="1" w:styleId="0BA00C7B5C01449FA87659FACF6CC8B3">
    <w:name w:val="0BA00C7B5C01449FA87659FACF6CC8B3"/>
    <w:rsid w:val="00343D72"/>
    <w:pPr>
      <w:spacing w:after="160" w:line="259" w:lineRule="auto"/>
    </w:pPr>
  </w:style>
  <w:style w:type="paragraph" w:customStyle="1" w:styleId="4A2A403E6A724421BCA5183E82911484">
    <w:name w:val="4A2A403E6A724421BCA5183E82911484"/>
    <w:rsid w:val="00343D72"/>
    <w:pPr>
      <w:spacing w:after="160" w:line="259" w:lineRule="auto"/>
    </w:pPr>
  </w:style>
  <w:style w:type="paragraph" w:customStyle="1" w:styleId="1E3BC35D7CEE44D5895A8BC173266E93">
    <w:name w:val="1E3BC35D7CEE44D5895A8BC173266E93"/>
    <w:rsid w:val="00343D72"/>
    <w:pPr>
      <w:spacing w:after="160" w:line="259" w:lineRule="auto"/>
    </w:pPr>
  </w:style>
  <w:style w:type="paragraph" w:customStyle="1" w:styleId="2AC10B6F1A7F4DEF9AD4415050D01CA0">
    <w:name w:val="2AC10B6F1A7F4DEF9AD4415050D01CA0"/>
    <w:rsid w:val="00343D72"/>
    <w:pPr>
      <w:spacing w:after="160" w:line="259" w:lineRule="auto"/>
    </w:pPr>
  </w:style>
  <w:style w:type="paragraph" w:customStyle="1" w:styleId="B06CFBBC4A0843DBBE5BA07382D4619D">
    <w:name w:val="B06CFBBC4A0843DBBE5BA07382D4619D"/>
    <w:rsid w:val="00343D72"/>
    <w:pPr>
      <w:spacing w:after="160" w:line="259" w:lineRule="auto"/>
    </w:pPr>
  </w:style>
  <w:style w:type="paragraph" w:customStyle="1" w:styleId="45C836E4C24F4652800B6B56C88A7562">
    <w:name w:val="45C836E4C24F4652800B6B56C88A7562"/>
    <w:rsid w:val="00343D72"/>
    <w:pPr>
      <w:spacing w:after="160" w:line="259" w:lineRule="auto"/>
    </w:pPr>
  </w:style>
  <w:style w:type="paragraph" w:customStyle="1" w:styleId="638537FCDEF447989B6B81C745E7FF5E">
    <w:name w:val="638537FCDEF447989B6B81C745E7FF5E"/>
    <w:rsid w:val="00343D72"/>
    <w:pPr>
      <w:spacing w:after="160" w:line="259" w:lineRule="auto"/>
    </w:pPr>
  </w:style>
  <w:style w:type="paragraph" w:customStyle="1" w:styleId="2879C0BC874A4A4496083E2A55728771">
    <w:name w:val="2879C0BC874A4A4496083E2A55728771"/>
    <w:rsid w:val="00343D72"/>
    <w:pPr>
      <w:spacing w:after="160" w:line="259" w:lineRule="auto"/>
    </w:pPr>
  </w:style>
  <w:style w:type="paragraph" w:customStyle="1" w:styleId="1F7030A2899D43CD9D3D616BBB9AA839">
    <w:name w:val="1F7030A2899D43CD9D3D616BBB9AA839"/>
    <w:rsid w:val="00343D72"/>
    <w:pPr>
      <w:spacing w:after="160" w:line="259" w:lineRule="auto"/>
    </w:pPr>
  </w:style>
  <w:style w:type="paragraph" w:customStyle="1" w:styleId="80F76F89F99140E9A26C6EA3572CD51E">
    <w:name w:val="80F76F89F99140E9A26C6EA3572CD51E"/>
    <w:rsid w:val="00343D72"/>
    <w:pPr>
      <w:spacing w:after="160" w:line="259" w:lineRule="auto"/>
    </w:pPr>
  </w:style>
  <w:style w:type="paragraph" w:customStyle="1" w:styleId="7CDED6487754481E805C081791F9C317">
    <w:name w:val="7CDED6487754481E805C081791F9C317"/>
    <w:rsid w:val="00343D72"/>
    <w:pPr>
      <w:spacing w:after="160" w:line="259" w:lineRule="auto"/>
    </w:pPr>
  </w:style>
  <w:style w:type="paragraph" w:customStyle="1" w:styleId="CB67E986398546859C4F30ECAD95D679">
    <w:name w:val="CB67E986398546859C4F30ECAD95D679"/>
    <w:rsid w:val="00343D72"/>
    <w:pPr>
      <w:spacing w:after="160" w:line="259" w:lineRule="auto"/>
    </w:pPr>
  </w:style>
  <w:style w:type="paragraph" w:customStyle="1" w:styleId="6973715B55D4488DBB03CAE4174A27F3">
    <w:name w:val="6973715B55D4488DBB03CAE4174A27F3"/>
    <w:rsid w:val="00343D72"/>
    <w:pPr>
      <w:spacing w:after="160" w:line="259" w:lineRule="auto"/>
    </w:pPr>
  </w:style>
  <w:style w:type="paragraph" w:customStyle="1" w:styleId="0DD0AE2ABECD421AAE9CA2B151C935A4">
    <w:name w:val="0DD0AE2ABECD421AAE9CA2B151C935A4"/>
    <w:rsid w:val="00343D72"/>
    <w:pPr>
      <w:spacing w:after="160" w:line="259" w:lineRule="auto"/>
    </w:pPr>
  </w:style>
  <w:style w:type="paragraph" w:customStyle="1" w:styleId="9E69C7B2793B43F5AFE2FE9A2CDEF1E7">
    <w:name w:val="9E69C7B2793B43F5AFE2FE9A2CDEF1E7"/>
    <w:rsid w:val="00343D72"/>
    <w:pPr>
      <w:spacing w:after="160" w:line="259" w:lineRule="auto"/>
    </w:pPr>
  </w:style>
  <w:style w:type="paragraph" w:customStyle="1" w:styleId="EBB4528D1E45455788F4437C99D5FC7B">
    <w:name w:val="EBB4528D1E45455788F4437C99D5FC7B"/>
    <w:rsid w:val="00343D72"/>
    <w:pPr>
      <w:spacing w:after="160" w:line="259" w:lineRule="auto"/>
    </w:pPr>
  </w:style>
  <w:style w:type="paragraph" w:customStyle="1" w:styleId="14E63A3B540C46989E17F8F84F1C8B1A">
    <w:name w:val="14E63A3B540C46989E17F8F84F1C8B1A"/>
    <w:rsid w:val="00343D72"/>
    <w:pPr>
      <w:spacing w:after="160" w:line="259" w:lineRule="auto"/>
    </w:pPr>
  </w:style>
  <w:style w:type="paragraph" w:customStyle="1" w:styleId="016965C20DDC427FA17F33EFD13E88BF">
    <w:name w:val="016965C20DDC427FA17F33EFD13E88BF"/>
    <w:rsid w:val="00343D72"/>
    <w:pPr>
      <w:spacing w:after="160" w:line="259" w:lineRule="auto"/>
    </w:pPr>
  </w:style>
  <w:style w:type="paragraph" w:customStyle="1" w:styleId="2A952644C0DB4C6E81B30F96FA21EB16">
    <w:name w:val="2A952644C0DB4C6E81B30F96FA21EB16"/>
    <w:rsid w:val="00343D72"/>
    <w:pPr>
      <w:spacing w:after="160" w:line="259" w:lineRule="auto"/>
    </w:pPr>
  </w:style>
  <w:style w:type="paragraph" w:customStyle="1" w:styleId="65E2503382F34076939309B759B13902">
    <w:name w:val="65E2503382F34076939309B759B13902"/>
    <w:rsid w:val="00343D72"/>
    <w:pPr>
      <w:spacing w:after="160" w:line="259" w:lineRule="auto"/>
    </w:pPr>
  </w:style>
  <w:style w:type="paragraph" w:customStyle="1" w:styleId="04DCEA680A444010BF69C7F6535E81B5">
    <w:name w:val="04DCEA680A444010BF69C7F6535E81B5"/>
    <w:rsid w:val="00343D72"/>
    <w:pPr>
      <w:spacing w:after="160" w:line="259" w:lineRule="auto"/>
    </w:pPr>
  </w:style>
  <w:style w:type="paragraph" w:customStyle="1" w:styleId="0B7238FC0E944DCE95B282911C1CDCF6">
    <w:name w:val="0B7238FC0E944DCE95B282911C1CDCF6"/>
    <w:rsid w:val="00343D72"/>
    <w:pPr>
      <w:spacing w:after="160" w:line="259" w:lineRule="auto"/>
    </w:pPr>
  </w:style>
  <w:style w:type="paragraph" w:customStyle="1" w:styleId="BE2CA2BCAD854DBCB57464E8C8B86376">
    <w:name w:val="BE2CA2BCAD854DBCB57464E8C8B86376"/>
    <w:rsid w:val="00343D72"/>
    <w:pPr>
      <w:spacing w:after="160" w:line="259" w:lineRule="auto"/>
    </w:pPr>
  </w:style>
  <w:style w:type="paragraph" w:customStyle="1" w:styleId="1CAD35AC247F4ED3B66A2EC4EC22E583">
    <w:name w:val="1CAD35AC247F4ED3B66A2EC4EC22E583"/>
    <w:rsid w:val="00343D72"/>
    <w:pPr>
      <w:spacing w:after="160" w:line="259" w:lineRule="auto"/>
    </w:pPr>
  </w:style>
  <w:style w:type="paragraph" w:customStyle="1" w:styleId="258D6B97BEBB4AF587DD09AFFCBA647F">
    <w:name w:val="258D6B97BEBB4AF587DD09AFFCBA647F"/>
    <w:rsid w:val="00343D72"/>
    <w:pPr>
      <w:spacing w:after="160" w:line="259" w:lineRule="auto"/>
    </w:pPr>
  </w:style>
  <w:style w:type="paragraph" w:customStyle="1" w:styleId="CFF4917D187149AD8E8C04E047FDE964">
    <w:name w:val="CFF4917D187149AD8E8C04E047FDE964"/>
    <w:rsid w:val="00343D72"/>
    <w:pPr>
      <w:spacing w:after="160" w:line="259" w:lineRule="auto"/>
    </w:pPr>
  </w:style>
  <w:style w:type="paragraph" w:customStyle="1" w:styleId="6F37702C16134A4F86FF0CE9B8AAC149">
    <w:name w:val="6F37702C16134A4F86FF0CE9B8AAC149"/>
    <w:rsid w:val="00343D72"/>
    <w:pPr>
      <w:spacing w:after="160" w:line="259" w:lineRule="auto"/>
    </w:pPr>
  </w:style>
  <w:style w:type="paragraph" w:customStyle="1" w:styleId="89424B07DAC142BEB07E2C1F6D821E11">
    <w:name w:val="89424B07DAC142BEB07E2C1F6D821E11"/>
    <w:rsid w:val="00343D72"/>
    <w:pPr>
      <w:spacing w:after="160" w:line="259" w:lineRule="auto"/>
    </w:pPr>
  </w:style>
  <w:style w:type="paragraph" w:customStyle="1" w:styleId="6F39711DDD4347E6A404AFCEAAEBD126">
    <w:name w:val="6F39711DDD4347E6A404AFCEAAEBD126"/>
    <w:rsid w:val="00343D72"/>
    <w:pPr>
      <w:spacing w:after="160" w:line="259" w:lineRule="auto"/>
    </w:pPr>
  </w:style>
  <w:style w:type="paragraph" w:customStyle="1" w:styleId="0F79A5C66AC64FA8A289F7862C6B65AF">
    <w:name w:val="0F79A5C66AC64FA8A289F7862C6B65AF"/>
    <w:rsid w:val="00343D72"/>
    <w:pPr>
      <w:spacing w:after="160" w:line="259" w:lineRule="auto"/>
    </w:pPr>
  </w:style>
  <w:style w:type="paragraph" w:customStyle="1" w:styleId="BA1F4DA1EB064CED89F1D9728C9C91C9">
    <w:name w:val="BA1F4DA1EB064CED89F1D9728C9C91C9"/>
    <w:rsid w:val="00343D72"/>
    <w:pPr>
      <w:spacing w:after="160" w:line="259" w:lineRule="auto"/>
    </w:pPr>
  </w:style>
  <w:style w:type="paragraph" w:customStyle="1" w:styleId="70F8CE638B3E4C9CAB6A0879D0EF60BE">
    <w:name w:val="70F8CE638B3E4C9CAB6A0879D0EF60BE"/>
    <w:rsid w:val="00343D72"/>
    <w:pPr>
      <w:spacing w:after="160" w:line="259" w:lineRule="auto"/>
    </w:pPr>
  </w:style>
  <w:style w:type="paragraph" w:customStyle="1" w:styleId="D8DC47FE86FB43E582930FF50126C199">
    <w:name w:val="D8DC47FE86FB43E582930FF50126C199"/>
    <w:rsid w:val="00343D72"/>
    <w:pPr>
      <w:spacing w:after="160" w:line="259" w:lineRule="auto"/>
    </w:pPr>
  </w:style>
  <w:style w:type="paragraph" w:customStyle="1" w:styleId="3379C766D91042C7B719E63B311C635E">
    <w:name w:val="3379C766D91042C7B719E63B311C635E"/>
    <w:rsid w:val="00343D72"/>
    <w:pPr>
      <w:spacing w:after="160" w:line="259" w:lineRule="auto"/>
    </w:pPr>
  </w:style>
  <w:style w:type="paragraph" w:customStyle="1" w:styleId="556D194345E947B7B9B7B32B92D12AF0">
    <w:name w:val="556D194345E947B7B9B7B32B92D12AF0"/>
    <w:rsid w:val="00343D72"/>
    <w:pPr>
      <w:spacing w:after="160" w:line="259" w:lineRule="auto"/>
    </w:pPr>
  </w:style>
  <w:style w:type="paragraph" w:customStyle="1" w:styleId="D6E193652B3E4CD0A130AAD2D22979E4">
    <w:name w:val="D6E193652B3E4CD0A130AAD2D22979E4"/>
    <w:rsid w:val="00343D72"/>
    <w:pPr>
      <w:spacing w:after="160" w:line="259" w:lineRule="auto"/>
    </w:pPr>
  </w:style>
  <w:style w:type="paragraph" w:customStyle="1" w:styleId="250DA797EF7247619678A8A45D3BDB13">
    <w:name w:val="250DA797EF7247619678A8A45D3BDB13"/>
    <w:rsid w:val="00343D72"/>
    <w:pPr>
      <w:spacing w:after="160" w:line="259" w:lineRule="auto"/>
    </w:pPr>
  </w:style>
  <w:style w:type="paragraph" w:customStyle="1" w:styleId="D888B1A12A7D4D9C87444DC5D922DC8C">
    <w:name w:val="D888B1A12A7D4D9C87444DC5D922DC8C"/>
    <w:rsid w:val="00343D72"/>
    <w:pPr>
      <w:spacing w:after="160" w:line="259" w:lineRule="auto"/>
    </w:pPr>
  </w:style>
  <w:style w:type="paragraph" w:customStyle="1" w:styleId="7DA2898DA43C42A7AF27C4661A4A7E4B">
    <w:name w:val="7DA2898DA43C42A7AF27C4661A4A7E4B"/>
    <w:rsid w:val="00343D72"/>
    <w:pPr>
      <w:spacing w:after="160" w:line="259" w:lineRule="auto"/>
    </w:pPr>
  </w:style>
  <w:style w:type="paragraph" w:customStyle="1" w:styleId="2746A89D7D034D1DAFF47ECFAD6F0693">
    <w:name w:val="2746A89D7D034D1DAFF47ECFAD6F0693"/>
    <w:rsid w:val="00343D72"/>
    <w:pPr>
      <w:spacing w:after="160" w:line="259" w:lineRule="auto"/>
    </w:pPr>
  </w:style>
  <w:style w:type="paragraph" w:customStyle="1" w:styleId="AB81F69F17234FD5A2A8BC5088F31965">
    <w:name w:val="AB81F69F17234FD5A2A8BC5088F31965"/>
    <w:rsid w:val="00343D72"/>
    <w:pPr>
      <w:spacing w:after="160" w:line="259" w:lineRule="auto"/>
    </w:pPr>
  </w:style>
  <w:style w:type="paragraph" w:customStyle="1" w:styleId="C4965BC4EF6747748C4143A1A663A870">
    <w:name w:val="C4965BC4EF6747748C4143A1A663A870"/>
    <w:rsid w:val="00343D72"/>
    <w:pPr>
      <w:spacing w:after="160" w:line="259" w:lineRule="auto"/>
    </w:pPr>
  </w:style>
  <w:style w:type="paragraph" w:customStyle="1" w:styleId="36114BA7667240549BD743300D54789F">
    <w:name w:val="36114BA7667240549BD743300D54789F"/>
    <w:rsid w:val="00343D72"/>
    <w:pPr>
      <w:spacing w:after="160" w:line="259" w:lineRule="auto"/>
    </w:pPr>
  </w:style>
  <w:style w:type="paragraph" w:customStyle="1" w:styleId="0E27864428AE4D869B962A5134A8CF0B">
    <w:name w:val="0E27864428AE4D869B962A5134A8CF0B"/>
    <w:rsid w:val="00343D72"/>
    <w:pPr>
      <w:spacing w:after="160" w:line="259" w:lineRule="auto"/>
    </w:pPr>
  </w:style>
  <w:style w:type="paragraph" w:customStyle="1" w:styleId="D4D60167228E45CEA9F929E7D495597F">
    <w:name w:val="D4D60167228E45CEA9F929E7D495597F"/>
    <w:rsid w:val="00343D72"/>
    <w:pPr>
      <w:spacing w:after="160" w:line="259" w:lineRule="auto"/>
    </w:pPr>
  </w:style>
  <w:style w:type="paragraph" w:customStyle="1" w:styleId="EEE24FA0528D4692A0B6147767BCE2B2">
    <w:name w:val="EEE24FA0528D4692A0B6147767BCE2B2"/>
    <w:rsid w:val="00343D72"/>
    <w:pPr>
      <w:spacing w:after="160" w:line="259" w:lineRule="auto"/>
    </w:pPr>
  </w:style>
  <w:style w:type="paragraph" w:customStyle="1" w:styleId="47B2BDC26F83471E97D6BE3D9830FD0D">
    <w:name w:val="47B2BDC26F83471E97D6BE3D9830FD0D"/>
    <w:rsid w:val="00343D72"/>
    <w:pPr>
      <w:spacing w:after="160" w:line="259" w:lineRule="auto"/>
    </w:pPr>
  </w:style>
  <w:style w:type="paragraph" w:customStyle="1" w:styleId="6B5D899038DF4361809B6EE828263654">
    <w:name w:val="6B5D899038DF4361809B6EE828263654"/>
    <w:rsid w:val="00343D72"/>
    <w:pPr>
      <w:spacing w:after="160" w:line="259" w:lineRule="auto"/>
    </w:pPr>
  </w:style>
  <w:style w:type="paragraph" w:customStyle="1" w:styleId="43500E41F85F4B7AB512996A239E4F36">
    <w:name w:val="43500E41F85F4B7AB512996A239E4F36"/>
    <w:rsid w:val="00343D72"/>
    <w:pPr>
      <w:spacing w:after="160" w:line="259" w:lineRule="auto"/>
    </w:pPr>
  </w:style>
  <w:style w:type="paragraph" w:customStyle="1" w:styleId="47AEBA6F11B041D48C5F656E2DD22D08">
    <w:name w:val="47AEBA6F11B041D48C5F656E2DD22D08"/>
    <w:rsid w:val="00343D72"/>
    <w:pPr>
      <w:spacing w:after="160" w:line="259" w:lineRule="auto"/>
    </w:pPr>
  </w:style>
  <w:style w:type="paragraph" w:customStyle="1" w:styleId="5824C9250E49452EBF892D339AF57D84">
    <w:name w:val="5824C9250E49452EBF892D339AF57D84"/>
    <w:rsid w:val="00343D72"/>
    <w:pPr>
      <w:spacing w:after="160" w:line="259" w:lineRule="auto"/>
    </w:pPr>
  </w:style>
  <w:style w:type="paragraph" w:customStyle="1" w:styleId="DCE2749AF8814150824CEFD4335C5988">
    <w:name w:val="DCE2749AF8814150824CEFD4335C5988"/>
    <w:rsid w:val="00343D72"/>
    <w:pPr>
      <w:spacing w:after="160" w:line="259" w:lineRule="auto"/>
    </w:pPr>
  </w:style>
  <w:style w:type="paragraph" w:customStyle="1" w:styleId="5F03E812703E4DDBBA6FD30CB91EC4CE">
    <w:name w:val="5F03E812703E4DDBBA6FD30CB91EC4CE"/>
    <w:rsid w:val="00343D72"/>
    <w:pPr>
      <w:spacing w:after="160" w:line="259" w:lineRule="auto"/>
    </w:pPr>
  </w:style>
  <w:style w:type="paragraph" w:customStyle="1" w:styleId="72B96652EC21458AB65D5D13E605BBD2">
    <w:name w:val="72B96652EC21458AB65D5D13E605BBD2"/>
    <w:rsid w:val="00343D72"/>
    <w:pPr>
      <w:spacing w:after="160" w:line="259" w:lineRule="auto"/>
    </w:pPr>
  </w:style>
  <w:style w:type="paragraph" w:customStyle="1" w:styleId="A52E80D5E33F4ECAB36372319969FC23">
    <w:name w:val="A52E80D5E33F4ECAB36372319969FC23"/>
    <w:rsid w:val="00343D72"/>
    <w:pPr>
      <w:spacing w:after="160" w:line="259" w:lineRule="auto"/>
    </w:pPr>
  </w:style>
  <w:style w:type="paragraph" w:customStyle="1" w:styleId="1EE83A4F06EC44B3B1EB834DD7A1A854">
    <w:name w:val="1EE83A4F06EC44B3B1EB834DD7A1A854"/>
    <w:rsid w:val="00343D72"/>
    <w:pPr>
      <w:spacing w:after="160" w:line="259" w:lineRule="auto"/>
    </w:pPr>
  </w:style>
  <w:style w:type="paragraph" w:customStyle="1" w:styleId="75B258C0B5DE4ED99990F5E27B3E5489">
    <w:name w:val="75B258C0B5DE4ED99990F5E27B3E5489"/>
    <w:rsid w:val="00343D72"/>
    <w:pPr>
      <w:spacing w:after="160" w:line="259" w:lineRule="auto"/>
    </w:pPr>
  </w:style>
  <w:style w:type="paragraph" w:customStyle="1" w:styleId="DCD73F2741A64C6CB7E7A27BC423BAE6">
    <w:name w:val="DCD73F2741A64C6CB7E7A27BC423BAE6"/>
    <w:rsid w:val="00343D72"/>
    <w:pPr>
      <w:spacing w:after="160" w:line="259" w:lineRule="auto"/>
    </w:pPr>
  </w:style>
  <w:style w:type="paragraph" w:customStyle="1" w:styleId="E4DE38D7F6F34C79A083770BE2499A37">
    <w:name w:val="E4DE38D7F6F34C79A083770BE2499A37"/>
    <w:rsid w:val="00343D72"/>
    <w:pPr>
      <w:spacing w:after="160" w:line="259" w:lineRule="auto"/>
    </w:pPr>
  </w:style>
  <w:style w:type="paragraph" w:customStyle="1" w:styleId="10292D73EF7646ABBF12399D4E65AA4C">
    <w:name w:val="10292D73EF7646ABBF12399D4E65AA4C"/>
    <w:rsid w:val="00343D72"/>
    <w:pPr>
      <w:spacing w:after="160" w:line="259" w:lineRule="auto"/>
    </w:pPr>
  </w:style>
  <w:style w:type="paragraph" w:customStyle="1" w:styleId="1E8F657439D0407DB1D0526FC5C542AD">
    <w:name w:val="1E8F657439D0407DB1D0526FC5C542AD"/>
    <w:rsid w:val="00343D72"/>
    <w:pPr>
      <w:spacing w:after="160" w:line="259" w:lineRule="auto"/>
    </w:pPr>
  </w:style>
  <w:style w:type="paragraph" w:customStyle="1" w:styleId="80869A69D18E47FFB13D66EF88A23F79">
    <w:name w:val="80869A69D18E47FFB13D66EF88A23F79"/>
    <w:rsid w:val="00343D72"/>
    <w:pPr>
      <w:spacing w:after="160" w:line="259" w:lineRule="auto"/>
    </w:pPr>
  </w:style>
  <w:style w:type="paragraph" w:customStyle="1" w:styleId="3F0F4F88D6634F5E94ECCEC2D6496CE3">
    <w:name w:val="3F0F4F88D6634F5E94ECCEC2D6496CE3"/>
    <w:rsid w:val="00343D72"/>
    <w:pPr>
      <w:spacing w:after="160" w:line="259" w:lineRule="auto"/>
    </w:pPr>
  </w:style>
  <w:style w:type="paragraph" w:customStyle="1" w:styleId="6EBC6DC59EDC4061A2E5E73060443EFB">
    <w:name w:val="6EBC6DC59EDC4061A2E5E73060443EFB"/>
    <w:rsid w:val="00343D72"/>
    <w:pPr>
      <w:spacing w:after="160" w:line="259" w:lineRule="auto"/>
    </w:pPr>
  </w:style>
  <w:style w:type="paragraph" w:customStyle="1" w:styleId="52023C2991B643BABEC3B20E6F5C2ACF">
    <w:name w:val="52023C2991B643BABEC3B20E6F5C2ACF"/>
    <w:rsid w:val="00343D72"/>
    <w:pPr>
      <w:spacing w:after="160" w:line="259" w:lineRule="auto"/>
    </w:pPr>
  </w:style>
  <w:style w:type="paragraph" w:customStyle="1" w:styleId="E482FF6F46D14D0A80CB7B33B30BD868">
    <w:name w:val="E482FF6F46D14D0A80CB7B33B30BD868"/>
    <w:rsid w:val="00343D72"/>
    <w:pPr>
      <w:spacing w:after="160" w:line="259" w:lineRule="auto"/>
    </w:pPr>
  </w:style>
  <w:style w:type="paragraph" w:customStyle="1" w:styleId="92F2AD54909C46268ABA3FA90B5A6D1B">
    <w:name w:val="92F2AD54909C46268ABA3FA90B5A6D1B"/>
    <w:rsid w:val="00343D72"/>
    <w:pPr>
      <w:spacing w:after="160" w:line="259" w:lineRule="auto"/>
    </w:pPr>
  </w:style>
  <w:style w:type="paragraph" w:customStyle="1" w:styleId="236CD407BDFC4C059EDAE6AE6E526863">
    <w:name w:val="236CD407BDFC4C059EDAE6AE6E526863"/>
    <w:rsid w:val="00343D72"/>
    <w:pPr>
      <w:spacing w:after="160" w:line="259" w:lineRule="auto"/>
    </w:pPr>
  </w:style>
  <w:style w:type="paragraph" w:customStyle="1" w:styleId="448E76926F9F4AEE9D06EF13C57E2F48">
    <w:name w:val="448E76926F9F4AEE9D06EF13C57E2F48"/>
    <w:rsid w:val="00343D72"/>
    <w:pPr>
      <w:spacing w:after="160" w:line="259" w:lineRule="auto"/>
    </w:pPr>
  </w:style>
  <w:style w:type="paragraph" w:customStyle="1" w:styleId="0C3E4984DA0A4D09BFCB50940F39C06C">
    <w:name w:val="0C3E4984DA0A4D09BFCB50940F39C06C"/>
    <w:rsid w:val="00343D72"/>
    <w:pPr>
      <w:spacing w:after="160" w:line="259" w:lineRule="auto"/>
    </w:pPr>
  </w:style>
  <w:style w:type="paragraph" w:customStyle="1" w:styleId="2A8602002CAE468F82C90BBD360140BD">
    <w:name w:val="2A8602002CAE468F82C90BBD360140BD"/>
    <w:rsid w:val="00343D72"/>
    <w:pPr>
      <w:spacing w:after="160" w:line="259" w:lineRule="auto"/>
    </w:pPr>
  </w:style>
  <w:style w:type="paragraph" w:customStyle="1" w:styleId="20FD6CB65822448BBB3949B337394F27">
    <w:name w:val="20FD6CB65822448BBB3949B337394F27"/>
    <w:rsid w:val="00343D72"/>
    <w:pPr>
      <w:spacing w:after="160" w:line="259" w:lineRule="auto"/>
    </w:pPr>
  </w:style>
  <w:style w:type="paragraph" w:customStyle="1" w:styleId="701999349D134FF3BD7A56466EDC8998">
    <w:name w:val="701999349D134FF3BD7A56466EDC8998"/>
    <w:rsid w:val="00343D72"/>
    <w:pPr>
      <w:spacing w:after="160" w:line="259" w:lineRule="auto"/>
    </w:pPr>
  </w:style>
  <w:style w:type="paragraph" w:customStyle="1" w:styleId="5DE1C0B2AE614361827A9231F1DF12D7">
    <w:name w:val="5DE1C0B2AE614361827A9231F1DF12D7"/>
    <w:rsid w:val="00343D72"/>
    <w:pPr>
      <w:spacing w:after="160" w:line="259" w:lineRule="auto"/>
    </w:pPr>
  </w:style>
  <w:style w:type="paragraph" w:customStyle="1" w:styleId="C9668480D588446DB1E750DD5D0AED80">
    <w:name w:val="C9668480D588446DB1E750DD5D0AED80"/>
    <w:rsid w:val="00343D72"/>
    <w:pPr>
      <w:spacing w:after="160" w:line="259" w:lineRule="auto"/>
    </w:pPr>
  </w:style>
  <w:style w:type="paragraph" w:customStyle="1" w:styleId="5938D9F04D524E5BAE43D780A4D34150">
    <w:name w:val="5938D9F04D524E5BAE43D780A4D34150"/>
    <w:rsid w:val="00343D72"/>
    <w:pPr>
      <w:spacing w:after="160" w:line="259" w:lineRule="auto"/>
    </w:pPr>
  </w:style>
  <w:style w:type="paragraph" w:customStyle="1" w:styleId="1F30E84EE8334116BEB95B82C19845F3">
    <w:name w:val="1F30E84EE8334116BEB95B82C19845F3"/>
    <w:rsid w:val="00D10A38"/>
  </w:style>
  <w:style w:type="paragraph" w:customStyle="1" w:styleId="BD5A11AE45714718BD7C020F9ABB0BCB">
    <w:name w:val="BD5A11AE45714718BD7C020F9ABB0BCB"/>
    <w:rsid w:val="00D10A38"/>
  </w:style>
  <w:style w:type="paragraph" w:customStyle="1" w:styleId="0A40E6913A9D4C388B4C6E4C2C7B2546">
    <w:name w:val="0A40E6913A9D4C388B4C6E4C2C7B2546"/>
    <w:rsid w:val="00D10A38"/>
  </w:style>
  <w:style w:type="paragraph" w:customStyle="1" w:styleId="BE863F4942D84C7080CD818D7BE0C7D7">
    <w:name w:val="BE863F4942D84C7080CD818D7BE0C7D7"/>
    <w:rsid w:val="00D10A38"/>
  </w:style>
  <w:style w:type="paragraph" w:customStyle="1" w:styleId="5D793E1D75E2491A9225F7EB03A55B49">
    <w:name w:val="5D793E1D75E2491A9225F7EB03A55B49"/>
    <w:rsid w:val="00D10A38"/>
  </w:style>
  <w:style w:type="paragraph" w:customStyle="1" w:styleId="0E6B2CBC35EC46C1B4BB7C80A7F8B013">
    <w:name w:val="0E6B2CBC35EC46C1B4BB7C80A7F8B013"/>
    <w:rsid w:val="00D10A38"/>
  </w:style>
  <w:style w:type="paragraph" w:customStyle="1" w:styleId="077D20F0EEE14D3EA9F813BD107F7E0E">
    <w:name w:val="077D20F0EEE14D3EA9F813BD107F7E0E"/>
    <w:rsid w:val="00D10A38"/>
  </w:style>
  <w:style w:type="paragraph" w:customStyle="1" w:styleId="2AD6DE88EA2042129B66B3E518520DB4">
    <w:name w:val="2AD6DE88EA2042129B66B3E518520DB4"/>
    <w:rsid w:val="00D10A38"/>
  </w:style>
  <w:style w:type="paragraph" w:customStyle="1" w:styleId="D4CDA8927F9344E29A1CFCB3958B3655">
    <w:name w:val="D4CDA8927F9344E29A1CFCB3958B3655"/>
    <w:rsid w:val="00D10A38"/>
  </w:style>
  <w:style w:type="paragraph" w:customStyle="1" w:styleId="EBA5DEE70C0B43169F31B99FD9DDC325">
    <w:name w:val="EBA5DEE70C0B43169F31B99FD9DDC325"/>
    <w:rsid w:val="00D10A38"/>
  </w:style>
  <w:style w:type="paragraph" w:customStyle="1" w:styleId="D9DFD9CDD69B4FA489C31F5EF983E3EF">
    <w:name w:val="D9DFD9CDD69B4FA489C31F5EF983E3EF"/>
    <w:rsid w:val="00D10A38"/>
  </w:style>
  <w:style w:type="paragraph" w:customStyle="1" w:styleId="FE160AB083B8428EBF705F245B983E1E">
    <w:name w:val="FE160AB083B8428EBF705F245B983E1E"/>
    <w:rsid w:val="00D10A38"/>
  </w:style>
  <w:style w:type="paragraph" w:customStyle="1" w:styleId="1E81DF16045D4629830111F4BE4DABEC">
    <w:name w:val="1E81DF16045D4629830111F4BE4DABEC"/>
    <w:rsid w:val="00D10A38"/>
  </w:style>
  <w:style w:type="paragraph" w:customStyle="1" w:styleId="6BB74B9904674C0C836B370E1E85B0E9">
    <w:name w:val="6BB74B9904674C0C836B370E1E85B0E9"/>
    <w:rsid w:val="00D10A38"/>
  </w:style>
  <w:style w:type="paragraph" w:customStyle="1" w:styleId="9BD1387BAC1C409EBE270D18ED6D3533">
    <w:name w:val="9BD1387BAC1C409EBE270D18ED6D3533"/>
    <w:rsid w:val="00D10A38"/>
  </w:style>
  <w:style w:type="paragraph" w:customStyle="1" w:styleId="6BABA33277CE4D09BD0778A65908A612">
    <w:name w:val="6BABA33277CE4D09BD0778A65908A612"/>
    <w:rsid w:val="00FC5168"/>
  </w:style>
  <w:style w:type="paragraph" w:customStyle="1" w:styleId="536DCA0CF4F14B899A4DB272551DB0F8">
    <w:name w:val="536DCA0CF4F14B899A4DB272551DB0F8"/>
    <w:rsid w:val="00FC5168"/>
  </w:style>
  <w:style w:type="paragraph" w:customStyle="1" w:styleId="1B1597F781D74ADC81A05B6ADBD9050A">
    <w:name w:val="1B1597F781D74ADC81A05B6ADBD9050A"/>
    <w:rsid w:val="00FC5168"/>
  </w:style>
  <w:style w:type="paragraph" w:customStyle="1" w:styleId="0C32B3C1FA784D209345C85250D643B0">
    <w:name w:val="0C32B3C1FA784D209345C85250D643B0"/>
    <w:rsid w:val="00FC5168"/>
  </w:style>
  <w:style w:type="paragraph" w:customStyle="1" w:styleId="6112B2E52A3D41A284A359C1C352B9D4">
    <w:name w:val="6112B2E52A3D41A284A359C1C352B9D4"/>
    <w:rsid w:val="00FC5168"/>
  </w:style>
  <w:style w:type="paragraph" w:customStyle="1" w:styleId="66753FDA380A42B58ED509757FBEE04F">
    <w:name w:val="66753FDA380A42B58ED509757FBEE04F"/>
    <w:rsid w:val="00FC5168"/>
  </w:style>
  <w:style w:type="paragraph" w:customStyle="1" w:styleId="9278CE8CD6FA40CA8D0482F76917ADDF">
    <w:name w:val="9278CE8CD6FA40CA8D0482F76917ADDF"/>
    <w:rsid w:val="00FC5168"/>
  </w:style>
  <w:style w:type="paragraph" w:customStyle="1" w:styleId="D10C5C2D34654B57911BD2B30D80F552">
    <w:name w:val="D10C5C2D34654B57911BD2B30D80F552"/>
    <w:rsid w:val="00FC5168"/>
  </w:style>
  <w:style w:type="paragraph" w:customStyle="1" w:styleId="35D5131424F44A338C2D8D1F4AFED421">
    <w:name w:val="35D5131424F44A338C2D8D1F4AFED421"/>
    <w:rsid w:val="00FC5168"/>
  </w:style>
  <w:style w:type="paragraph" w:customStyle="1" w:styleId="17A1A390EDD447F1A8AA834E2C9AFF69">
    <w:name w:val="17A1A390EDD447F1A8AA834E2C9AFF69"/>
    <w:rsid w:val="00FC5168"/>
  </w:style>
  <w:style w:type="paragraph" w:customStyle="1" w:styleId="3FBDE969D5F8430E86E2203981720E14">
    <w:name w:val="3FBDE969D5F8430E86E2203981720E14"/>
    <w:rsid w:val="00FC5168"/>
  </w:style>
  <w:style w:type="paragraph" w:customStyle="1" w:styleId="AF3D020AC47247DCBE3F11EFC26CE7C6">
    <w:name w:val="AF3D020AC47247DCBE3F11EFC26CE7C6"/>
    <w:rsid w:val="00D36E63"/>
  </w:style>
  <w:style w:type="paragraph" w:customStyle="1" w:styleId="75B44CC26A17434C8D1208746EF836F4">
    <w:name w:val="75B44CC26A17434C8D1208746EF836F4"/>
    <w:rsid w:val="00996840"/>
  </w:style>
  <w:style w:type="paragraph" w:customStyle="1" w:styleId="4BB0B40F995747B7BCBC5DEA173E01F1">
    <w:name w:val="4BB0B40F995747B7BCBC5DEA173E01F1"/>
    <w:rsid w:val="00996840"/>
  </w:style>
  <w:style w:type="paragraph" w:customStyle="1" w:styleId="F9D1B4478F5642D6988D5C4FF8C7D39C">
    <w:name w:val="F9D1B4478F5642D6988D5C4FF8C7D39C"/>
    <w:rsid w:val="00996840"/>
  </w:style>
  <w:style w:type="paragraph" w:customStyle="1" w:styleId="08B32B5DD4E54B678D53461CA05ABB1C">
    <w:name w:val="08B32B5DD4E54B678D53461CA05ABB1C"/>
    <w:rsid w:val="00996840"/>
  </w:style>
  <w:style w:type="paragraph" w:customStyle="1" w:styleId="95631BD31868434AA70ADC85209CA69F">
    <w:name w:val="95631BD31868434AA70ADC85209CA69F"/>
    <w:rsid w:val="00996840"/>
  </w:style>
  <w:style w:type="paragraph" w:customStyle="1" w:styleId="6C839E08DEBD4C5597E7F781965886B4">
    <w:name w:val="6C839E08DEBD4C5597E7F781965886B4"/>
    <w:rsid w:val="00996840"/>
  </w:style>
  <w:style w:type="paragraph" w:customStyle="1" w:styleId="5C4680F4FF944B69A456FFC546322454">
    <w:name w:val="5C4680F4FF944B69A456FFC546322454"/>
    <w:rsid w:val="00444413"/>
  </w:style>
  <w:style w:type="paragraph" w:customStyle="1" w:styleId="16C47EC9DAF648DC9130197899B0FD42">
    <w:name w:val="16C47EC9DAF648DC9130197899B0FD42"/>
    <w:rsid w:val="00444413"/>
  </w:style>
  <w:style w:type="paragraph" w:customStyle="1" w:styleId="5D83860211984F1A9EB5600AAD3D1C6B">
    <w:name w:val="5D83860211984F1A9EB5600AAD3D1C6B"/>
    <w:rsid w:val="00444413"/>
  </w:style>
  <w:style w:type="paragraph" w:customStyle="1" w:styleId="342A0E1556D7469E9FD3FBC012A98F90">
    <w:name w:val="342A0E1556D7469E9FD3FBC012A98F90"/>
    <w:rsid w:val="00444413"/>
  </w:style>
  <w:style w:type="paragraph" w:customStyle="1" w:styleId="FDCA0FC281CA440FA48FDDB2366CD4BD">
    <w:name w:val="FDCA0FC281CA440FA48FDDB2366CD4BD"/>
    <w:rsid w:val="00444413"/>
  </w:style>
  <w:style w:type="paragraph" w:customStyle="1" w:styleId="30B88478BBDE46D2B08627547230DAF8">
    <w:name w:val="30B88478BBDE46D2B08627547230DAF8"/>
    <w:rsid w:val="00444413"/>
  </w:style>
  <w:style w:type="paragraph" w:customStyle="1" w:styleId="491357C490274F078695698286F98EDF">
    <w:name w:val="491357C490274F078695698286F98EDF"/>
    <w:rsid w:val="00444413"/>
  </w:style>
  <w:style w:type="paragraph" w:customStyle="1" w:styleId="1EAB8386754A45C3AAA122DB6052D39D">
    <w:name w:val="1EAB8386754A45C3AAA122DB6052D39D"/>
    <w:rsid w:val="00444413"/>
  </w:style>
  <w:style w:type="paragraph" w:customStyle="1" w:styleId="19AEE87FC1984A5587D39F05EE235542">
    <w:name w:val="19AEE87FC1984A5587D39F05EE235542"/>
    <w:rsid w:val="00444413"/>
  </w:style>
  <w:style w:type="paragraph" w:customStyle="1" w:styleId="0E78551E32424479AB92B5C47DAC9593">
    <w:name w:val="0E78551E32424479AB92B5C47DAC9593"/>
    <w:rsid w:val="00444413"/>
  </w:style>
  <w:style w:type="paragraph" w:customStyle="1" w:styleId="BC593E82F40E47B6B0150563BFD82B90">
    <w:name w:val="BC593E82F40E47B6B0150563BFD82B90"/>
    <w:rsid w:val="00444413"/>
  </w:style>
  <w:style w:type="paragraph" w:customStyle="1" w:styleId="28B6B06BC90842309D6B8C2A29B34245">
    <w:name w:val="28B6B06BC90842309D6B8C2A29B34245"/>
    <w:rsid w:val="00444413"/>
  </w:style>
  <w:style w:type="paragraph" w:customStyle="1" w:styleId="37B7EB01F271475BA7ACEB29ACD2A6B8">
    <w:name w:val="37B7EB01F271475BA7ACEB29ACD2A6B8"/>
    <w:rsid w:val="00444413"/>
  </w:style>
  <w:style w:type="paragraph" w:customStyle="1" w:styleId="66057729AAEF402C8C142D60504EA2D9">
    <w:name w:val="66057729AAEF402C8C142D60504EA2D9"/>
    <w:rsid w:val="00444413"/>
  </w:style>
  <w:style w:type="paragraph" w:customStyle="1" w:styleId="457D3BF7F8644212831682F574427023">
    <w:name w:val="457D3BF7F8644212831682F574427023"/>
    <w:rsid w:val="00444413"/>
  </w:style>
  <w:style w:type="paragraph" w:customStyle="1" w:styleId="404C9718A7344F75AB94D71DEA91511F">
    <w:name w:val="404C9718A7344F75AB94D71DEA91511F"/>
    <w:rsid w:val="00444413"/>
  </w:style>
  <w:style w:type="paragraph" w:customStyle="1" w:styleId="6A7BD716EB7D494F8A984AF137B21853">
    <w:name w:val="6A7BD716EB7D494F8A984AF137B21853"/>
    <w:rsid w:val="00444413"/>
  </w:style>
  <w:style w:type="paragraph" w:customStyle="1" w:styleId="923366056B7F4933A42102E8C2416EE3">
    <w:name w:val="923366056B7F4933A42102E8C2416EE3"/>
    <w:rsid w:val="00444413"/>
  </w:style>
  <w:style w:type="paragraph" w:customStyle="1" w:styleId="ACB5C83A5F054B698A596B5F39500EA1">
    <w:name w:val="ACB5C83A5F054B698A596B5F39500EA1"/>
    <w:rsid w:val="00444413"/>
  </w:style>
  <w:style w:type="paragraph" w:customStyle="1" w:styleId="CF03CBAF780341C09FD452C70BE71055">
    <w:name w:val="CF03CBAF780341C09FD452C70BE71055"/>
    <w:rsid w:val="00444413"/>
  </w:style>
  <w:style w:type="paragraph" w:customStyle="1" w:styleId="944857E66CF2448C8D53F72E1011107A">
    <w:name w:val="944857E66CF2448C8D53F72E1011107A"/>
    <w:rsid w:val="00444413"/>
  </w:style>
  <w:style w:type="paragraph" w:customStyle="1" w:styleId="8C1A91A763364DC296D7E44C29253A21">
    <w:name w:val="8C1A91A763364DC296D7E44C29253A21"/>
    <w:rsid w:val="00444413"/>
  </w:style>
  <w:style w:type="paragraph" w:customStyle="1" w:styleId="D852B2CF83F24A518BE79A5B9AC5F748">
    <w:name w:val="D852B2CF83F24A518BE79A5B9AC5F748"/>
    <w:rsid w:val="00444413"/>
  </w:style>
  <w:style w:type="paragraph" w:customStyle="1" w:styleId="2C267B2120874384B865E1C6266AC452">
    <w:name w:val="2C267B2120874384B865E1C6266AC452"/>
    <w:rsid w:val="00444413"/>
  </w:style>
  <w:style w:type="paragraph" w:customStyle="1" w:styleId="63B98513C5334828BFEA1C028A898266">
    <w:name w:val="63B98513C5334828BFEA1C028A898266"/>
    <w:rsid w:val="00444413"/>
  </w:style>
  <w:style w:type="paragraph" w:customStyle="1" w:styleId="671174A463664EA29EEA2A0E8B251A98">
    <w:name w:val="671174A463664EA29EEA2A0E8B251A98"/>
    <w:rsid w:val="00444413"/>
  </w:style>
  <w:style w:type="paragraph" w:customStyle="1" w:styleId="E227223B81174F878B591C8A9AD4FEA3">
    <w:name w:val="E227223B81174F878B591C8A9AD4FEA3"/>
    <w:rsid w:val="00444413"/>
  </w:style>
  <w:style w:type="paragraph" w:customStyle="1" w:styleId="DB299882A4DF40ED9197227F58FA8CCB">
    <w:name w:val="DB299882A4DF40ED9197227F58FA8CCB"/>
    <w:rsid w:val="00444413"/>
  </w:style>
  <w:style w:type="paragraph" w:customStyle="1" w:styleId="F7139BCBC000499B955DC51B435FC48B">
    <w:name w:val="F7139BCBC000499B955DC51B435FC48B"/>
    <w:rsid w:val="00444413"/>
  </w:style>
  <w:style w:type="paragraph" w:customStyle="1" w:styleId="D5E777B8A7E0497BAE86E81A57F1C211">
    <w:name w:val="D5E777B8A7E0497BAE86E81A57F1C211"/>
    <w:rsid w:val="00444413"/>
  </w:style>
  <w:style w:type="paragraph" w:customStyle="1" w:styleId="2D74A12696D74D8689456BDF66A5C8B7">
    <w:name w:val="2D74A12696D74D8689456BDF66A5C8B7"/>
    <w:rsid w:val="00444413"/>
  </w:style>
  <w:style w:type="paragraph" w:customStyle="1" w:styleId="CA5039CCDAC94E679A87E8368A32207B">
    <w:name w:val="CA5039CCDAC94E679A87E8368A32207B"/>
    <w:rsid w:val="00444413"/>
  </w:style>
  <w:style w:type="paragraph" w:customStyle="1" w:styleId="2606F6A323514C30903F3203F4473842">
    <w:name w:val="2606F6A323514C30903F3203F4473842"/>
    <w:rsid w:val="00444413"/>
  </w:style>
  <w:style w:type="paragraph" w:customStyle="1" w:styleId="DA608185223E42DEA5774507FFE47B69">
    <w:name w:val="DA608185223E42DEA5774507FFE47B69"/>
    <w:rsid w:val="00444413"/>
  </w:style>
  <w:style w:type="paragraph" w:customStyle="1" w:styleId="4B9EF30D7C4348BF878E5A6BD85DA1BD">
    <w:name w:val="4B9EF30D7C4348BF878E5A6BD85DA1BD"/>
    <w:rsid w:val="00444413"/>
  </w:style>
  <w:style w:type="paragraph" w:customStyle="1" w:styleId="02E366C4D0BC49E4B9C749CBA3307499">
    <w:name w:val="02E366C4D0BC49E4B9C749CBA3307499"/>
    <w:rsid w:val="00444413"/>
  </w:style>
  <w:style w:type="paragraph" w:customStyle="1" w:styleId="124B41CA90AE4FBA81635FBAA3883A10">
    <w:name w:val="124B41CA90AE4FBA81635FBAA3883A10"/>
    <w:rsid w:val="00444413"/>
  </w:style>
  <w:style w:type="paragraph" w:customStyle="1" w:styleId="E9CB305E38C74957A293C853CA17DEEE">
    <w:name w:val="E9CB305E38C74957A293C853CA17DEEE"/>
    <w:rsid w:val="00444413"/>
  </w:style>
  <w:style w:type="paragraph" w:customStyle="1" w:styleId="C304C472FB7C4154A96FDFDED655AF7D">
    <w:name w:val="C304C472FB7C4154A96FDFDED655AF7D"/>
    <w:rsid w:val="00444413"/>
  </w:style>
  <w:style w:type="paragraph" w:customStyle="1" w:styleId="B763AADCCF594EAEB678B92AB6329961">
    <w:name w:val="B763AADCCF594EAEB678B92AB6329961"/>
    <w:rsid w:val="00444413"/>
  </w:style>
  <w:style w:type="paragraph" w:customStyle="1" w:styleId="0431B9416E994A33999CE0A05550DBA9">
    <w:name w:val="0431B9416E994A33999CE0A05550DBA9"/>
    <w:rsid w:val="00444413"/>
  </w:style>
  <w:style w:type="paragraph" w:customStyle="1" w:styleId="9A142A708D524C328A9FC0171FA4EEC2">
    <w:name w:val="9A142A708D524C328A9FC0171FA4EEC2"/>
    <w:rsid w:val="00444413"/>
  </w:style>
  <w:style w:type="paragraph" w:customStyle="1" w:styleId="7BE8A628552E480E92DB22800EC758AA">
    <w:name w:val="7BE8A628552E480E92DB22800EC758AA"/>
    <w:rsid w:val="008055AE"/>
  </w:style>
  <w:style w:type="paragraph" w:customStyle="1" w:styleId="0D96E1E1E4BF42DA84AD1452DE56E73D">
    <w:name w:val="0D96E1E1E4BF42DA84AD1452DE56E73D"/>
    <w:rsid w:val="008055AE"/>
  </w:style>
  <w:style w:type="paragraph" w:customStyle="1" w:styleId="28BAC1E30C044B50B71A516841A905CF">
    <w:name w:val="28BAC1E30C044B50B71A516841A905CF"/>
    <w:rsid w:val="008055AE"/>
  </w:style>
  <w:style w:type="paragraph" w:customStyle="1" w:styleId="B37FB41F2DA5492A80234BB3467AE44C">
    <w:name w:val="B37FB41F2DA5492A80234BB3467AE44C"/>
    <w:rsid w:val="008055AE"/>
  </w:style>
  <w:style w:type="paragraph" w:customStyle="1" w:styleId="8AEAEC785A3E4B7486B917B280AE110E">
    <w:name w:val="8AEAEC785A3E4B7486B917B280AE110E"/>
    <w:rsid w:val="008055AE"/>
  </w:style>
  <w:style w:type="paragraph" w:customStyle="1" w:styleId="68CE4C1A226D4DB2BB63F11C61F4F8D3">
    <w:name w:val="68CE4C1A226D4DB2BB63F11C61F4F8D3"/>
    <w:rsid w:val="008055AE"/>
  </w:style>
  <w:style w:type="paragraph" w:customStyle="1" w:styleId="4A3DD4C8BD014098814573AD9CB5B7B3">
    <w:name w:val="4A3DD4C8BD014098814573AD9CB5B7B3"/>
    <w:rsid w:val="008055AE"/>
  </w:style>
  <w:style w:type="paragraph" w:customStyle="1" w:styleId="D97F5098F70545C4A84DBE735EC0E86A">
    <w:name w:val="D97F5098F70545C4A84DBE735EC0E86A"/>
    <w:rsid w:val="008055AE"/>
  </w:style>
  <w:style w:type="paragraph" w:customStyle="1" w:styleId="0D095486B2A34C9BA40F467414EFFD09">
    <w:name w:val="0D095486B2A34C9BA40F467414EFFD09"/>
    <w:rsid w:val="008055AE"/>
  </w:style>
  <w:style w:type="paragraph" w:customStyle="1" w:styleId="ED177B1E16984E9A90F3C26164EDDAA4">
    <w:name w:val="ED177B1E16984E9A90F3C26164EDDAA4"/>
    <w:rsid w:val="008055AE"/>
  </w:style>
  <w:style w:type="paragraph" w:customStyle="1" w:styleId="33897E9B27AD493FB14461398DED57CE">
    <w:name w:val="33897E9B27AD493FB14461398DED57CE"/>
    <w:rsid w:val="008055AE"/>
  </w:style>
  <w:style w:type="paragraph" w:customStyle="1" w:styleId="89BF1C917D6044B9887D428F37A435F8">
    <w:name w:val="89BF1C917D6044B9887D428F37A435F8"/>
    <w:rsid w:val="008055AE"/>
  </w:style>
  <w:style w:type="paragraph" w:customStyle="1" w:styleId="048A8F740D484F49B50518E511E1AE63">
    <w:name w:val="048A8F740D484F49B50518E511E1AE63"/>
    <w:rsid w:val="008055AE"/>
  </w:style>
  <w:style w:type="paragraph" w:customStyle="1" w:styleId="6262B57E79004D278D6721C9CE6ABA35">
    <w:name w:val="6262B57E79004D278D6721C9CE6ABA35"/>
    <w:rsid w:val="008055AE"/>
  </w:style>
  <w:style w:type="paragraph" w:customStyle="1" w:styleId="2267E1B85C7745529CE576AC06273BC1">
    <w:name w:val="2267E1B85C7745529CE576AC06273BC1"/>
    <w:rsid w:val="008055AE"/>
  </w:style>
  <w:style w:type="paragraph" w:customStyle="1" w:styleId="1564368D58F54552B633FDBC5CBF3C23">
    <w:name w:val="1564368D58F54552B633FDBC5CBF3C23"/>
    <w:rsid w:val="008055AE"/>
  </w:style>
  <w:style w:type="paragraph" w:customStyle="1" w:styleId="9C8E5AEAFEFE47C9B530318972B134B7">
    <w:name w:val="9C8E5AEAFEFE47C9B530318972B134B7"/>
    <w:rsid w:val="008055AE"/>
  </w:style>
  <w:style w:type="paragraph" w:customStyle="1" w:styleId="B451F4A1C70C405BA81CABBB3AE263E3">
    <w:name w:val="B451F4A1C70C405BA81CABBB3AE263E3"/>
    <w:rsid w:val="008055AE"/>
  </w:style>
  <w:style w:type="paragraph" w:customStyle="1" w:styleId="CBD3D32295B24121BE12C20B88CF019E">
    <w:name w:val="CBD3D32295B24121BE12C20B88CF019E"/>
    <w:rsid w:val="008055AE"/>
  </w:style>
  <w:style w:type="paragraph" w:customStyle="1" w:styleId="4FDF30B446F345278BAD1958383E1546">
    <w:name w:val="4FDF30B446F345278BAD1958383E1546"/>
    <w:rsid w:val="008055AE"/>
  </w:style>
  <w:style w:type="paragraph" w:customStyle="1" w:styleId="888D9BFA9E5148F2A00847726A2A6209">
    <w:name w:val="888D9BFA9E5148F2A00847726A2A6209"/>
    <w:rsid w:val="008055AE"/>
  </w:style>
  <w:style w:type="paragraph" w:customStyle="1" w:styleId="DE02882010BD465DA930DADC288B6EBC">
    <w:name w:val="DE02882010BD465DA930DADC288B6EBC"/>
    <w:rsid w:val="008055AE"/>
  </w:style>
  <w:style w:type="paragraph" w:customStyle="1" w:styleId="F978D4027C254DF48D47ECA16748CB56">
    <w:name w:val="F978D4027C254DF48D47ECA16748CB56"/>
    <w:rsid w:val="008055AE"/>
  </w:style>
  <w:style w:type="paragraph" w:customStyle="1" w:styleId="23414D0D91EB46AA871650B0CF59DDA9">
    <w:name w:val="23414D0D91EB46AA871650B0CF59DDA9"/>
    <w:rsid w:val="008055AE"/>
  </w:style>
  <w:style w:type="paragraph" w:customStyle="1" w:styleId="AD240C9796E44C4E9CB5EE11D0C1E6F5">
    <w:name w:val="AD240C9796E44C4E9CB5EE11D0C1E6F5"/>
    <w:rsid w:val="008055AE"/>
  </w:style>
  <w:style w:type="paragraph" w:customStyle="1" w:styleId="D5B5774B51AB4D29BA2DBF27E7775D1A">
    <w:name w:val="D5B5774B51AB4D29BA2DBF27E7775D1A"/>
    <w:rsid w:val="008055AE"/>
  </w:style>
  <w:style w:type="paragraph" w:customStyle="1" w:styleId="318106FEABBB47FE8314B082258F0D24">
    <w:name w:val="318106FEABBB47FE8314B082258F0D24"/>
    <w:rsid w:val="008055AE"/>
  </w:style>
  <w:style w:type="paragraph" w:customStyle="1" w:styleId="EAD43B36CF434297BB0A4A05C40FDDB6">
    <w:name w:val="EAD43B36CF434297BB0A4A05C40FDDB6"/>
    <w:rsid w:val="008055AE"/>
  </w:style>
  <w:style w:type="paragraph" w:customStyle="1" w:styleId="4320D94E45B04950899BB09A63C2D7A6">
    <w:name w:val="4320D94E45B04950899BB09A63C2D7A6"/>
    <w:rsid w:val="008055AE"/>
  </w:style>
  <w:style w:type="paragraph" w:customStyle="1" w:styleId="06F901BC33EE466A93F1AB2B2BADA70F">
    <w:name w:val="06F901BC33EE466A93F1AB2B2BADA70F"/>
    <w:rsid w:val="008055AE"/>
  </w:style>
  <w:style w:type="paragraph" w:customStyle="1" w:styleId="1EA2B8982B02496DA0C8801DCE60C7A11">
    <w:name w:val="1EA2B8982B02496DA0C8801DCE60C7A1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9600EBF7C9B4DDAA9327A5B0749F5761">
    <w:name w:val="69600EBF7C9B4DDAA9327A5B0749F576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7D702BFBE29418AA1937A67C49E811F1">
    <w:name w:val="D7D702BFBE29418AA1937A67C49E811F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BF2C95D0C704B10ABD75B9B0C0C01C81">
    <w:name w:val="1BF2C95D0C704B10ABD75B9B0C0C01C8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C28233F066C49FBA0485C8DDAA669C41">
    <w:name w:val="1C28233F066C49FBA0485C8DDAA669C4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C83F933114748BB87390E1ED741CBDA1">
    <w:name w:val="7C83F933114748BB87390E1ED741CBDA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F87AFDE6AB44B31B082BB0F951FBB4C1">
    <w:name w:val="2F87AFDE6AB44B31B082BB0F951FBB4C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A709C1EA3534BC8A19BBBB0BC708ECE1">
    <w:name w:val="2A709C1EA3534BC8A19BBBB0BC708ECE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8C7CFF46A59470280BE024895D05F481">
    <w:name w:val="68C7CFF46A59470280BE024895D05F48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D177B1E16984E9A90F3C26164EDDAA41">
    <w:name w:val="ED177B1E16984E9A90F3C26164EDDAA4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3897E9B27AD493FB14461398DED57CE1">
    <w:name w:val="33897E9B27AD493FB14461398DED57CE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9BF1C917D6044B9887D428F37A435F81">
    <w:name w:val="89BF1C917D6044B9887D428F37A435F8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48A8F740D484F49B50518E511E1AE631">
    <w:name w:val="048A8F740D484F49B50518E511E1AE63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262B57E79004D278D6721C9CE6ABA351">
    <w:name w:val="6262B57E79004D278D6721C9CE6ABA35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267E1B85C7745529CE576AC06273BC11">
    <w:name w:val="2267E1B85C7745529CE576AC06273BC1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564368D58F54552B633FDBC5CBF3C231">
    <w:name w:val="1564368D58F54552B633FDBC5CBF3C23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C8E5AEAFEFE47C9B530318972B134B71">
    <w:name w:val="9C8E5AEAFEFE47C9B530318972B134B7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451F4A1C70C405BA81CABBB3AE263E31">
    <w:name w:val="B451F4A1C70C405BA81CABBB3AE263E3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FDF30B446F345278BAD1958383E15461">
    <w:name w:val="4FDF30B446F345278BAD1958383E1546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E02882010BD465DA930DADC288B6EBC1">
    <w:name w:val="DE02882010BD465DA930DADC288B6EBC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672F0D3656143DA95CE90A6888893441">
    <w:name w:val="7672F0D3656143DA95CE90A688889344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3266081C87845C6BEA9ABD5C06659BD1">
    <w:name w:val="43266081C87845C6BEA9ABD5C06659BD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2EF33C7C45E48F3B13A7BCE333DA8D71">
    <w:name w:val="B2EF33C7C45E48F3B13A7BCE333DA8D7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4F722B565114ECA9FD297A54CFBDB821">
    <w:name w:val="24F722B565114ECA9FD297A54CFBDB82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D805E5850F74300AA3219F9567504AC1">
    <w:name w:val="DD805E5850F74300AA3219F9567504AC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9FDD8C8AF6B49E1A391163584DBA4E21">
    <w:name w:val="B9FDD8C8AF6B49E1A391163584DBA4E2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6696E86954D41F79C8AB2CEC808573F1">
    <w:name w:val="D6696E86954D41F79C8AB2CEC808573F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1958C43378A4A5B9EFEEB0A5C4B8BF31">
    <w:name w:val="91958C43378A4A5B9EFEEB0A5C4B8BF3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75C8BD440C44BC4AE4E35F21604E9E71">
    <w:name w:val="675C8BD440C44BC4AE4E35F21604E9E7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1CA7ECAE24E4AF1BE3678B3AAA6AA221">
    <w:name w:val="B1CA7ECAE24E4AF1BE3678B3AAA6AA22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08835D9A6F0493E81956F7B632DF31B1">
    <w:name w:val="008835D9A6F0493E81956F7B632DF31B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78A48BF9BAE4257A0D071889FB6B3E51">
    <w:name w:val="D78A48BF9BAE4257A0D071889FB6B3E5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57E4BE01C4B41A882396D5757B599AF1">
    <w:name w:val="C57E4BE01C4B41A882396D5757B599AF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8668BB50DA049CABB438745CEFAD41C1">
    <w:name w:val="98668BB50DA049CABB438745CEFAD41C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870BE3ABD044B3AA17F42FF12BF2ACA1">
    <w:name w:val="1870BE3ABD044B3AA17F42FF12BF2ACA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431BCB76D8C4FE39B9AA5B912347AA51">
    <w:name w:val="A431BCB76D8C4FE39B9AA5B912347AA5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C5FC5F2E9F5483480CCCB3E6BA2D91F1">
    <w:name w:val="AC5FC5F2E9F5483480CCCB3E6BA2D91F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3E3D8F3B29741D5B44E2CC4F83E1A7B1">
    <w:name w:val="33E3D8F3B29741D5B44E2CC4F83E1A7B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7CE31818F1442E7BD95B239F4FD2EF81">
    <w:name w:val="77CE31818F1442E7BD95B239F4FD2EF8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978D4027C254DF48D47ECA16748CB561">
    <w:name w:val="F978D4027C254DF48D47ECA16748CB56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3414D0D91EB46AA871650B0CF59DDA91">
    <w:name w:val="23414D0D91EB46AA871650B0CF59DDA9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D240C9796E44C4E9CB5EE11D0C1E6F51">
    <w:name w:val="AD240C9796E44C4E9CB5EE11D0C1E6F5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5B5774B51AB4D29BA2DBF27E7775D1A1">
    <w:name w:val="D5B5774B51AB4D29BA2DBF27E7775D1A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18106FEABBB47FE8314B082258F0D241">
    <w:name w:val="318106FEABBB47FE8314B082258F0D24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AD43B36CF434297BB0A4A05C40FDDB61">
    <w:name w:val="EAD43B36CF434297BB0A4A05C40FDDB6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320D94E45B04950899BB09A63C2D7A61">
    <w:name w:val="4320D94E45B04950899BB09A63C2D7A6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6F901BC33EE466A93F1AB2B2BADA70F1">
    <w:name w:val="06F901BC33EE466A93F1AB2B2BADA70F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7A18D2A139B47BAB3D192227E698F32">
    <w:name w:val="D7A18D2A139B47BAB3D192227E698F32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482FF6F46D14D0A80CB7B33B30BD8681">
    <w:name w:val="E482FF6F46D14D0A80CB7B33B30BD8681"/>
    <w:rsid w:val="008055AE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559094487B6419FB03292A42AEE0276">
    <w:name w:val="A559094487B6419FB03292A42AEE0276"/>
    <w:rsid w:val="008055AE"/>
  </w:style>
  <w:style w:type="paragraph" w:customStyle="1" w:styleId="A404C1D3AEE84F7F8DE5B6A6C07C3635">
    <w:name w:val="A404C1D3AEE84F7F8DE5B6A6C07C3635"/>
    <w:rsid w:val="008055AE"/>
  </w:style>
  <w:style w:type="paragraph" w:customStyle="1" w:styleId="E0D114D03CA44C429CA96A96EF80CCAB">
    <w:name w:val="E0D114D03CA44C429CA96A96EF80CCAB"/>
    <w:rsid w:val="008055AE"/>
  </w:style>
  <w:style w:type="paragraph" w:customStyle="1" w:styleId="3A79BF48C3794AA49CCE14508672FC5C">
    <w:name w:val="3A79BF48C3794AA49CCE14508672FC5C"/>
    <w:rsid w:val="008055AE"/>
  </w:style>
  <w:style w:type="paragraph" w:customStyle="1" w:styleId="5869F34634D04FB2A6612600F5EB4470">
    <w:name w:val="5869F34634D04FB2A6612600F5EB4470"/>
    <w:rsid w:val="008055AE"/>
  </w:style>
  <w:style w:type="paragraph" w:customStyle="1" w:styleId="60E6241100284A7EAC87E97BF61E6F54">
    <w:name w:val="60E6241100284A7EAC87E97BF61E6F54"/>
    <w:rsid w:val="008055AE"/>
  </w:style>
  <w:style w:type="paragraph" w:customStyle="1" w:styleId="86FE417A72F841F0BCA2F0B3ADE00C72">
    <w:name w:val="86FE417A72F841F0BCA2F0B3ADE00C72"/>
    <w:rsid w:val="008055AE"/>
  </w:style>
  <w:style w:type="paragraph" w:customStyle="1" w:styleId="86AAEBACF8BB44F8B5F9D37FB3C73A3E">
    <w:name w:val="86AAEBACF8BB44F8B5F9D37FB3C73A3E"/>
    <w:rsid w:val="008055AE"/>
  </w:style>
  <w:style w:type="paragraph" w:customStyle="1" w:styleId="CCA0B478984A4FFC8D63D12D3F5414D4">
    <w:name w:val="CCA0B478984A4FFC8D63D12D3F5414D4"/>
    <w:rsid w:val="008055AE"/>
  </w:style>
  <w:style w:type="paragraph" w:customStyle="1" w:styleId="77CE8CF4E7EA4F62B008960CE11C46D9">
    <w:name w:val="77CE8CF4E7EA4F62B008960CE11C46D9"/>
    <w:rsid w:val="008055AE"/>
  </w:style>
  <w:style w:type="paragraph" w:customStyle="1" w:styleId="1674B41E21F44D358D63BB19FE008EA4">
    <w:name w:val="1674B41E21F44D358D63BB19FE008EA4"/>
    <w:rsid w:val="008055AE"/>
  </w:style>
  <w:style w:type="paragraph" w:customStyle="1" w:styleId="B5B6F2DE36D74A69AC29B10552801E08">
    <w:name w:val="B5B6F2DE36D74A69AC29B10552801E08"/>
    <w:rsid w:val="008055AE"/>
  </w:style>
  <w:style w:type="paragraph" w:customStyle="1" w:styleId="3EAD888DC73B4AF58884C4BA9DF629AF">
    <w:name w:val="3EAD888DC73B4AF58884C4BA9DF629AF"/>
    <w:rsid w:val="008055AE"/>
  </w:style>
  <w:style w:type="paragraph" w:customStyle="1" w:styleId="7F327BDB62B94740A2E289365152E4D2">
    <w:name w:val="7F327BDB62B94740A2E289365152E4D2"/>
    <w:rsid w:val="008055AE"/>
  </w:style>
  <w:style w:type="paragraph" w:customStyle="1" w:styleId="61435C2DB6A448C4A000A4F56332DD86">
    <w:name w:val="61435C2DB6A448C4A000A4F56332DD86"/>
    <w:rsid w:val="008055AE"/>
  </w:style>
  <w:style w:type="paragraph" w:customStyle="1" w:styleId="9BA99107303C41A195F5A585E55F2BEE">
    <w:name w:val="9BA99107303C41A195F5A585E55F2BEE"/>
    <w:rsid w:val="008055AE"/>
  </w:style>
  <w:style w:type="paragraph" w:customStyle="1" w:styleId="27FF27465AD942018E08EC8EAE78A71F">
    <w:name w:val="27FF27465AD942018E08EC8EAE78A71F"/>
    <w:rsid w:val="008055AE"/>
  </w:style>
  <w:style w:type="paragraph" w:customStyle="1" w:styleId="6C8609F5ADF34ED29838A36DC15A522A">
    <w:name w:val="6C8609F5ADF34ED29838A36DC15A522A"/>
    <w:rsid w:val="008055AE"/>
  </w:style>
  <w:style w:type="paragraph" w:customStyle="1" w:styleId="0A01AF88C8024EC4A94BDBD7992A5D51">
    <w:name w:val="0A01AF88C8024EC4A94BDBD7992A5D51"/>
    <w:rsid w:val="008055AE"/>
  </w:style>
  <w:style w:type="paragraph" w:customStyle="1" w:styleId="8A24803DD84F4DDBAE5A6F19091EB480">
    <w:name w:val="8A24803DD84F4DDBAE5A6F19091EB480"/>
    <w:rsid w:val="008055AE"/>
  </w:style>
  <w:style w:type="paragraph" w:customStyle="1" w:styleId="86F381EF670945F3B99E24875CBFA6E9">
    <w:name w:val="86F381EF670945F3B99E24875CBFA6E9"/>
    <w:rsid w:val="008055AE"/>
  </w:style>
  <w:style w:type="paragraph" w:customStyle="1" w:styleId="DF243BCFC09448E3BBA7941B5B56A7FE">
    <w:name w:val="DF243BCFC09448E3BBA7941B5B56A7FE"/>
    <w:rsid w:val="008055AE"/>
  </w:style>
  <w:style w:type="paragraph" w:customStyle="1" w:styleId="C8B742188A1141C3BF31F6376F270AFD">
    <w:name w:val="C8B742188A1141C3BF31F6376F270AFD"/>
    <w:rsid w:val="008055AE"/>
  </w:style>
  <w:style w:type="paragraph" w:customStyle="1" w:styleId="38E72C88CD2C4F72B7BC0330601662E2">
    <w:name w:val="38E72C88CD2C4F72B7BC0330601662E2"/>
    <w:rsid w:val="008055AE"/>
  </w:style>
  <w:style w:type="paragraph" w:customStyle="1" w:styleId="0B11F997F0CB4F6595C313A2D57F6998">
    <w:name w:val="0B11F997F0CB4F6595C313A2D57F6998"/>
    <w:rsid w:val="008055AE"/>
  </w:style>
  <w:style w:type="paragraph" w:customStyle="1" w:styleId="7AD0A316E1E14B6A87CEC104F2EE19AA">
    <w:name w:val="7AD0A316E1E14B6A87CEC104F2EE19AA"/>
    <w:rsid w:val="008055AE"/>
  </w:style>
  <w:style w:type="paragraph" w:customStyle="1" w:styleId="002E313C6D294E1D8E34D176F8E14158">
    <w:name w:val="002E313C6D294E1D8E34D176F8E14158"/>
    <w:rsid w:val="008055AE"/>
  </w:style>
  <w:style w:type="paragraph" w:customStyle="1" w:styleId="81469DF7E5D049E185F72D292ED49EE7">
    <w:name w:val="81469DF7E5D049E185F72D292ED49EE7"/>
    <w:rsid w:val="008055AE"/>
  </w:style>
  <w:style w:type="paragraph" w:customStyle="1" w:styleId="B856F119687847A597C103A16D1320B5">
    <w:name w:val="B856F119687847A597C103A16D1320B5"/>
    <w:rsid w:val="008055AE"/>
  </w:style>
  <w:style w:type="paragraph" w:customStyle="1" w:styleId="A4CACFED9B49429AA6744E162A471A0D">
    <w:name w:val="A4CACFED9B49429AA6744E162A471A0D"/>
    <w:rsid w:val="008055AE"/>
  </w:style>
  <w:style w:type="paragraph" w:customStyle="1" w:styleId="B2354FB9B8D242C58AAB72B49D2818E1">
    <w:name w:val="B2354FB9B8D242C58AAB72B49D2818E1"/>
    <w:rsid w:val="008055AE"/>
  </w:style>
  <w:style w:type="paragraph" w:customStyle="1" w:styleId="FFA0B47EFB18409CAA73CC46E68D2C3E">
    <w:name w:val="FFA0B47EFB18409CAA73CC46E68D2C3E"/>
    <w:rsid w:val="008055AE"/>
  </w:style>
  <w:style w:type="paragraph" w:customStyle="1" w:styleId="6ABB8F3695984CF4A3A08F9ECC820C36">
    <w:name w:val="6ABB8F3695984CF4A3A08F9ECC820C36"/>
    <w:rsid w:val="008055AE"/>
  </w:style>
  <w:style w:type="paragraph" w:customStyle="1" w:styleId="E5B8855C2F5945A79BCC5325A21118D6">
    <w:name w:val="E5B8855C2F5945A79BCC5325A21118D6"/>
    <w:rsid w:val="008055AE"/>
  </w:style>
  <w:style w:type="paragraph" w:customStyle="1" w:styleId="6AE382215BFA46B398EACBE5AAD54C32">
    <w:name w:val="6AE382215BFA46B398EACBE5AAD54C32"/>
    <w:rsid w:val="008055AE"/>
  </w:style>
  <w:style w:type="paragraph" w:customStyle="1" w:styleId="405490806A9F49C290D2B9AC927B411E">
    <w:name w:val="405490806A9F49C290D2B9AC927B411E"/>
    <w:rsid w:val="008055AE"/>
  </w:style>
  <w:style w:type="paragraph" w:customStyle="1" w:styleId="0B962B3EAF6F495E952B89C5E8EBE98A">
    <w:name w:val="0B962B3EAF6F495E952B89C5E8EBE98A"/>
    <w:rsid w:val="008055AE"/>
  </w:style>
  <w:style w:type="paragraph" w:customStyle="1" w:styleId="A399F00C873940ED854D606131B5F41F">
    <w:name w:val="A399F00C873940ED854D606131B5F41F"/>
    <w:rsid w:val="008055AE"/>
  </w:style>
  <w:style w:type="paragraph" w:customStyle="1" w:styleId="9740EA0026D84DC1B4E090A734AF14E0">
    <w:name w:val="9740EA0026D84DC1B4E090A734AF14E0"/>
    <w:rsid w:val="008055AE"/>
  </w:style>
  <w:style w:type="paragraph" w:customStyle="1" w:styleId="E666ADBB01E242E0BFB98FD40129475C">
    <w:name w:val="E666ADBB01E242E0BFB98FD40129475C"/>
    <w:rsid w:val="008055AE"/>
  </w:style>
  <w:style w:type="paragraph" w:customStyle="1" w:styleId="D64621B8CE8147BC9FF27A6875DD9172">
    <w:name w:val="D64621B8CE8147BC9FF27A6875DD9172"/>
    <w:rsid w:val="008055AE"/>
  </w:style>
  <w:style w:type="paragraph" w:customStyle="1" w:styleId="2B7ECD10A5B04B4EB0DE70FC58AD91AD">
    <w:name w:val="2B7ECD10A5B04B4EB0DE70FC58AD91AD"/>
    <w:rsid w:val="008055AE"/>
  </w:style>
  <w:style w:type="paragraph" w:customStyle="1" w:styleId="5BF3F4418D3040C0BA3BF8CA4693CDE6">
    <w:name w:val="5BF3F4418D3040C0BA3BF8CA4693CDE6"/>
    <w:rsid w:val="008055AE"/>
  </w:style>
  <w:style w:type="paragraph" w:customStyle="1" w:styleId="567B54DDCA014761A8B90E5C58335511">
    <w:name w:val="567B54DDCA014761A8B90E5C58335511"/>
    <w:rsid w:val="008055AE"/>
  </w:style>
  <w:style w:type="paragraph" w:customStyle="1" w:styleId="55B77EA83DD049308ABC8EDBF4E2860B">
    <w:name w:val="55B77EA83DD049308ABC8EDBF4E2860B"/>
    <w:rsid w:val="008055AE"/>
  </w:style>
  <w:style w:type="paragraph" w:customStyle="1" w:styleId="678F48F07D5F49B5873DA7B152D81A49">
    <w:name w:val="678F48F07D5F49B5873DA7B152D81A49"/>
    <w:rsid w:val="008055AE"/>
  </w:style>
  <w:style w:type="paragraph" w:customStyle="1" w:styleId="3E43A637D5CD4D43A674577760C92D02">
    <w:name w:val="3E43A637D5CD4D43A674577760C92D02"/>
    <w:rsid w:val="008055AE"/>
  </w:style>
  <w:style w:type="paragraph" w:customStyle="1" w:styleId="ADDCA056C4FD4972B838AF835A844000">
    <w:name w:val="ADDCA056C4FD4972B838AF835A844000"/>
    <w:rsid w:val="008055AE"/>
  </w:style>
  <w:style w:type="paragraph" w:customStyle="1" w:styleId="7571E077DFE64D109E88CA77DD19F9A6">
    <w:name w:val="7571E077DFE64D109E88CA77DD19F9A6"/>
    <w:rsid w:val="008055AE"/>
  </w:style>
  <w:style w:type="paragraph" w:customStyle="1" w:styleId="C6234D3C24E240919A04F61CD0A16F47">
    <w:name w:val="C6234D3C24E240919A04F61CD0A16F47"/>
    <w:rsid w:val="008055AE"/>
  </w:style>
  <w:style w:type="paragraph" w:customStyle="1" w:styleId="40551DF5847A40EEBD53832C7B5CB95C">
    <w:name w:val="40551DF5847A40EEBD53832C7B5CB95C"/>
    <w:rsid w:val="008055AE"/>
  </w:style>
  <w:style w:type="paragraph" w:customStyle="1" w:styleId="6FCA043E71AF46EF8E68E7E08A853609">
    <w:name w:val="6FCA043E71AF46EF8E68E7E08A853609"/>
    <w:rsid w:val="008055AE"/>
  </w:style>
  <w:style w:type="paragraph" w:customStyle="1" w:styleId="3B6C8926542F49ABA757065EA1A5FE78">
    <w:name w:val="3B6C8926542F49ABA757065EA1A5FE78"/>
    <w:rsid w:val="008055AE"/>
  </w:style>
  <w:style w:type="paragraph" w:customStyle="1" w:styleId="7A4D9EFE63B740CCA04302CDC65EB803">
    <w:name w:val="7A4D9EFE63B740CCA04302CDC65EB803"/>
    <w:rsid w:val="008055AE"/>
  </w:style>
  <w:style w:type="paragraph" w:customStyle="1" w:styleId="B8AFF48EE48C49838D2DA38245CE3B9E">
    <w:name w:val="B8AFF48EE48C49838D2DA38245CE3B9E"/>
    <w:rsid w:val="008055AE"/>
  </w:style>
  <w:style w:type="paragraph" w:customStyle="1" w:styleId="36A53FED246644839CE87C9A4F444400">
    <w:name w:val="36A53FED246644839CE87C9A4F444400"/>
    <w:rsid w:val="008055AE"/>
  </w:style>
  <w:style w:type="paragraph" w:customStyle="1" w:styleId="8A3BFA72E4B64E0FB92F7A15C66F28B4">
    <w:name w:val="8A3BFA72E4B64E0FB92F7A15C66F28B4"/>
    <w:rsid w:val="008055AE"/>
  </w:style>
  <w:style w:type="paragraph" w:customStyle="1" w:styleId="6DBDB2A2827F45C28F576DE32EB4E7A2">
    <w:name w:val="6DBDB2A2827F45C28F576DE32EB4E7A2"/>
    <w:rsid w:val="008055AE"/>
  </w:style>
  <w:style w:type="paragraph" w:customStyle="1" w:styleId="F400C32600E347A49C5E2AEC6A63E9C0">
    <w:name w:val="F400C32600E347A49C5E2AEC6A63E9C0"/>
    <w:rsid w:val="008055AE"/>
  </w:style>
  <w:style w:type="paragraph" w:customStyle="1" w:styleId="B9B919B5FE964F4598C197729632227E">
    <w:name w:val="B9B919B5FE964F4598C197729632227E"/>
    <w:rsid w:val="008055AE"/>
  </w:style>
  <w:style w:type="paragraph" w:customStyle="1" w:styleId="3D16B19097AB4FCA9B100E2C95C0CE88">
    <w:name w:val="3D16B19097AB4FCA9B100E2C95C0CE88"/>
    <w:rsid w:val="008055AE"/>
  </w:style>
  <w:style w:type="paragraph" w:customStyle="1" w:styleId="E1E9644CEA154414AC6B550E20744094">
    <w:name w:val="E1E9644CEA154414AC6B550E20744094"/>
    <w:rsid w:val="008055AE"/>
  </w:style>
  <w:style w:type="paragraph" w:customStyle="1" w:styleId="EDAA82A5722F4D09B639A074F849BA59">
    <w:name w:val="EDAA82A5722F4D09B639A074F849BA59"/>
    <w:rsid w:val="008055AE"/>
  </w:style>
  <w:style w:type="paragraph" w:customStyle="1" w:styleId="F1A75D28EBBE407E85CF8B1FFCFBD0A1">
    <w:name w:val="F1A75D28EBBE407E85CF8B1FFCFBD0A1"/>
    <w:rsid w:val="008055AE"/>
  </w:style>
  <w:style w:type="paragraph" w:customStyle="1" w:styleId="9663AB324F5E418DBCA85954525B5D61">
    <w:name w:val="9663AB324F5E418DBCA85954525B5D61"/>
    <w:rsid w:val="008055AE"/>
  </w:style>
  <w:style w:type="paragraph" w:customStyle="1" w:styleId="9F3EB11650F842A7A9423F299BE628D5">
    <w:name w:val="9F3EB11650F842A7A9423F299BE628D5"/>
    <w:rsid w:val="008055AE"/>
  </w:style>
  <w:style w:type="paragraph" w:customStyle="1" w:styleId="AEB2FF9AE4B84C1A90324A30F117648F">
    <w:name w:val="AEB2FF9AE4B84C1A90324A30F117648F"/>
    <w:rsid w:val="008055AE"/>
  </w:style>
  <w:style w:type="paragraph" w:customStyle="1" w:styleId="96B92BF87F1F492D8F6ADD6561DC37DC">
    <w:name w:val="96B92BF87F1F492D8F6ADD6561DC37DC"/>
    <w:rsid w:val="008055AE"/>
  </w:style>
  <w:style w:type="paragraph" w:customStyle="1" w:styleId="A8922C9C59B94A86B5960DE5BD275FED">
    <w:name w:val="A8922C9C59B94A86B5960DE5BD275FED"/>
    <w:rsid w:val="008055AE"/>
  </w:style>
  <w:style w:type="paragraph" w:customStyle="1" w:styleId="EDB26131D38C44208F3BAC670E1F30BA">
    <w:name w:val="EDB26131D38C44208F3BAC670E1F30BA"/>
    <w:rsid w:val="008055AE"/>
  </w:style>
  <w:style w:type="paragraph" w:customStyle="1" w:styleId="831726F8D2EA43F180960F6EBD689C08">
    <w:name w:val="831726F8D2EA43F180960F6EBD689C08"/>
    <w:rsid w:val="008055AE"/>
  </w:style>
  <w:style w:type="paragraph" w:customStyle="1" w:styleId="657534BDCD7E41C483F73BDD5ABB50C3">
    <w:name w:val="657534BDCD7E41C483F73BDD5ABB50C3"/>
    <w:rsid w:val="008055AE"/>
  </w:style>
  <w:style w:type="paragraph" w:customStyle="1" w:styleId="D04A6DB47CBC47ACB3500FB2B414D3A2">
    <w:name w:val="D04A6DB47CBC47ACB3500FB2B414D3A2"/>
    <w:rsid w:val="008055AE"/>
  </w:style>
  <w:style w:type="paragraph" w:customStyle="1" w:styleId="123B7EB104CB402280ACBC1CD94B519B">
    <w:name w:val="123B7EB104CB402280ACBC1CD94B519B"/>
    <w:rsid w:val="008055AE"/>
  </w:style>
  <w:style w:type="paragraph" w:customStyle="1" w:styleId="49E722121E2C44F79E4BD80FA717B6B4">
    <w:name w:val="49E722121E2C44F79E4BD80FA717B6B4"/>
    <w:rsid w:val="008055AE"/>
  </w:style>
  <w:style w:type="paragraph" w:customStyle="1" w:styleId="7859402E6EAF4322BA860D9FA9476E09">
    <w:name w:val="7859402E6EAF4322BA860D9FA9476E09"/>
    <w:rsid w:val="008055AE"/>
  </w:style>
  <w:style w:type="paragraph" w:customStyle="1" w:styleId="067B8AE51E1C419A94BBC6C0AA482800">
    <w:name w:val="067B8AE51E1C419A94BBC6C0AA482800"/>
    <w:rsid w:val="008055AE"/>
  </w:style>
  <w:style w:type="paragraph" w:customStyle="1" w:styleId="1AD35C659278403E99021541766A11D8">
    <w:name w:val="1AD35C659278403E99021541766A11D8"/>
    <w:rsid w:val="008055AE"/>
  </w:style>
  <w:style w:type="paragraph" w:customStyle="1" w:styleId="7A3B3E8201764B7B8DA0E55CD7AE1C0D">
    <w:name w:val="7A3B3E8201764B7B8DA0E55CD7AE1C0D"/>
    <w:rsid w:val="008055AE"/>
  </w:style>
  <w:style w:type="paragraph" w:customStyle="1" w:styleId="B247AABCA24A4D04A40D8B8394465A59">
    <w:name w:val="B247AABCA24A4D04A40D8B8394465A59"/>
    <w:rsid w:val="008055AE"/>
  </w:style>
  <w:style w:type="paragraph" w:customStyle="1" w:styleId="1F0617E84AB14226B857D54BC1B0B156">
    <w:name w:val="1F0617E84AB14226B857D54BC1B0B156"/>
    <w:rsid w:val="008055AE"/>
  </w:style>
  <w:style w:type="paragraph" w:customStyle="1" w:styleId="9932D236F7C3489EB10F0CB7EF3341F9">
    <w:name w:val="9932D236F7C3489EB10F0CB7EF3341F9"/>
    <w:rsid w:val="008055AE"/>
  </w:style>
  <w:style w:type="paragraph" w:customStyle="1" w:styleId="404D1066467C4A2F8D6F61B89559DF58">
    <w:name w:val="404D1066467C4A2F8D6F61B89559DF58"/>
    <w:rsid w:val="008055AE"/>
  </w:style>
  <w:style w:type="paragraph" w:customStyle="1" w:styleId="DC76774A82BF465CB94BCA6867A1D752">
    <w:name w:val="DC76774A82BF465CB94BCA6867A1D752"/>
    <w:rsid w:val="008055AE"/>
  </w:style>
  <w:style w:type="paragraph" w:customStyle="1" w:styleId="62D56C4539DA49E58D6FBC37190D6D59">
    <w:name w:val="62D56C4539DA49E58D6FBC37190D6D59"/>
    <w:rsid w:val="008055AE"/>
  </w:style>
  <w:style w:type="paragraph" w:customStyle="1" w:styleId="D8BD24BAB98E4E4EAE6DCB248AC3D662">
    <w:name w:val="D8BD24BAB98E4E4EAE6DCB248AC3D662"/>
    <w:rsid w:val="008055AE"/>
  </w:style>
  <w:style w:type="paragraph" w:customStyle="1" w:styleId="26B62CA38228407D8ED9EA9B587E8344">
    <w:name w:val="26B62CA38228407D8ED9EA9B587E8344"/>
    <w:rsid w:val="008055AE"/>
  </w:style>
  <w:style w:type="paragraph" w:customStyle="1" w:styleId="B82C3971A35F46928197D16B7F0A2235">
    <w:name w:val="B82C3971A35F46928197D16B7F0A2235"/>
    <w:rsid w:val="008055AE"/>
  </w:style>
  <w:style w:type="paragraph" w:customStyle="1" w:styleId="35903EF02110449FB5073EBA0676CC23">
    <w:name w:val="35903EF02110449FB5073EBA0676CC23"/>
    <w:rsid w:val="008055AE"/>
  </w:style>
  <w:style w:type="paragraph" w:customStyle="1" w:styleId="53B2FECCD3F94DE398E5B0816EE2EC7E">
    <w:name w:val="53B2FECCD3F94DE398E5B0816EE2EC7E"/>
    <w:rsid w:val="008055AE"/>
  </w:style>
  <w:style w:type="paragraph" w:customStyle="1" w:styleId="DD9D2084B681452FA32747DDB5E76FE5">
    <w:name w:val="DD9D2084B681452FA32747DDB5E76FE5"/>
    <w:rsid w:val="008055AE"/>
  </w:style>
  <w:style w:type="paragraph" w:customStyle="1" w:styleId="E9385A0575D3445A8563F74A6F35A8D9">
    <w:name w:val="E9385A0575D3445A8563F74A6F35A8D9"/>
    <w:rsid w:val="008055AE"/>
  </w:style>
  <w:style w:type="paragraph" w:customStyle="1" w:styleId="E2D553324B424203A49DF2F04F3D4922">
    <w:name w:val="E2D553324B424203A49DF2F04F3D4922"/>
    <w:rsid w:val="008055AE"/>
  </w:style>
  <w:style w:type="paragraph" w:customStyle="1" w:styleId="607E5CE8CB294E16B522172B0AB5A06E">
    <w:name w:val="607E5CE8CB294E16B522172B0AB5A06E"/>
    <w:rsid w:val="008055AE"/>
  </w:style>
  <w:style w:type="paragraph" w:customStyle="1" w:styleId="943C20F934D344A295B4AE3EC47BAA70">
    <w:name w:val="943C20F934D344A295B4AE3EC47BAA70"/>
    <w:rsid w:val="008055AE"/>
  </w:style>
  <w:style w:type="paragraph" w:customStyle="1" w:styleId="A9C6CDE6E0064F81AF1020B877C79E7B">
    <w:name w:val="A9C6CDE6E0064F81AF1020B877C79E7B"/>
    <w:rsid w:val="008055AE"/>
  </w:style>
  <w:style w:type="paragraph" w:customStyle="1" w:styleId="007421B3B71C4969BA9E63A835669250">
    <w:name w:val="007421B3B71C4969BA9E63A835669250"/>
    <w:rsid w:val="008055AE"/>
  </w:style>
  <w:style w:type="paragraph" w:customStyle="1" w:styleId="79CEB6F51EA74B35BE37FEB4B3687639">
    <w:name w:val="79CEB6F51EA74B35BE37FEB4B3687639"/>
    <w:rsid w:val="008055AE"/>
  </w:style>
  <w:style w:type="paragraph" w:customStyle="1" w:styleId="1903DEBD7DB846EEBA4844FA88FCC615">
    <w:name w:val="1903DEBD7DB846EEBA4844FA88FCC615"/>
    <w:rsid w:val="008055AE"/>
  </w:style>
  <w:style w:type="paragraph" w:customStyle="1" w:styleId="A0D8062EDEF74D528CBB5A9FB191443B">
    <w:name w:val="A0D8062EDEF74D528CBB5A9FB191443B"/>
    <w:rsid w:val="008055AE"/>
  </w:style>
  <w:style w:type="paragraph" w:customStyle="1" w:styleId="3F46A4414A1746039FA8AC729F079EF4">
    <w:name w:val="3F46A4414A1746039FA8AC729F079EF4"/>
    <w:rsid w:val="008055AE"/>
  </w:style>
  <w:style w:type="paragraph" w:customStyle="1" w:styleId="381894B72F604088801F17E1BDCE0D76">
    <w:name w:val="381894B72F604088801F17E1BDCE0D76"/>
    <w:rsid w:val="008055AE"/>
  </w:style>
  <w:style w:type="paragraph" w:customStyle="1" w:styleId="B30F910D4C1E4E598139B141A19CDE08">
    <w:name w:val="B30F910D4C1E4E598139B141A19CDE08"/>
    <w:rsid w:val="008055AE"/>
  </w:style>
  <w:style w:type="paragraph" w:customStyle="1" w:styleId="9C907155A0754D529158B09C89D777C1">
    <w:name w:val="9C907155A0754D529158B09C89D777C1"/>
    <w:rsid w:val="008055AE"/>
  </w:style>
  <w:style w:type="paragraph" w:customStyle="1" w:styleId="8BDCDBAB6C0D424EAEBCBEEDD31ED08E">
    <w:name w:val="8BDCDBAB6C0D424EAEBCBEEDD31ED08E"/>
    <w:rsid w:val="008055AE"/>
  </w:style>
  <w:style w:type="paragraph" w:customStyle="1" w:styleId="15DB94DA9BF24FB1B58B398E0839318B">
    <w:name w:val="15DB94DA9BF24FB1B58B398E0839318B"/>
    <w:rsid w:val="008055AE"/>
  </w:style>
  <w:style w:type="paragraph" w:customStyle="1" w:styleId="5BCCB20E39614FF99CBDA6EC3EE7161E">
    <w:name w:val="5BCCB20E39614FF99CBDA6EC3EE7161E"/>
    <w:rsid w:val="008055AE"/>
  </w:style>
  <w:style w:type="paragraph" w:customStyle="1" w:styleId="4F5ED3942EC343A79A8AADBC52F923E7">
    <w:name w:val="4F5ED3942EC343A79A8AADBC52F923E7"/>
    <w:rsid w:val="008055AE"/>
  </w:style>
  <w:style w:type="paragraph" w:customStyle="1" w:styleId="7AE540B090384597A3BF60FFDE9F95FF">
    <w:name w:val="7AE540B090384597A3BF60FFDE9F95FF"/>
    <w:rsid w:val="008055AE"/>
  </w:style>
  <w:style w:type="paragraph" w:customStyle="1" w:styleId="B2BFBA13BFAF45B2B98DF388BC12F38E">
    <w:name w:val="B2BFBA13BFAF45B2B98DF388BC12F38E"/>
    <w:rsid w:val="008055AE"/>
  </w:style>
  <w:style w:type="paragraph" w:customStyle="1" w:styleId="321524989FE14907815D39662AEF3CCE">
    <w:name w:val="321524989FE14907815D39662AEF3CCE"/>
    <w:rsid w:val="008055AE"/>
  </w:style>
  <w:style w:type="paragraph" w:customStyle="1" w:styleId="BCF9C38EB6754F83A775284D7BD73D1E">
    <w:name w:val="BCF9C38EB6754F83A775284D7BD73D1E"/>
    <w:rsid w:val="008055AE"/>
  </w:style>
  <w:style w:type="paragraph" w:customStyle="1" w:styleId="6EB8B8BB172844D39851A32FF974EC24">
    <w:name w:val="6EB8B8BB172844D39851A32FF974EC24"/>
    <w:rsid w:val="008055AE"/>
  </w:style>
  <w:style w:type="paragraph" w:customStyle="1" w:styleId="00A1FE3B7516485CAFA1A0F2E3B41318">
    <w:name w:val="00A1FE3B7516485CAFA1A0F2E3B41318"/>
    <w:rsid w:val="008055AE"/>
  </w:style>
  <w:style w:type="paragraph" w:customStyle="1" w:styleId="B94A58C4E9A1458E9FFED3550B83E725">
    <w:name w:val="B94A58C4E9A1458E9FFED3550B83E725"/>
    <w:rsid w:val="008055AE"/>
  </w:style>
  <w:style w:type="paragraph" w:customStyle="1" w:styleId="DE14C31FC78E4DA38A31D670144BAB78">
    <w:name w:val="DE14C31FC78E4DA38A31D670144BAB78"/>
    <w:rsid w:val="008055AE"/>
  </w:style>
  <w:style w:type="paragraph" w:customStyle="1" w:styleId="30458D76C7B44807A3C0202332981D40">
    <w:name w:val="30458D76C7B44807A3C0202332981D40"/>
    <w:rsid w:val="008055AE"/>
  </w:style>
  <w:style w:type="paragraph" w:customStyle="1" w:styleId="05ABEBF7723340FD9CA9DF1B9D9E77C3">
    <w:name w:val="05ABEBF7723340FD9CA9DF1B9D9E77C3"/>
    <w:rsid w:val="008055AE"/>
  </w:style>
  <w:style w:type="paragraph" w:customStyle="1" w:styleId="F691B4C2D79F4148996D2A6265630D35">
    <w:name w:val="F691B4C2D79F4148996D2A6265630D35"/>
    <w:rsid w:val="008055AE"/>
  </w:style>
  <w:style w:type="paragraph" w:customStyle="1" w:styleId="F19DAD345CB24E79A98091F8005A2C4B">
    <w:name w:val="F19DAD345CB24E79A98091F8005A2C4B"/>
    <w:rsid w:val="008055AE"/>
  </w:style>
  <w:style w:type="paragraph" w:customStyle="1" w:styleId="C0AEA76E25184B82BFEB2712C7DCC52C">
    <w:name w:val="C0AEA76E25184B82BFEB2712C7DCC52C"/>
    <w:rsid w:val="008055AE"/>
  </w:style>
  <w:style w:type="paragraph" w:customStyle="1" w:styleId="D09FE9687BDD4348803CE235F575DF50">
    <w:name w:val="D09FE9687BDD4348803CE235F575DF50"/>
    <w:rsid w:val="008055AE"/>
  </w:style>
  <w:style w:type="paragraph" w:customStyle="1" w:styleId="F09BDB84261549B98EDEE7AE001D7719">
    <w:name w:val="F09BDB84261549B98EDEE7AE001D7719"/>
    <w:rsid w:val="008055AE"/>
  </w:style>
  <w:style w:type="paragraph" w:customStyle="1" w:styleId="8250629A89F64BAEB3865F9658735FC8">
    <w:name w:val="8250629A89F64BAEB3865F9658735FC8"/>
    <w:rsid w:val="008055AE"/>
  </w:style>
  <w:style w:type="paragraph" w:customStyle="1" w:styleId="FCD275CA8D9B451DA23E1E93BE8C35FF">
    <w:name w:val="FCD275CA8D9B451DA23E1E93BE8C35FF"/>
    <w:rsid w:val="008055AE"/>
  </w:style>
  <w:style w:type="paragraph" w:customStyle="1" w:styleId="BFB9E1C2A79544D89E7D6D923CCF92FF">
    <w:name w:val="BFB9E1C2A79544D89E7D6D923CCF92FF"/>
    <w:rsid w:val="008055AE"/>
  </w:style>
  <w:style w:type="paragraph" w:customStyle="1" w:styleId="1B5A9B0BF5164254B7839D7F33AB2F9E">
    <w:name w:val="1B5A9B0BF5164254B7839D7F33AB2F9E"/>
    <w:rsid w:val="008055AE"/>
  </w:style>
  <w:style w:type="paragraph" w:customStyle="1" w:styleId="D51559740EC542F4805A1AB507AE00B9">
    <w:name w:val="D51559740EC542F4805A1AB507AE00B9"/>
    <w:rsid w:val="008055AE"/>
  </w:style>
  <w:style w:type="paragraph" w:customStyle="1" w:styleId="9ACF0E485921479FB1904EAAA0700130">
    <w:name w:val="9ACF0E485921479FB1904EAAA0700130"/>
    <w:rsid w:val="008055AE"/>
  </w:style>
  <w:style w:type="paragraph" w:customStyle="1" w:styleId="4A8ECD2C480E4A16B89603327BBB3040">
    <w:name w:val="4A8ECD2C480E4A16B89603327BBB3040"/>
    <w:rsid w:val="008055AE"/>
  </w:style>
  <w:style w:type="paragraph" w:customStyle="1" w:styleId="AD338016ED354BA2977513F18770E5AF">
    <w:name w:val="AD338016ED354BA2977513F18770E5AF"/>
    <w:rsid w:val="008055AE"/>
  </w:style>
  <w:style w:type="paragraph" w:customStyle="1" w:styleId="55782E8FB90345709E0EA0E9740B7852">
    <w:name w:val="55782E8FB90345709E0EA0E9740B7852"/>
    <w:rsid w:val="008055AE"/>
  </w:style>
  <w:style w:type="paragraph" w:customStyle="1" w:styleId="F360501FD6984E5BBAB2748F083F496E">
    <w:name w:val="F360501FD6984E5BBAB2748F083F496E"/>
    <w:rsid w:val="008055AE"/>
  </w:style>
  <w:style w:type="paragraph" w:customStyle="1" w:styleId="CCE33072F6A5489DB146E75D251BF5F1">
    <w:name w:val="CCE33072F6A5489DB146E75D251BF5F1"/>
    <w:rsid w:val="008055AE"/>
  </w:style>
  <w:style w:type="paragraph" w:customStyle="1" w:styleId="4FC2CD7CCE8C4C3A8D1C9E5A38663080">
    <w:name w:val="4FC2CD7CCE8C4C3A8D1C9E5A38663080"/>
    <w:rsid w:val="008055AE"/>
  </w:style>
  <w:style w:type="paragraph" w:customStyle="1" w:styleId="17754069A8C645158B4E93A7DDE76E43">
    <w:name w:val="17754069A8C645158B4E93A7DDE76E43"/>
    <w:rsid w:val="008055AE"/>
  </w:style>
  <w:style w:type="paragraph" w:customStyle="1" w:styleId="2D93D0EF51E34D7EAEB33B79DEBAF7B4">
    <w:name w:val="2D93D0EF51E34D7EAEB33B79DEBAF7B4"/>
    <w:rsid w:val="008055AE"/>
  </w:style>
  <w:style w:type="paragraph" w:customStyle="1" w:styleId="34F0C5D9EABA48D1AC4F74A698A9D24C">
    <w:name w:val="34F0C5D9EABA48D1AC4F74A698A9D24C"/>
    <w:rsid w:val="008055AE"/>
  </w:style>
  <w:style w:type="paragraph" w:customStyle="1" w:styleId="B471BB364D9146889B58BB9CBCCEF51B">
    <w:name w:val="B471BB364D9146889B58BB9CBCCEF51B"/>
    <w:rsid w:val="008055AE"/>
  </w:style>
  <w:style w:type="paragraph" w:customStyle="1" w:styleId="21919B97D1054214AC0A92E4A6E5115E">
    <w:name w:val="21919B97D1054214AC0A92E4A6E5115E"/>
    <w:rsid w:val="008055AE"/>
  </w:style>
  <w:style w:type="paragraph" w:customStyle="1" w:styleId="34AC555F14A34BA8A27EA16C0E3A6FBB">
    <w:name w:val="34AC555F14A34BA8A27EA16C0E3A6FBB"/>
    <w:rsid w:val="008055AE"/>
  </w:style>
  <w:style w:type="paragraph" w:customStyle="1" w:styleId="5384B477869347C7BA34CFDBADAB13BF">
    <w:name w:val="5384B477869347C7BA34CFDBADAB13BF"/>
    <w:rsid w:val="008055AE"/>
  </w:style>
  <w:style w:type="paragraph" w:customStyle="1" w:styleId="E4D2E8F2D1E643AB99BB5E7978B50F25">
    <w:name w:val="E4D2E8F2D1E643AB99BB5E7978B50F25"/>
    <w:rsid w:val="008055AE"/>
  </w:style>
  <w:style w:type="paragraph" w:customStyle="1" w:styleId="DA6A0E4A78EC453CBB93A2CC36BFEB94">
    <w:name w:val="DA6A0E4A78EC453CBB93A2CC36BFEB94"/>
    <w:rsid w:val="008055AE"/>
  </w:style>
  <w:style w:type="paragraph" w:customStyle="1" w:styleId="A4F3747AE6284E79BDDA8D8B68FEFF38">
    <w:name w:val="A4F3747AE6284E79BDDA8D8B68FEFF38"/>
    <w:rsid w:val="008055AE"/>
  </w:style>
  <w:style w:type="paragraph" w:customStyle="1" w:styleId="B4729F7BDB2B40C8B122107ED49A31BF">
    <w:name w:val="B4729F7BDB2B40C8B122107ED49A31BF"/>
    <w:rsid w:val="008055AE"/>
  </w:style>
  <w:style w:type="paragraph" w:customStyle="1" w:styleId="1845B102687046A492C49751E52AE864">
    <w:name w:val="1845B102687046A492C49751E52AE864"/>
    <w:rsid w:val="008055AE"/>
  </w:style>
  <w:style w:type="paragraph" w:customStyle="1" w:styleId="FE98C27AD8F8420D9C9FB62A2909A6A3">
    <w:name w:val="FE98C27AD8F8420D9C9FB62A2909A6A3"/>
    <w:rsid w:val="008055AE"/>
  </w:style>
  <w:style w:type="paragraph" w:customStyle="1" w:styleId="4168C97A75414C7A9F2E11FB43E42CD1">
    <w:name w:val="4168C97A75414C7A9F2E11FB43E42CD1"/>
    <w:rsid w:val="008055AE"/>
  </w:style>
  <w:style w:type="paragraph" w:customStyle="1" w:styleId="69C40EBD68004ACFB46205B61252ED94">
    <w:name w:val="69C40EBD68004ACFB46205B61252ED94"/>
    <w:rsid w:val="008055AE"/>
  </w:style>
  <w:style w:type="paragraph" w:customStyle="1" w:styleId="7A6D8985A7E244DAA225967F5B2DD1BD">
    <w:name w:val="7A6D8985A7E244DAA225967F5B2DD1BD"/>
    <w:rsid w:val="008055AE"/>
  </w:style>
  <w:style w:type="paragraph" w:customStyle="1" w:styleId="25C38D037F9C4704B1881B665B751F50">
    <w:name w:val="25C38D037F9C4704B1881B665B751F50"/>
    <w:rsid w:val="008055AE"/>
  </w:style>
  <w:style w:type="paragraph" w:customStyle="1" w:styleId="DF530AEB73834A509DD398E808269A45">
    <w:name w:val="DF530AEB73834A509DD398E808269A45"/>
    <w:rsid w:val="008055AE"/>
  </w:style>
  <w:style w:type="paragraph" w:customStyle="1" w:styleId="AF09B282BCC34A56AD6014C02AFD4C60">
    <w:name w:val="AF09B282BCC34A56AD6014C02AFD4C60"/>
    <w:rsid w:val="008055AE"/>
  </w:style>
  <w:style w:type="paragraph" w:customStyle="1" w:styleId="B52730815F804969BB62AFD17C0CE727">
    <w:name w:val="B52730815F804969BB62AFD17C0CE727"/>
    <w:rsid w:val="008055AE"/>
  </w:style>
  <w:style w:type="paragraph" w:customStyle="1" w:styleId="AAB4D92D03844FC78CBBCAB5EED9B378">
    <w:name w:val="AAB4D92D03844FC78CBBCAB5EED9B378"/>
    <w:rsid w:val="008055AE"/>
  </w:style>
  <w:style w:type="paragraph" w:customStyle="1" w:styleId="0D957A21FA9846EBA0C9382AF37AFAE4">
    <w:name w:val="0D957A21FA9846EBA0C9382AF37AFAE4"/>
    <w:rsid w:val="008055AE"/>
  </w:style>
  <w:style w:type="paragraph" w:customStyle="1" w:styleId="2A6F5B2B972E4CE598F7D6000B1585D6">
    <w:name w:val="2A6F5B2B972E4CE598F7D6000B1585D6"/>
    <w:rsid w:val="008055AE"/>
  </w:style>
  <w:style w:type="paragraph" w:customStyle="1" w:styleId="2E6BDAA65DAB4599823EEDBBAEA91EB2">
    <w:name w:val="2E6BDAA65DAB4599823EEDBBAEA91EB2"/>
    <w:rsid w:val="008055AE"/>
  </w:style>
  <w:style w:type="paragraph" w:customStyle="1" w:styleId="50634027F9A54CB2B84C6A82DB7D4761">
    <w:name w:val="50634027F9A54CB2B84C6A82DB7D4761"/>
    <w:rsid w:val="008055AE"/>
  </w:style>
  <w:style w:type="paragraph" w:customStyle="1" w:styleId="920B3277D48E405394C6E4085B134C14">
    <w:name w:val="920B3277D48E405394C6E4085B134C14"/>
    <w:rsid w:val="008055AE"/>
  </w:style>
  <w:style w:type="paragraph" w:customStyle="1" w:styleId="587F2E52AD7449C494D86D3FFDFA3089">
    <w:name w:val="587F2E52AD7449C494D86D3FFDFA3089"/>
    <w:rsid w:val="008055AE"/>
  </w:style>
  <w:style w:type="paragraph" w:customStyle="1" w:styleId="BFAD315E5CD34DD2ACB700C54CB2E05C">
    <w:name w:val="BFAD315E5CD34DD2ACB700C54CB2E05C"/>
    <w:rsid w:val="008055AE"/>
  </w:style>
  <w:style w:type="paragraph" w:customStyle="1" w:styleId="2C6185471BAC437BAC584B3CEF022B15">
    <w:name w:val="2C6185471BAC437BAC584B3CEF022B15"/>
    <w:rsid w:val="008055AE"/>
  </w:style>
  <w:style w:type="paragraph" w:customStyle="1" w:styleId="22B94520BDBD4691AC5FE89815ED8A30">
    <w:name w:val="22B94520BDBD4691AC5FE89815ED8A30"/>
    <w:rsid w:val="008055AE"/>
  </w:style>
  <w:style w:type="paragraph" w:customStyle="1" w:styleId="4DBC1FCFBD6546AA923E5D850869E878">
    <w:name w:val="4DBC1FCFBD6546AA923E5D850869E878"/>
    <w:rsid w:val="008055AE"/>
  </w:style>
  <w:style w:type="paragraph" w:customStyle="1" w:styleId="58BA1C148AB34DBAA6E539B6E8458B6D">
    <w:name w:val="58BA1C148AB34DBAA6E539B6E8458B6D"/>
    <w:rsid w:val="008055AE"/>
  </w:style>
  <w:style w:type="paragraph" w:customStyle="1" w:styleId="2BE29E6E69D04F428E24076E4B144477">
    <w:name w:val="2BE29E6E69D04F428E24076E4B144477"/>
    <w:rsid w:val="008055AE"/>
  </w:style>
  <w:style w:type="paragraph" w:customStyle="1" w:styleId="0B4340D6B4F14CB380AEAE76DCA053C7">
    <w:name w:val="0B4340D6B4F14CB380AEAE76DCA053C7"/>
    <w:rsid w:val="008055AE"/>
  </w:style>
  <w:style w:type="paragraph" w:customStyle="1" w:styleId="459AE8A73ED54C8BA769A24F962472C1">
    <w:name w:val="459AE8A73ED54C8BA769A24F962472C1"/>
    <w:rsid w:val="008055AE"/>
  </w:style>
  <w:style w:type="paragraph" w:customStyle="1" w:styleId="0C145924FDE2471F9A81A79F3A520685">
    <w:name w:val="0C145924FDE2471F9A81A79F3A520685"/>
    <w:rsid w:val="008055AE"/>
  </w:style>
  <w:style w:type="paragraph" w:customStyle="1" w:styleId="32C1AF8A38094D1BBBA355C4230CF071">
    <w:name w:val="32C1AF8A38094D1BBBA355C4230CF071"/>
    <w:rsid w:val="008055AE"/>
  </w:style>
  <w:style w:type="paragraph" w:customStyle="1" w:styleId="7D383AEB019B4FCD970B60F3809CE508">
    <w:name w:val="7D383AEB019B4FCD970B60F3809CE508"/>
    <w:rsid w:val="008055AE"/>
  </w:style>
  <w:style w:type="paragraph" w:customStyle="1" w:styleId="A2B034B243B746CFB2B59EE8433E6D10">
    <w:name w:val="A2B034B243B746CFB2B59EE8433E6D10"/>
    <w:rsid w:val="008055AE"/>
  </w:style>
  <w:style w:type="paragraph" w:customStyle="1" w:styleId="C58F4CEA3176473FA194DAC5871F0407">
    <w:name w:val="C58F4CEA3176473FA194DAC5871F0407"/>
    <w:rsid w:val="008055AE"/>
  </w:style>
  <w:style w:type="paragraph" w:customStyle="1" w:styleId="06BA4FD7D46A48FBB3C5950E99333045">
    <w:name w:val="06BA4FD7D46A48FBB3C5950E99333045"/>
    <w:rsid w:val="008055AE"/>
  </w:style>
  <w:style w:type="paragraph" w:customStyle="1" w:styleId="380B7CB0BB3E432391314B8D02C66EA7">
    <w:name w:val="380B7CB0BB3E432391314B8D02C66EA7"/>
    <w:rsid w:val="008055AE"/>
  </w:style>
  <w:style w:type="paragraph" w:customStyle="1" w:styleId="266F6F0BB9FC4A709B8CC5DBC9D70E25">
    <w:name w:val="266F6F0BB9FC4A709B8CC5DBC9D70E25"/>
    <w:rsid w:val="008055AE"/>
  </w:style>
  <w:style w:type="paragraph" w:customStyle="1" w:styleId="D74A66A4C21B4B8F8433DBAFB20D3A81">
    <w:name w:val="D74A66A4C21B4B8F8433DBAFB20D3A81"/>
    <w:rsid w:val="008055AE"/>
  </w:style>
  <w:style w:type="paragraph" w:customStyle="1" w:styleId="7DB14093C67C42D398CEEB7DD6BC48F6">
    <w:name w:val="7DB14093C67C42D398CEEB7DD6BC48F6"/>
    <w:rsid w:val="008055AE"/>
  </w:style>
  <w:style w:type="paragraph" w:customStyle="1" w:styleId="23D11E4E7394421FB8FB5A9067D6B175">
    <w:name w:val="23D11E4E7394421FB8FB5A9067D6B175"/>
    <w:rsid w:val="008055AE"/>
  </w:style>
  <w:style w:type="paragraph" w:customStyle="1" w:styleId="3BD592C1994F406CA3B65284E9DA4066">
    <w:name w:val="3BD592C1994F406CA3B65284E9DA4066"/>
    <w:rsid w:val="008055AE"/>
  </w:style>
  <w:style w:type="paragraph" w:customStyle="1" w:styleId="E956C0B7320F42F3AD920A08A53F20A3">
    <w:name w:val="E956C0B7320F42F3AD920A08A53F20A3"/>
    <w:rsid w:val="008055AE"/>
  </w:style>
  <w:style w:type="paragraph" w:customStyle="1" w:styleId="F27B6EAFBC1F468681C779D75E482004">
    <w:name w:val="F27B6EAFBC1F468681C779D75E482004"/>
    <w:rsid w:val="008055AE"/>
  </w:style>
  <w:style w:type="paragraph" w:customStyle="1" w:styleId="321F9984901C4707B199FC84F91C9268">
    <w:name w:val="321F9984901C4707B199FC84F91C9268"/>
    <w:rsid w:val="008055AE"/>
  </w:style>
  <w:style w:type="paragraph" w:customStyle="1" w:styleId="B0DFC6AA8F524FDB907DC03E344F0391">
    <w:name w:val="B0DFC6AA8F524FDB907DC03E344F0391"/>
    <w:rsid w:val="008055AE"/>
  </w:style>
  <w:style w:type="paragraph" w:customStyle="1" w:styleId="5E092AFAF25D4A22A0BD420E1B91DB55">
    <w:name w:val="5E092AFAF25D4A22A0BD420E1B91DB55"/>
    <w:rsid w:val="008055AE"/>
  </w:style>
  <w:style w:type="paragraph" w:customStyle="1" w:styleId="A6621101AD4343818B411580EE88619C">
    <w:name w:val="A6621101AD4343818B411580EE88619C"/>
    <w:rsid w:val="008055AE"/>
  </w:style>
  <w:style w:type="paragraph" w:customStyle="1" w:styleId="7318388F0BA643F99BC8D543B962DC49">
    <w:name w:val="7318388F0BA643F99BC8D543B962DC49"/>
    <w:rsid w:val="008055AE"/>
  </w:style>
  <w:style w:type="paragraph" w:customStyle="1" w:styleId="76246EC5CB1047B4BE8A61A751D8BE18">
    <w:name w:val="76246EC5CB1047B4BE8A61A751D8BE18"/>
    <w:rsid w:val="008055AE"/>
  </w:style>
  <w:style w:type="paragraph" w:customStyle="1" w:styleId="4395E98CA91346C8A09EE002E4AE1342">
    <w:name w:val="4395E98CA91346C8A09EE002E4AE1342"/>
    <w:rsid w:val="008055AE"/>
  </w:style>
  <w:style w:type="paragraph" w:customStyle="1" w:styleId="F0388B4C122D4270984669229C231F2D">
    <w:name w:val="F0388B4C122D4270984669229C231F2D"/>
    <w:rsid w:val="008055AE"/>
  </w:style>
  <w:style w:type="paragraph" w:customStyle="1" w:styleId="E9A7AEBA5B614A7F8F1A8D0DD19B2FE9">
    <w:name w:val="E9A7AEBA5B614A7F8F1A8D0DD19B2FE9"/>
    <w:rsid w:val="008055AE"/>
  </w:style>
  <w:style w:type="paragraph" w:customStyle="1" w:styleId="573DD351F7114F90B6914C8B790A5B6B">
    <w:name w:val="573DD351F7114F90B6914C8B790A5B6B"/>
    <w:rsid w:val="008055AE"/>
  </w:style>
  <w:style w:type="paragraph" w:customStyle="1" w:styleId="11EB04762DF24D5A82BE50796356D552">
    <w:name w:val="11EB04762DF24D5A82BE50796356D552"/>
    <w:rsid w:val="008055AE"/>
  </w:style>
  <w:style w:type="paragraph" w:customStyle="1" w:styleId="71BFFE7D3C68419C88D4FACE87F4FBCB">
    <w:name w:val="71BFFE7D3C68419C88D4FACE87F4FBCB"/>
    <w:rsid w:val="008055AE"/>
  </w:style>
  <w:style w:type="paragraph" w:customStyle="1" w:styleId="0C51FDD3B9E3480E9541A350D72864C7">
    <w:name w:val="0C51FDD3B9E3480E9541A350D72864C7"/>
    <w:rsid w:val="008055AE"/>
  </w:style>
  <w:style w:type="paragraph" w:customStyle="1" w:styleId="99BA83CD2DC44163AD787B63052F744D">
    <w:name w:val="99BA83CD2DC44163AD787B63052F744D"/>
    <w:rsid w:val="008055AE"/>
  </w:style>
  <w:style w:type="paragraph" w:customStyle="1" w:styleId="87684AD9A39F4D4DA5121582B9B8BA80">
    <w:name w:val="87684AD9A39F4D4DA5121582B9B8BA80"/>
    <w:rsid w:val="008055AE"/>
  </w:style>
  <w:style w:type="paragraph" w:customStyle="1" w:styleId="90AE476CC3634FE9AE4BEC4964C4678C">
    <w:name w:val="90AE476CC3634FE9AE4BEC4964C4678C"/>
    <w:rsid w:val="008055AE"/>
  </w:style>
  <w:style w:type="paragraph" w:customStyle="1" w:styleId="DE7725BCAFEE49009BE934E7CB4125D5">
    <w:name w:val="DE7725BCAFEE49009BE934E7CB4125D5"/>
    <w:rsid w:val="008055AE"/>
  </w:style>
  <w:style w:type="paragraph" w:customStyle="1" w:styleId="4EFB9DFDC566469090AD8BB18F2DFA16">
    <w:name w:val="4EFB9DFDC566469090AD8BB18F2DFA16"/>
    <w:rsid w:val="008055AE"/>
  </w:style>
  <w:style w:type="paragraph" w:customStyle="1" w:styleId="0DC4DD8A19164970A65656F641849F76">
    <w:name w:val="0DC4DD8A19164970A65656F641849F76"/>
    <w:rsid w:val="008055AE"/>
  </w:style>
  <w:style w:type="paragraph" w:customStyle="1" w:styleId="190DBF1F40C0451EAB54B849D1F1288F">
    <w:name w:val="190DBF1F40C0451EAB54B849D1F1288F"/>
    <w:rsid w:val="008055AE"/>
  </w:style>
  <w:style w:type="paragraph" w:customStyle="1" w:styleId="11EA8E667AD74C219D5E82020F5EB108">
    <w:name w:val="11EA8E667AD74C219D5E82020F5EB108"/>
    <w:rsid w:val="008055AE"/>
  </w:style>
  <w:style w:type="paragraph" w:customStyle="1" w:styleId="1455FB9ABF8246C8A4D7DF67ED979DC1">
    <w:name w:val="1455FB9ABF8246C8A4D7DF67ED979DC1"/>
    <w:rsid w:val="008055AE"/>
  </w:style>
  <w:style w:type="paragraph" w:customStyle="1" w:styleId="BAFF21A7EE60487A8E77205B4F34FDB9">
    <w:name w:val="BAFF21A7EE60487A8E77205B4F34FDB9"/>
    <w:rsid w:val="008055AE"/>
  </w:style>
  <w:style w:type="paragraph" w:customStyle="1" w:styleId="5E095112B98E44EEB6CBE79FD9795997">
    <w:name w:val="5E095112B98E44EEB6CBE79FD9795997"/>
    <w:rsid w:val="008055AE"/>
  </w:style>
  <w:style w:type="paragraph" w:customStyle="1" w:styleId="CB30E11FC69446F081898A0C2BF9A907">
    <w:name w:val="CB30E11FC69446F081898A0C2BF9A907"/>
    <w:rsid w:val="008055AE"/>
  </w:style>
  <w:style w:type="paragraph" w:customStyle="1" w:styleId="2BC626EB94E948F697E471D0C26B8E91">
    <w:name w:val="2BC626EB94E948F697E471D0C26B8E91"/>
    <w:rsid w:val="008055AE"/>
  </w:style>
  <w:style w:type="paragraph" w:customStyle="1" w:styleId="4DF5FC278D4D414ABE3697990211ED7E">
    <w:name w:val="4DF5FC278D4D414ABE3697990211ED7E"/>
    <w:rsid w:val="008055AE"/>
  </w:style>
  <w:style w:type="paragraph" w:customStyle="1" w:styleId="A8985B6AB670466891290A257CC0726A">
    <w:name w:val="A8985B6AB670466891290A257CC0726A"/>
    <w:rsid w:val="008055AE"/>
  </w:style>
  <w:style w:type="paragraph" w:customStyle="1" w:styleId="EDFA8AAE88AC4BF3BD12E0891D47BCF4">
    <w:name w:val="EDFA8AAE88AC4BF3BD12E0891D47BCF4"/>
    <w:rsid w:val="008055AE"/>
  </w:style>
  <w:style w:type="paragraph" w:customStyle="1" w:styleId="DCAC5B2C44AF497CB0A3124B415147EA">
    <w:name w:val="DCAC5B2C44AF497CB0A3124B415147EA"/>
    <w:rsid w:val="008055AE"/>
  </w:style>
  <w:style w:type="paragraph" w:customStyle="1" w:styleId="26A4D76B03FC49348F4A7E62FDBA8517">
    <w:name w:val="26A4D76B03FC49348F4A7E62FDBA8517"/>
    <w:rsid w:val="008055AE"/>
  </w:style>
  <w:style w:type="paragraph" w:customStyle="1" w:styleId="68A455235D2C4115998170596A415A8F">
    <w:name w:val="68A455235D2C4115998170596A415A8F"/>
    <w:rsid w:val="008055AE"/>
  </w:style>
  <w:style w:type="paragraph" w:customStyle="1" w:styleId="F7BAACAA51724816A97A3A09B987CA7D">
    <w:name w:val="F7BAACAA51724816A97A3A09B987CA7D"/>
    <w:rsid w:val="008055AE"/>
  </w:style>
  <w:style w:type="paragraph" w:customStyle="1" w:styleId="596BF9157360470BB41A415BBFD38D09">
    <w:name w:val="596BF9157360470BB41A415BBFD38D09"/>
    <w:rsid w:val="008055AE"/>
  </w:style>
  <w:style w:type="paragraph" w:customStyle="1" w:styleId="CF80500679DD460A8F8E64475074E3C5">
    <w:name w:val="CF80500679DD460A8F8E64475074E3C5"/>
    <w:rsid w:val="008055AE"/>
  </w:style>
  <w:style w:type="paragraph" w:customStyle="1" w:styleId="DA7FE15828714C8889375766B5FDD069">
    <w:name w:val="DA7FE15828714C8889375766B5FDD069"/>
    <w:rsid w:val="008055AE"/>
  </w:style>
  <w:style w:type="paragraph" w:customStyle="1" w:styleId="5D64C61CC8DE4B40853E4CEC90162FEC">
    <w:name w:val="5D64C61CC8DE4B40853E4CEC90162FEC"/>
    <w:rsid w:val="008055AE"/>
  </w:style>
  <w:style w:type="paragraph" w:customStyle="1" w:styleId="1C853959DCEC42ECBEBF7F06358BF2A9">
    <w:name w:val="1C853959DCEC42ECBEBF7F06358BF2A9"/>
    <w:rsid w:val="008055AE"/>
  </w:style>
  <w:style w:type="paragraph" w:customStyle="1" w:styleId="332B4CBBA1D244A8B044C34BE2E87373">
    <w:name w:val="332B4CBBA1D244A8B044C34BE2E87373"/>
    <w:rsid w:val="008055AE"/>
  </w:style>
  <w:style w:type="paragraph" w:customStyle="1" w:styleId="9759A6BC78774680ABDD4C611BE3C530">
    <w:name w:val="9759A6BC78774680ABDD4C611BE3C530"/>
    <w:rsid w:val="008055AE"/>
  </w:style>
  <w:style w:type="paragraph" w:customStyle="1" w:styleId="E807840BA253477C8EB772E6DBC7E686">
    <w:name w:val="E807840BA253477C8EB772E6DBC7E686"/>
    <w:rsid w:val="008055AE"/>
  </w:style>
  <w:style w:type="paragraph" w:customStyle="1" w:styleId="66C6E349337A4150A5017D3E9EF824B2">
    <w:name w:val="66C6E349337A4150A5017D3E9EF824B2"/>
    <w:rsid w:val="008055AE"/>
  </w:style>
  <w:style w:type="paragraph" w:customStyle="1" w:styleId="ADE301DE9E6E42629982EBEAB5796EAC">
    <w:name w:val="ADE301DE9E6E42629982EBEAB5796EAC"/>
    <w:rsid w:val="008055AE"/>
  </w:style>
  <w:style w:type="paragraph" w:customStyle="1" w:styleId="8536D111483D415796375D747700665A">
    <w:name w:val="8536D111483D415796375D747700665A"/>
    <w:rsid w:val="008055AE"/>
  </w:style>
  <w:style w:type="paragraph" w:customStyle="1" w:styleId="7682AAC0354A4039977865C4978FDC6D">
    <w:name w:val="7682AAC0354A4039977865C4978FDC6D"/>
    <w:rsid w:val="008055AE"/>
  </w:style>
  <w:style w:type="paragraph" w:customStyle="1" w:styleId="C878A23E5286433595FAD27AE8A63FE1">
    <w:name w:val="C878A23E5286433595FAD27AE8A63FE1"/>
    <w:rsid w:val="008055AE"/>
  </w:style>
  <w:style w:type="paragraph" w:customStyle="1" w:styleId="AA5817A30E8D481CA4BDE1FBA9F4485D">
    <w:name w:val="AA5817A30E8D481CA4BDE1FBA9F4485D"/>
    <w:rsid w:val="008055AE"/>
  </w:style>
  <w:style w:type="paragraph" w:customStyle="1" w:styleId="A330789DCFC34D438E60282FAA53E4A9">
    <w:name w:val="A330789DCFC34D438E60282FAA53E4A9"/>
    <w:rsid w:val="008055AE"/>
  </w:style>
  <w:style w:type="paragraph" w:customStyle="1" w:styleId="8430A7366D024A30B7C5E07A38C6874D">
    <w:name w:val="8430A7366D024A30B7C5E07A38C6874D"/>
    <w:rsid w:val="008055AE"/>
  </w:style>
  <w:style w:type="paragraph" w:customStyle="1" w:styleId="0404DAF5D45148E68BC1DA4E9790E417">
    <w:name w:val="0404DAF5D45148E68BC1DA4E9790E417"/>
    <w:rsid w:val="008055AE"/>
  </w:style>
  <w:style w:type="paragraph" w:customStyle="1" w:styleId="60343C56B5CE4732A4B6D536BF963B4E">
    <w:name w:val="60343C56B5CE4732A4B6D536BF963B4E"/>
    <w:rsid w:val="008055AE"/>
  </w:style>
  <w:style w:type="paragraph" w:customStyle="1" w:styleId="FDFBD677C9BF4152B354299BA6DDCB20">
    <w:name w:val="FDFBD677C9BF4152B354299BA6DDCB20"/>
    <w:rsid w:val="008055AE"/>
  </w:style>
  <w:style w:type="paragraph" w:customStyle="1" w:styleId="C64B7913A8C94B9384F59434A25431B8">
    <w:name w:val="C64B7913A8C94B9384F59434A25431B8"/>
    <w:rsid w:val="008055AE"/>
  </w:style>
  <w:style w:type="paragraph" w:customStyle="1" w:styleId="41C063EC814C4F2093DDF77CD0D66C2C">
    <w:name w:val="41C063EC814C4F2093DDF77CD0D66C2C"/>
    <w:rsid w:val="008055AE"/>
  </w:style>
  <w:style w:type="paragraph" w:customStyle="1" w:styleId="D92D4CBA2CF54D6494D2AF6C2DF0DCA4">
    <w:name w:val="D92D4CBA2CF54D6494D2AF6C2DF0DCA4"/>
    <w:rsid w:val="008055AE"/>
  </w:style>
  <w:style w:type="paragraph" w:customStyle="1" w:styleId="8A23DA2B7E4049EAB22D2A7D1125499E">
    <w:name w:val="8A23DA2B7E4049EAB22D2A7D1125499E"/>
    <w:rsid w:val="008055AE"/>
  </w:style>
  <w:style w:type="paragraph" w:customStyle="1" w:styleId="813390F5503B47F79D9C6E559237101F">
    <w:name w:val="813390F5503B47F79D9C6E559237101F"/>
    <w:rsid w:val="008055AE"/>
  </w:style>
  <w:style w:type="paragraph" w:customStyle="1" w:styleId="C60532924DA6482EB4C01D739D622334">
    <w:name w:val="C60532924DA6482EB4C01D739D622334"/>
    <w:rsid w:val="008055AE"/>
  </w:style>
  <w:style w:type="paragraph" w:customStyle="1" w:styleId="E86402ADA81B4DA4816D644422BA797B">
    <w:name w:val="E86402ADA81B4DA4816D644422BA797B"/>
    <w:rsid w:val="008055AE"/>
  </w:style>
  <w:style w:type="paragraph" w:customStyle="1" w:styleId="05095C19156D43F58618F7E641F04EE0">
    <w:name w:val="05095C19156D43F58618F7E641F04EE0"/>
    <w:rsid w:val="008055AE"/>
  </w:style>
  <w:style w:type="paragraph" w:customStyle="1" w:styleId="7BDDB5BE13AA47249D6841DB6EF0127C">
    <w:name w:val="7BDDB5BE13AA47249D6841DB6EF0127C"/>
    <w:rsid w:val="008055AE"/>
  </w:style>
  <w:style w:type="paragraph" w:customStyle="1" w:styleId="6A51BD3C79674E67A4CDA89EE3644C65">
    <w:name w:val="6A51BD3C79674E67A4CDA89EE3644C65"/>
    <w:rsid w:val="008055AE"/>
  </w:style>
  <w:style w:type="paragraph" w:customStyle="1" w:styleId="8304193A96EB41E08B1B2BFAE10481F6">
    <w:name w:val="8304193A96EB41E08B1B2BFAE10481F6"/>
    <w:rsid w:val="008055AE"/>
  </w:style>
  <w:style w:type="paragraph" w:customStyle="1" w:styleId="D867D9A5E9734ABC8B34FC3861B024E1">
    <w:name w:val="D867D9A5E9734ABC8B34FC3861B024E1"/>
    <w:rsid w:val="008055AE"/>
  </w:style>
  <w:style w:type="paragraph" w:customStyle="1" w:styleId="8E6211DD210E4316A7E737C1D2185B89">
    <w:name w:val="8E6211DD210E4316A7E737C1D2185B89"/>
    <w:rsid w:val="008055AE"/>
  </w:style>
  <w:style w:type="paragraph" w:customStyle="1" w:styleId="D89E70E3BA5D476D9AA453A051CB4664">
    <w:name w:val="D89E70E3BA5D476D9AA453A051CB4664"/>
    <w:rsid w:val="008055AE"/>
  </w:style>
  <w:style w:type="paragraph" w:customStyle="1" w:styleId="73128A51223F42C4BA6C46F5BDF0C8C7">
    <w:name w:val="73128A51223F42C4BA6C46F5BDF0C8C7"/>
    <w:rsid w:val="008055AE"/>
  </w:style>
  <w:style w:type="paragraph" w:customStyle="1" w:styleId="901587BAA3E94092B5D89FA74CBCA5A5">
    <w:name w:val="901587BAA3E94092B5D89FA74CBCA5A5"/>
    <w:rsid w:val="008055AE"/>
  </w:style>
  <w:style w:type="paragraph" w:customStyle="1" w:styleId="193377DFD53447EBA1AEA2859E3F3E6A">
    <w:name w:val="193377DFD53447EBA1AEA2859E3F3E6A"/>
    <w:rsid w:val="008055AE"/>
  </w:style>
  <w:style w:type="paragraph" w:customStyle="1" w:styleId="C480863BCA2D46F49BC39702D2394ADF">
    <w:name w:val="C480863BCA2D46F49BC39702D2394ADF"/>
    <w:rsid w:val="008055AE"/>
  </w:style>
  <w:style w:type="paragraph" w:customStyle="1" w:styleId="3F7A87B448694348B521F105E5D389B0">
    <w:name w:val="3F7A87B448694348B521F105E5D389B0"/>
    <w:rsid w:val="008055AE"/>
  </w:style>
  <w:style w:type="paragraph" w:customStyle="1" w:styleId="D38AC6EA3C3C4DF7B9BF53EA945A4CD9">
    <w:name w:val="D38AC6EA3C3C4DF7B9BF53EA945A4CD9"/>
    <w:rsid w:val="008055AE"/>
  </w:style>
  <w:style w:type="paragraph" w:customStyle="1" w:styleId="D31F9D4B11754652A307C09B3FB5FA4E">
    <w:name w:val="D31F9D4B11754652A307C09B3FB5FA4E"/>
    <w:rsid w:val="008055AE"/>
  </w:style>
  <w:style w:type="paragraph" w:customStyle="1" w:styleId="B7F36481C4CF4B8585A3DE52D9D61503">
    <w:name w:val="B7F36481C4CF4B8585A3DE52D9D61503"/>
    <w:rsid w:val="008055AE"/>
  </w:style>
  <w:style w:type="paragraph" w:customStyle="1" w:styleId="29205940067F460084DAE4FFF5C0816A">
    <w:name w:val="29205940067F460084DAE4FFF5C0816A"/>
    <w:rsid w:val="008055AE"/>
  </w:style>
  <w:style w:type="paragraph" w:customStyle="1" w:styleId="148299BECF3D45F4B1607A227D6A4786">
    <w:name w:val="148299BECF3D45F4B1607A227D6A4786"/>
    <w:rsid w:val="008055AE"/>
  </w:style>
  <w:style w:type="paragraph" w:customStyle="1" w:styleId="3E3E92968E844E0EBA41CAD07EE16B5E">
    <w:name w:val="3E3E92968E844E0EBA41CAD07EE16B5E"/>
    <w:rsid w:val="008055AE"/>
  </w:style>
  <w:style w:type="paragraph" w:customStyle="1" w:styleId="CDE50F28D4D64EF69B7A558AC177B8EB">
    <w:name w:val="CDE50F28D4D64EF69B7A558AC177B8EB"/>
    <w:rsid w:val="008055AE"/>
  </w:style>
  <w:style w:type="paragraph" w:customStyle="1" w:styleId="6CDDDEA6A1694F06A66DEE43F94C5826">
    <w:name w:val="6CDDDEA6A1694F06A66DEE43F94C5826"/>
    <w:rsid w:val="008055AE"/>
  </w:style>
  <w:style w:type="paragraph" w:customStyle="1" w:styleId="27307C53A0F54FA1AD5B46884C60CA4D">
    <w:name w:val="27307C53A0F54FA1AD5B46884C60CA4D"/>
    <w:rsid w:val="008055AE"/>
  </w:style>
  <w:style w:type="paragraph" w:customStyle="1" w:styleId="5653191242F74C79BF7D5C0B4A61764B">
    <w:name w:val="5653191242F74C79BF7D5C0B4A61764B"/>
    <w:rsid w:val="008055AE"/>
  </w:style>
  <w:style w:type="paragraph" w:customStyle="1" w:styleId="5A20C9033F11437FAF8CAA635477C57A">
    <w:name w:val="5A20C9033F11437FAF8CAA635477C57A"/>
    <w:rsid w:val="008055AE"/>
  </w:style>
  <w:style w:type="paragraph" w:customStyle="1" w:styleId="63405BB56A824EFAA798E9BBAFE9573F">
    <w:name w:val="63405BB56A824EFAA798E9BBAFE9573F"/>
    <w:rsid w:val="008055AE"/>
  </w:style>
  <w:style w:type="paragraph" w:customStyle="1" w:styleId="C60E32BAC34C4CCEB6AEA124BD98B1FB">
    <w:name w:val="C60E32BAC34C4CCEB6AEA124BD98B1FB"/>
    <w:rsid w:val="008055AE"/>
  </w:style>
  <w:style w:type="paragraph" w:customStyle="1" w:styleId="C3D0FE40D1CC4071916CCE462E3C3598">
    <w:name w:val="C3D0FE40D1CC4071916CCE462E3C3598"/>
    <w:rsid w:val="008055AE"/>
  </w:style>
  <w:style w:type="paragraph" w:customStyle="1" w:styleId="05D3AB340046420E96E06D93736A907A">
    <w:name w:val="05D3AB340046420E96E06D93736A907A"/>
    <w:rsid w:val="008055AE"/>
  </w:style>
  <w:style w:type="paragraph" w:customStyle="1" w:styleId="3C9D5F0D667745629D7B8C892DB16770">
    <w:name w:val="3C9D5F0D667745629D7B8C892DB16770"/>
    <w:rsid w:val="008055AE"/>
  </w:style>
  <w:style w:type="paragraph" w:customStyle="1" w:styleId="0B1F0701A0D74CBC84D2BA015E65F368">
    <w:name w:val="0B1F0701A0D74CBC84D2BA015E65F368"/>
    <w:rsid w:val="008055AE"/>
  </w:style>
  <w:style w:type="paragraph" w:customStyle="1" w:styleId="5BD458DC9C2C44CF89C3A2C935B1592A">
    <w:name w:val="5BD458DC9C2C44CF89C3A2C935B1592A"/>
    <w:rsid w:val="008055AE"/>
  </w:style>
  <w:style w:type="paragraph" w:customStyle="1" w:styleId="802AB152FBCA4FF9BADE40AEF715F552">
    <w:name w:val="802AB152FBCA4FF9BADE40AEF715F552"/>
    <w:rsid w:val="008055AE"/>
  </w:style>
  <w:style w:type="paragraph" w:customStyle="1" w:styleId="869A7E43C69A478B96306C372855D2A0">
    <w:name w:val="869A7E43C69A478B96306C372855D2A0"/>
    <w:rsid w:val="008055AE"/>
  </w:style>
  <w:style w:type="paragraph" w:customStyle="1" w:styleId="5A812A2BB9E1447B97F422A1197DA17F">
    <w:name w:val="5A812A2BB9E1447B97F422A1197DA17F"/>
    <w:rsid w:val="008055AE"/>
  </w:style>
  <w:style w:type="paragraph" w:customStyle="1" w:styleId="6946013E78C0469EB2F451864E0D8047">
    <w:name w:val="6946013E78C0469EB2F451864E0D8047"/>
    <w:rsid w:val="008055AE"/>
  </w:style>
  <w:style w:type="paragraph" w:customStyle="1" w:styleId="54EFC1FDBF17432FBEB46D8CFA5E4588">
    <w:name w:val="54EFC1FDBF17432FBEB46D8CFA5E4588"/>
    <w:rsid w:val="008055AE"/>
  </w:style>
  <w:style w:type="paragraph" w:customStyle="1" w:styleId="35ADC51DF2C944D5AF3A9E1603600C19">
    <w:name w:val="35ADC51DF2C944D5AF3A9E1603600C19"/>
    <w:rsid w:val="008055AE"/>
  </w:style>
  <w:style w:type="paragraph" w:customStyle="1" w:styleId="B0D18FE375A64944B2A5355610DE4DB3">
    <w:name w:val="B0D18FE375A64944B2A5355610DE4DB3"/>
    <w:rsid w:val="008055AE"/>
  </w:style>
  <w:style w:type="paragraph" w:customStyle="1" w:styleId="6B688F61CD1B4DA88677E36531BE704F">
    <w:name w:val="6B688F61CD1B4DA88677E36531BE704F"/>
    <w:rsid w:val="008055AE"/>
  </w:style>
  <w:style w:type="paragraph" w:customStyle="1" w:styleId="57E432349D6140599FA5215C176AD65A">
    <w:name w:val="57E432349D6140599FA5215C176AD65A"/>
    <w:rsid w:val="008055AE"/>
  </w:style>
  <w:style w:type="paragraph" w:customStyle="1" w:styleId="D9FD761E10CA4E1C98C12CB6F06E862D">
    <w:name w:val="D9FD761E10CA4E1C98C12CB6F06E862D"/>
    <w:rsid w:val="008055AE"/>
  </w:style>
  <w:style w:type="paragraph" w:customStyle="1" w:styleId="99E369BCE22747F69FCA76D5A2E86778">
    <w:name w:val="99E369BCE22747F69FCA76D5A2E86778"/>
    <w:rsid w:val="008055AE"/>
  </w:style>
  <w:style w:type="paragraph" w:customStyle="1" w:styleId="2D819158010645CE882BAC26011D7DDC">
    <w:name w:val="2D819158010645CE882BAC26011D7DDC"/>
    <w:rsid w:val="008055AE"/>
  </w:style>
  <w:style w:type="paragraph" w:customStyle="1" w:styleId="2C09541650894FF08EDA632CD11F98CB">
    <w:name w:val="2C09541650894FF08EDA632CD11F98CB"/>
    <w:rsid w:val="008055AE"/>
  </w:style>
  <w:style w:type="paragraph" w:customStyle="1" w:styleId="95A81596ABB34A33980EDF115C4E208C">
    <w:name w:val="95A81596ABB34A33980EDF115C4E208C"/>
    <w:rsid w:val="008055AE"/>
  </w:style>
  <w:style w:type="paragraph" w:customStyle="1" w:styleId="21E66DECEC344C6CAE32DD0990CA49B6">
    <w:name w:val="21E66DECEC344C6CAE32DD0990CA49B6"/>
    <w:rsid w:val="008055AE"/>
  </w:style>
  <w:style w:type="paragraph" w:customStyle="1" w:styleId="D208093EBCB54667903B2C0AAC006F3F">
    <w:name w:val="D208093EBCB54667903B2C0AAC006F3F"/>
    <w:rsid w:val="008055AE"/>
  </w:style>
  <w:style w:type="paragraph" w:customStyle="1" w:styleId="5BA3DE8129D84AB891A0E88B51D81058">
    <w:name w:val="5BA3DE8129D84AB891A0E88B51D81058"/>
    <w:rsid w:val="008055AE"/>
  </w:style>
  <w:style w:type="paragraph" w:customStyle="1" w:styleId="AD8EAB8FF3D24E2197A1D89E3775F69A">
    <w:name w:val="AD8EAB8FF3D24E2197A1D89E3775F69A"/>
    <w:rsid w:val="008055AE"/>
  </w:style>
  <w:style w:type="paragraph" w:customStyle="1" w:styleId="BDA602B7AAF34778ACD831D2AACBF116">
    <w:name w:val="BDA602B7AAF34778ACD831D2AACBF116"/>
    <w:rsid w:val="008055AE"/>
  </w:style>
  <w:style w:type="paragraph" w:customStyle="1" w:styleId="3E08C20B752F41188F9B8D133A6B10EC">
    <w:name w:val="3E08C20B752F41188F9B8D133A6B10EC"/>
    <w:rsid w:val="008055AE"/>
  </w:style>
  <w:style w:type="paragraph" w:customStyle="1" w:styleId="40C287345BF341579FFA362759AFF3F3">
    <w:name w:val="40C287345BF341579FFA362759AFF3F3"/>
    <w:rsid w:val="008055AE"/>
  </w:style>
  <w:style w:type="paragraph" w:customStyle="1" w:styleId="3E0F4EDE775F4F4AB06F4B6DB1118B2D">
    <w:name w:val="3E0F4EDE775F4F4AB06F4B6DB1118B2D"/>
    <w:rsid w:val="008055AE"/>
  </w:style>
  <w:style w:type="paragraph" w:customStyle="1" w:styleId="18599B3C1D4F49F3A5B5A1DD6F738889">
    <w:name w:val="18599B3C1D4F49F3A5B5A1DD6F738889"/>
    <w:rsid w:val="008055AE"/>
  </w:style>
  <w:style w:type="paragraph" w:customStyle="1" w:styleId="A5FE78E4E9F64A2682B4CD83C49CEC6F">
    <w:name w:val="A5FE78E4E9F64A2682B4CD83C49CEC6F"/>
    <w:rsid w:val="008055AE"/>
  </w:style>
  <w:style w:type="paragraph" w:customStyle="1" w:styleId="45059A5A72F84E36A945D75E57D13B47">
    <w:name w:val="45059A5A72F84E36A945D75E57D13B47"/>
    <w:rsid w:val="008055AE"/>
  </w:style>
  <w:style w:type="paragraph" w:customStyle="1" w:styleId="4C9797C25F7D405BBA95B0121C118AF8">
    <w:name w:val="4C9797C25F7D405BBA95B0121C118AF8"/>
    <w:rsid w:val="008055AE"/>
  </w:style>
  <w:style w:type="paragraph" w:customStyle="1" w:styleId="7F5C12D0586A4718A1AE6800A96D60EC">
    <w:name w:val="7F5C12D0586A4718A1AE6800A96D60EC"/>
    <w:rsid w:val="008055AE"/>
  </w:style>
  <w:style w:type="paragraph" w:customStyle="1" w:styleId="C3E1F84FD32E4F0D8BBF648EBD5CD6CD">
    <w:name w:val="C3E1F84FD32E4F0D8BBF648EBD5CD6CD"/>
    <w:rsid w:val="008055AE"/>
  </w:style>
  <w:style w:type="paragraph" w:customStyle="1" w:styleId="B045D1D2ABB54EA7B53B15C5DDD3D83D">
    <w:name w:val="B045D1D2ABB54EA7B53B15C5DDD3D83D"/>
    <w:rsid w:val="008055AE"/>
  </w:style>
  <w:style w:type="paragraph" w:customStyle="1" w:styleId="DCCD7FD5A1AD4B7CA71E356B9AD3846F">
    <w:name w:val="DCCD7FD5A1AD4B7CA71E356B9AD3846F"/>
    <w:rsid w:val="008055AE"/>
  </w:style>
  <w:style w:type="paragraph" w:customStyle="1" w:styleId="BDD38AF4FA8F4487A04EA234CA92E1F9">
    <w:name w:val="BDD38AF4FA8F4487A04EA234CA92E1F9"/>
    <w:rsid w:val="008055AE"/>
  </w:style>
  <w:style w:type="paragraph" w:customStyle="1" w:styleId="EEE3FD884E99490EBC9C16FBBE3255DA">
    <w:name w:val="EEE3FD884E99490EBC9C16FBBE3255DA"/>
    <w:rsid w:val="008055AE"/>
  </w:style>
  <w:style w:type="paragraph" w:customStyle="1" w:styleId="047908B454324E1AAFA827331B6088CF">
    <w:name w:val="047908B454324E1AAFA827331B6088CF"/>
    <w:rsid w:val="008055AE"/>
  </w:style>
  <w:style w:type="paragraph" w:customStyle="1" w:styleId="49F3AA497AD64405AEE4D9B38B63A36D">
    <w:name w:val="49F3AA497AD64405AEE4D9B38B63A36D"/>
    <w:rsid w:val="008055AE"/>
  </w:style>
  <w:style w:type="paragraph" w:customStyle="1" w:styleId="A18A67E358114AF484C7E9ABC41E366E">
    <w:name w:val="A18A67E358114AF484C7E9ABC41E366E"/>
    <w:rsid w:val="008055AE"/>
  </w:style>
  <w:style w:type="paragraph" w:customStyle="1" w:styleId="BAE1464D308B4F0E890C46AB5A09844A">
    <w:name w:val="BAE1464D308B4F0E890C46AB5A09844A"/>
    <w:rsid w:val="008055AE"/>
  </w:style>
  <w:style w:type="paragraph" w:customStyle="1" w:styleId="72D01CFDE91E44E083F7F3AF628FC616">
    <w:name w:val="72D01CFDE91E44E083F7F3AF628FC616"/>
    <w:rsid w:val="008055AE"/>
  </w:style>
  <w:style w:type="paragraph" w:customStyle="1" w:styleId="5EF04C9F2F7F42EDB51296DAF18994F9">
    <w:name w:val="5EF04C9F2F7F42EDB51296DAF18994F9"/>
    <w:rsid w:val="008055AE"/>
  </w:style>
  <w:style w:type="paragraph" w:customStyle="1" w:styleId="F72C68EF60C24DB085E4FE427370D550">
    <w:name w:val="F72C68EF60C24DB085E4FE427370D550"/>
    <w:rsid w:val="008055AE"/>
  </w:style>
  <w:style w:type="paragraph" w:customStyle="1" w:styleId="7CA53E2393014831A19DFB94699C1658">
    <w:name w:val="7CA53E2393014831A19DFB94699C1658"/>
    <w:rsid w:val="008055AE"/>
  </w:style>
  <w:style w:type="paragraph" w:customStyle="1" w:styleId="A47E823C08C34D16B6ADAB9809503F6C">
    <w:name w:val="A47E823C08C34D16B6ADAB9809503F6C"/>
    <w:rsid w:val="008055AE"/>
  </w:style>
  <w:style w:type="paragraph" w:customStyle="1" w:styleId="35216F7F6B8C4B0F993C5A665C1124DE">
    <w:name w:val="35216F7F6B8C4B0F993C5A665C1124DE"/>
    <w:rsid w:val="008055AE"/>
  </w:style>
  <w:style w:type="paragraph" w:customStyle="1" w:styleId="572B21E92911414C89162310AE5D3760">
    <w:name w:val="572B21E92911414C89162310AE5D3760"/>
    <w:rsid w:val="008055AE"/>
  </w:style>
  <w:style w:type="paragraph" w:customStyle="1" w:styleId="FBD376FFAA4143E181A92E8CF96FE3A9">
    <w:name w:val="FBD376FFAA4143E181A92E8CF96FE3A9"/>
    <w:rsid w:val="008055AE"/>
  </w:style>
  <w:style w:type="paragraph" w:customStyle="1" w:styleId="A9ACF7D038BD4A26BADEFDC3E3FD8B9C">
    <w:name w:val="A9ACF7D038BD4A26BADEFDC3E3FD8B9C"/>
    <w:rsid w:val="008055AE"/>
  </w:style>
  <w:style w:type="paragraph" w:customStyle="1" w:styleId="F05EED8B6ADA4D2E853281656A4A29D8">
    <w:name w:val="F05EED8B6ADA4D2E853281656A4A29D8"/>
    <w:rsid w:val="008055AE"/>
  </w:style>
  <w:style w:type="paragraph" w:customStyle="1" w:styleId="3A974EA560CD4AF2BE43A4768E5984D6">
    <w:name w:val="3A974EA560CD4AF2BE43A4768E5984D6"/>
    <w:rsid w:val="008055AE"/>
  </w:style>
  <w:style w:type="paragraph" w:customStyle="1" w:styleId="77AF4C9AED24436EB46E6DC8F506BB55">
    <w:name w:val="77AF4C9AED24436EB46E6DC8F506BB55"/>
    <w:rsid w:val="008055AE"/>
  </w:style>
  <w:style w:type="paragraph" w:customStyle="1" w:styleId="87C056C1830941E39F029FD859BA3E99">
    <w:name w:val="87C056C1830941E39F029FD859BA3E99"/>
    <w:rsid w:val="008055AE"/>
  </w:style>
  <w:style w:type="paragraph" w:customStyle="1" w:styleId="D9A0704D89784C7D82F18531FAC41794">
    <w:name w:val="D9A0704D89784C7D82F18531FAC41794"/>
    <w:rsid w:val="008055AE"/>
  </w:style>
  <w:style w:type="paragraph" w:customStyle="1" w:styleId="7F6BD64585E84264832D3103ABE98F76">
    <w:name w:val="7F6BD64585E84264832D3103ABE98F76"/>
    <w:rsid w:val="008055AE"/>
  </w:style>
  <w:style w:type="paragraph" w:customStyle="1" w:styleId="6EB1D6029B744D2C88024EA3BA2FFE19">
    <w:name w:val="6EB1D6029B744D2C88024EA3BA2FFE19"/>
    <w:rsid w:val="008055AE"/>
  </w:style>
  <w:style w:type="paragraph" w:customStyle="1" w:styleId="938029EAB36740F7BA8B2E3210B3592D">
    <w:name w:val="938029EAB36740F7BA8B2E3210B3592D"/>
    <w:rsid w:val="008055AE"/>
  </w:style>
  <w:style w:type="paragraph" w:customStyle="1" w:styleId="A52FBC55335B4E4FB5E9D3F88C3F72F0">
    <w:name w:val="A52FBC55335B4E4FB5E9D3F88C3F72F0"/>
    <w:rsid w:val="008055AE"/>
  </w:style>
  <w:style w:type="paragraph" w:customStyle="1" w:styleId="5632AD00DE6541A59204C3A4910498B2">
    <w:name w:val="5632AD00DE6541A59204C3A4910498B2"/>
    <w:rsid w:val="008055AE"/>
  </w:style>
  <w:style w:type="paragraph" w:customStyle="1" w:styleId="22F1728F7E6D4877BC5D73E831F40258">
    <w:name w:val="22F1728F7E6D4877BC5D73E831F40258"/>
    <w:rsid w:val="008055AE"/>
  </w:style>
  <w:style w:type="paragraph" w:customStyle="1" w:styleId="0084902DD74046C5933810B94623E387">
    <w:name w:val="0084902DD74046C5933810B94623E387"/>
    <w:rsid w:val="008055AE"/>
  </w:style>
  <w:style w:type="paragraph" w:customStyle="1" w:styleId="7A503C8E6D6D45E481470164DB6BEA04">
    <w:name w:val="7A503C8E6D6D45E481470164DB6BEA04"/>
    <w:rsid w:val="008055AE"/>
  </w:style>
  <w:style w:type="paragraph" w:customStyle="1" w:styleId="2C9DC6769EFB46EB82B4885574D1D072">
    <w:name w:val="2C9DC6769EFB46EB82B4885574D1D072"/>
    <w:rsid w:val="008055AE"/>
  </w:style>
  <w:style w:type="paragraph" w:customStyle="1" w:styleId="6661372A5619485A8667ECD356662A8F">
    <w:name w:val="6661372A5619485A8667ECD356662A8F"/>
    <w:rsid w:val="008055AE"/>
  </w:style>
  <w:style w:type="paragraph" w:customStyle="1" w:styleId="4B4CF3D58CF1401BBF8733E56F4FB7D9">
    <w:name w:val="4B4CF3D58CF1401BBF8733E56F4FB7D9"/>
    <w:rsid w:val="008055AE"/>
  </w:style>
  <w:style w:type="paragraph" w:customStyle="1" w:styleId="3D1913435C284B0A8AB0FE43E2BBE834">
    <w:name w:val="3D1913435C284B0A8AB0FE43E2BBE834"/>
    <w:rsid w:val="008055AE"/>
  </w:style>
  <w:style w:type="paragraph" w:customStyle="1" w:styleId="46CD2A40FC7B4120AEBDD3BE64E28399">
    <w:name w:val="46CD2A40FC7B4120AEBDD3BE64E28399"/>
    <w:rsid w:val="008055AE"/>
  </w:style>
  <w:style w:type="paragraph" w:customStyle="1" w:styleId="8F0FF6A39DE649E3AA21159FA7291C55">
    <w:name w:val="8F0FF6A39DE649E3AA21159FA7291C55"/>
    <w:rsid w:val="008055AE"/>
  </w:style>
  <w:style w:type="paragraph" w:customStyle="1" w:styleId="5642508BBAB0404BBFE9307C10C3AEAC">
    <w:name w:val="5642508BBAB0404BBFE9307C10C3AEAC"/>
    <w:rsid w:val="008055AE"/>
  </w:style>
  <w:style w:type="paragraph" w:customStyle="1" w:styleId="6083AF3E64064D1AA9EE458EF8E3E3E4">
    <w:name w:val="6083AF3E64064D1AA9EE458EF8E3E3E4"/>
    <w:rsid w:val="008055AE"/>
  </w:style>
  <w:style w:type="paragraph" w:customStyle="1" w:styleId="85B0FB3728474530A19A9DA972C6413D">
    <w:name w:val="85B0FB3728474530A19A9DA972C6413D"/>
    <w:rsid w:val="008055AE"/>
  </w:style>
  <w:style w:type="paragraph" w:customStyle="1" w:styleId="8DA32E1362BE47899A28BAA4EFF51915">
    <w:name w:val="8DA32E1362BE47899A28BAA4EFF51915"/>
    <w:rsid w:val="008055AE"/>
  </w:style>
  <w:style w:type="paragraph" w:customStyle="1" w:styleId="11B88B1170AF4F5FA7E6E332CFB29249">
    <w:name w:val="11B88B1170AF4F5FA7E6E332CFB29249"/>
    <w:rsid w:val="008055AE"/>
  </w:style>
  <w:style w:type="paragraph" w:customStyle="1" w:styleId="D84BB754EAB44C8686EB9CC0E849A3CD">
    <w:name w:val="D84BB754EAB44C8686EB9CC0E849A3CD"/>
    <w:rsid w:val="008055AE"/>
  </w:style>
  <w:style w:type="paragraph" w:customStyle="1" w:styleId="28272B55AE4845A98C49BE0ECA0E590A">
    <w:name w:val="28272B55AE4845A98C49BE0ECA0E590A"/>
    <w:rsid w:val="008055AE"/>
  </w:style>
  <w:style w:type="paragraph" w:customStyle="1" w:styleId="ADBEA6E20BAA4EEFBB5C06258985AAD2">
    <w:name w:val="ADBEA6E20BAA4EEFBB5C06258985AAD2"/>
    <w:rsid w:val="008055AE"/>
  </w:style>
  <w:style w:type="paragraph" w:customStyle="1" w:styleId="235E58B5476C48158E6C7F72EAD0D369">
    <w:name w:val="235E58B5476C48158E6C7F72EAD0D369"/>
    <w:rsid w:val="008055AE"/>
  </w:style>
  <w:style w:type="paragraph" w:customStyle="1" w:styleId="423AC3A4954C4D89AA1CF51664069B2D">
    <w:name w:val="423AC3A4954C4D89AA1CF51664069B2D"/>
    <w:rsid w:val="008055AE"/>
  </w:style>
  <w:style w:type="paragraph" w:customStyle="1" w:styleId="038D31EDF77C422C8AC19E3C73DB78C6">
    <w:name w:val="038D31EDF77C422C8AC19E3C73DB78C6"/>
    <w:rsid w:val="008055AE"/>
  </w:style>
  <w:style w:type="paragraph" w:customStyle="1" w:styleId="10B7320426DC4EFB8238F3DCE27F7F10">
    <w:name w:val="10B7320426DC4EFB8238F3DCE27F7F10"/>
    <w:rsid w:val="008055AE"/>
  </w:style>
  <w:style w:type="paragraph" w:customStyle="1" w:styleId="8FC08266D87741259437B02C162063D8">
    <w:name w:val="8FC08266D87741259437B02C162063D8"/>
    <w:rsid w:val="008055AE"/>
  </w:style>
  <w:style w:type="paragraph" w:customStyle="1" w:styleId="422634A6DB1142AA8DDEC830E5CFC962">
    <w:name w:val="422634A6DB1142AA8DDEC830E5CFC962"/>
    <w:rsid w:val="008055AE"/>
  </w:style>
  <w:style w:type="paragraph" w:customStyle="1" w:styleId="71414CED8E714324ADC5FCC2DC4812BF">
    <w:name w:val="71414CED8E714324ADC5FCC2DC4812BF"/>
    <w:rsid w:val="008055AE"/>
  </w:style>
  <w:style w:type="paragraph" w:customStyle="1" w:styleId="0A6F06B82A634896BAF36EE8D604FD97">
    <w:name w:val="0A6F06B82A634896BAF36EE8D604FD97"/>
    <w:rsid w:val="008055AE"/>
  </w:style>
  <w:style w:type="paragraph" w:customStyle="1" w:styleId="738F851A52A64C19A8899D024C0D7425">
    <w:name w:val="738F851A52A64C19A8899D024C0D7425"/>
    <w:rsid w:val="008055AE"/>
  </w:style>
  <w:style w:type="paragraph" w:customStyle="1" w:styleId="5DC96CB9962B48078B5CEA28E4109CCC">
    <w:name w:val="5DC96CB9962B48078B5CEA28E4109CCC"/>
    <w:rsid w:val="008055AE"/>
  </w:style>
  <w:style w:type="paragraph" w:customStyle="1" w:styleId="7AD5BB2398FB44FA96EA1B774516B291">
    <w:name w:val="7AD5BB2398FB44FA96EA1B774516B291"/>
    <w:rsid w:val="008055AE"/>
  </w:style>
  <w:style w:type="paragraph" w:customStyle="1" w:styleId="5F5515BD52F54E92B653DF9A68582102">
    <w:name w:val="5F5515BD52F54E92B653DF9A68582102"/>
    <w:rsid w:val="008055AE"/>
  </w:style>
  <w:style w:type="paragraph" w:customStyle="1" w:styleId="F78BC796BA144EADA3E4F7CE7053E7E5">
    <w:name w:val="F78BC796BA144EADA3E4F7CE7053E7E5"/>
    <w:rsid w:val="008055AE"/>
  </w:style>
  <w:style w:type="paragraph" w:customStyle="1" w:styleId="0AEE405A53424EDAA4979410652B8851">
    <w:name w:val="0AEE405A53424EDAA4979410652B8851"/>
    <w:rsid w:val="008055AE"/>
  </w:style>
  <w:style w:type="paragraph" w:customStyle="1" w:styleId="BB060C97C67242CB86B51A0CB8A162BC">
    <w:name w:val="BB060C97C67242CB86B51A0CB8A162BC"/>
    <w:rsid w:val="008055AE"/>
  </w:style>
  <w:style w:type="paragraph" w:customStyle="1" w:styleId="33C2F2321D7F4BD590C89F675F5A0B47">
    <w:name w:val="33C2F2321D7F4BD590C89F675F5A0B47"/>
    <w:rsid w:val="008055AE"/>
  </w:style>
  <w:style w:type="paragraph" w:customStyle="1" w:styleId="485C9FF44E3A4493A0DD740667032946">
    <w:name w:val="485C9FF44E3A4493A0DD740667032946"/>
    <w:rsid w:val="008055AE"/>
  </w:style>
  <w:style w:type="paragraph" w:customStyle="1" w:styleId="E9F3275F11EB4AA199076AC417B0B7D5">
    <w:name w:val="E9F3275F11EB4AA199076AC417B0B7D5"/>
    <w:rsid w:val="008055AE"/>
  </w:style>
  <w:style w:type="paragraph" w:customStyle="1" w:styleId="37E67B50C0BB4F659B1F4170E982D3B8">
    <w:name w:val="37E67B50C0BB4F659B1F4170E982D3B8"/>
    <w:rsid w:val="008055AE"/>
  </w:style>
  <w:style w:type="paragraph" w:customStyle="1" w:styleId="A90B467F9DBE460A94F59260D00E41D7">
    <w:name w:val="A90B467F9DBE460A94F59260D00E41D7"/>
    <w:rsid w:val="008055AE"/>
  </w:style>
  <w:style w:type="paragraph" w:customStyle="1" w:styleId="E1C75067FB224CB38F0A12420AAFD1C0">
    <w:name w:val="E1C75067FB224CB38F0A12420AAFD1C0"/>
    <w:rsid w:val="008055AE"/>
  </w:style>
  <w:style w:type="paragraph" w:customStyle="1" w:styleId="495DB4B7B8464C08B7B7A5E91B7F02A8">
    <w:name w:val="495DB4B7B8464C08B7B7A5E91B7F02A8"/>
    <w:rsid w:val="008055AE"/>
  </w:style>
  <w:style w:type="paragraph" w:customStyle="1" w:styleId="824339E54B2845B792E8E6AF608C9830">
    <w:name w:val="824339E54B2845B792E8E6AF608C9830"/>
    <w:rsid w:val="008055AE"/>
  </w:style>
  <w:style w:type="paragraph" w:customStyle="1" w:styleId="F2D5CED8CA6743D8808B16BBC3A99911">
    <w:name w:val="F2D5CED8CA6743D8808B16BBC3A99911"/>
    <w:rsid w:val="008055AE"/>
  </w:style>
  <w:style w:type="paragraph" w:customStyle="1" w:styleId="0A203C6788F64544A9AC17ADE4E483B2">
    <w:name w:val="0A203C6788F64544A9AC17ADE4E483B2"/>
    <w:rsid w:val="008055AE"/>
  </w:style>
  <w:style w:type="paragraph" w:customStyle="1" w:styleId="5AB0506BE16A473C946AA6BDAA839E36">
    <w:name w:val="5AB0506BE16A473C946AA6BDAA839E36"/>
    <w:rsid w:val="008055AE"/>
  </w:style>
  <w:style w:type="paragraph" w:customStyle="1" w:styleId="22E68529EFEF46A7BD17BE89A2599AD3">
    <w:name w:val="22E68529EFEF46A7BD17BE89A2599AD3"/>
    <w:rsid w:val="008055AE"/>
  </w:style>
  <w:style w:type="paragraph" w:customStyle="1" w:styleId="F3F71F6BFF2D4F93906EB4197B5F2BB2">
    <w:name w:val="F3F71F6BFF2D4F93906EB4197B5F2BB2"/>
    <w:rsid w:val="008055AE"/>
  </w:style>
  <w:style w:type="paragraph" w:customStyle="1" w:styleId="EE3F3F9E4F3048A2B3E7FF1F281B1A1B">
    <w:name w:val="EE3F3F9E4F3048A2B3E7FF1F281B1A1B"/>
    <w:rsid w:val="008055AE"/>
  </w:style>
  <w:style w:type="paragraph" w:customStyle="1" w:styleId="8B2A9BE6F84C4EC9B88ED2BC11CDF490">
    <w:name w:val="8B2A9BE6F84C4EC9B88ED2BC11CDF490"/>
    <w:rsid w:val="008055AE"/>
  </w:style>
  <w:style w:type="paragraph" w:customStyle="1" w:styleId="7A59BCABBED14268BDC3603181B061B6">
    <w:name w:val="7A59BCABBED14268BDC3603181B061B6"/>
    <w:rsid w:val="008055AE"/>
  </w:style>
  <w:style w:type="paragraph" w:customStyle="1" w:styleId="213E6322197A43E686AD09A8140545F5">
    <w:name w:val="213E6322197A43E686AD09A8140545F5"/>
    <w:rsid w:val="008055AE"/>
  </w:style>
  <w:style w:type="paragraph" w:customStyle="1" w:styleId="1B23939EAE6C48C5B98164782FA4CDFD">
    <w:name w:val="1B23939EAE6C48C5B98164782FA4CDFD"/>
    <w:rsid w:val="008055AE"/>
  </w:style>
  <w:style w:type="paragraph" w:customStyle="1" w:styleId="42019ECE3EB94083BDC512292AD1D8F3">
    <w:name w:val="42019ECE3EB94083BDC512292AD1D8F3"/>
    <w:rsid w:val="008055AE"/>
  </w:style>
  <w:style w:type="paragraph" w:customStyle="1" w:styleId="D9D1B3B3A2DC4BF38051D4B47B004F8C">
    <w:name w:val="D9D1B3B3A2DC4BF38051D4B47B004F8C"/>
    <w:rsid w:val="008055AE"/>
  </w:style>
  <w:style w:type="paragraph" w:customStyle="1" w:styleId="0FA480855AB4427B973F59A6238EC5EC">
    <w:name w:val="0FA480855AB4427B973F59A6238EC5EC"/>
    <w:rsid w:val="008055AE"/>
  </w:style>
  <w:style w:type="paragraph" w:customStyle="1" w:styleId="A70418E9F9524CCCBDA1843B4B2D0991">
    <w:name w:val="A70418E9F9524CCCBDA1843B4B2D0991"/>
    <w:rsid w:val="008055AE"/>
  </w:style>
  <w:style w:type="paragraph" w:customStyle="1" w:styleId="533171494E204903B937906C905FAE5A">
    <w:name w:val="533171494E204903B937906C905FAE5A"/>
    <w:rsid w:val="008055AE"/>
  </w:style>
  <w:style w:type="paragraph" w:customStyle="1" w:styleId="B331121AF51749269671002F036550C7">
    <w:name w:val="B331121AF51749269671002F036550C7"/>
    <w:rsid w:val="008055AE"/>
  </w:style>
  <w:style w:type="paragraph" w:customStyle="1" w:styleId="EC0E7382FD5D46E4B4455203BFA0D32C">
    <w:name w:val="EC0E7382FD5D46E4B4455203BFA0D32C"/>
    <w:rsid w:val="008055AE"/>
  </w:style>
  <w:style w:type="paragraph" w:customStyle="1" w:styleId="493492F82C4C43FEBE249506F693D7A8">
    <w:name w:val="493492F82C4C43FEBE249506F693D7A8"/>
    <w:rsid w:val="008055AE"/>
  </w:style>
  <w:style w:type="paragraph" w:customStyle="1" w:styleId="00673259A14A475BA3D1B23DEEC36D73">
    <w:name w:val="00673259A14A475BA3D1B23DEEC36D73"/>
    <w:rsid w:val="008055AE"/>
  </w:style>
  <w:style w:type="paragraph" w:customStyle="1" w:styleId="3D7C49978CFC4B6F85B16B955F7A852D">
    <w:name w:val="3D7C49978CFC4B6F85B16B955F7A852D"/>
    <w:rsid w:val="008055AE"/>
  </w:style>
  <w:style w:type="paragraph" w:customStyle="1" w:styleId="3F98135E4AA94E6D9AB150984CA6FC43">
    <w:name w:val="3F98135E4AA94E6D9AB150984CA6FC43"/>
    <w:rsid w:val="008055AE"/>
  </w:style>
  <w:style w:type="paragraph" w:customStyle="1" w:styleId="5E2B10D79F434BAEA4DD1ABE6DEEE0F1">
    <w:name w:val="5E2B10D79F434BAEA4DD1ABE6DEEE0F1"/>
    <w:rsid w:val="008055AE"/>
  </w:style>
  <w:style w:type="paragraph" w:customStyle="1" w:styleId="5751789D39264EAF8963E82E523F5E63">
    <w:name w:val="5751789D39264EAF8963E82E523F5E63"/>
    <w:rsid w:val="008055AE"/>
  </w:style>
  <w:style w:type="paragraph" w:customStyle="1" w:styleId="07EAD7148CA74134B42780B200770825">
    <w:name w:val="07EAD7148CA74134B42780B200770825"/>
    <w:rsid w:val="008055AE"/>
  </w:style>
  <w:style w:type="paragraph" w:customStyle="1" w:styleId="6DA5F0C266434397A9B0A328BCF7784B">
    <w:name w:val="6DA5F0C266434397A9B0A328BCF7784B"/>
    <w:rsid w:val="008055AE"/>
  </w:style>
  <w:style w:type="paragraph" w:customStyle="1" w:styleId="3EEBDAC95F4649BFB27ED457423A46D3">
    <w:name w:val="3EEBDAC95F4649BFB27ED457423A46D3"/>
    <w:rsid w:val="008055AE"/>
  </w:style>
  <w:style w:type="paragraph" w:customStyle="1" w:styleId="301BA736FAA94F27892037D5B973F6A6">
    <w:name w:val="301BA736FAA94F27892037D5B973F6A6"/>
    <w:rsid w:val="008055AE"/>
  </w:style>
  <w:style w:type="paragraph" w:customStyle="1" w:styleId="ABFBAA7488AB4BF9BAD1B7F7B78FE95C">
    <w:name w:val="ABFBAA7488AB4BF9BAD1B7F7B78FE95C"/>
    <w:rsid w:val="008055AE"/>
  </w:style>
  <w:style w:type="paragraph" w:customStyle="1" w:styleId="E0FCFD3220154D8599010EBA7938F239">
    <w:name w:val="E0FCFD3220154D8599010EBA7938F239"/>
    <w:rsid w:val="008055AE"/>
  </w:style>
  <w:style w:type="paragraph" w:customStyle="1" w:styleId="0F89D6338B83410691031BC6F401A96D">
    <w:name w:val="0F89D6338B83410691031BC6F401A96D"/>
    <w:rsid w:val="008055AE"/>
  </w:style>
  <w:style w:type="paragraph" w:customStyle="1" w:styleId="DF9F14E5CFB2421FBCDF35AAC7A4F726">
    <w:name w:val="DF9F14E5CFB2421FBCDF35AAC7A4F726"/>
    <w:rsid w:val="008055AE"/>
  </w:style>
  <w:style w:type="paragraph" w:customStyle="1" w:styleId="7A435FA8D0404C388F11AFF5D247B15E">
    <w:name w:val="7A435FA8D0404C388F11AFF5D247B15E"/>
    <w:rsid w:val="008055AE"/>
  </w:style>
  <w:style w:type="paragraph" w:customStyle="1" w:styleId="E1D02D9C06584A36AFF290E2536328DC">
    <w:name w:val="E1D02D9C06584A36AFF290E2536328DC"/>
    <w:rsid w:val="008055AE"/>
  </w:style>
  <w:style w:type="paragraph" w:customStyle="1" w:styleId="F373C3A30B5E4782A498D137B418D087">
    <w:name w:val="F373C3A30B5E4782A498D137B418D087"/>
    <w:rsid w:val="008055AE"/>
  </w:style>
  <w:style w:type="paragraph" w:customStyle="1" w:styleId="05FAA30BE38D4F53B645C4BDEC32062E">
    <w:name w:val="05FAA30BE38D4F53B645C4BDEC32062E"/>
    <w:rsid w:val="008055AE"/>
  </w:style>
  <w:style w:type="paragraph" w:customStyle="1" w:styleId="2CE763BB95AD4124860FC9334D202F80">
    <w:name w:val="2CE763BB95AD4124860FC9334D202F80"/>
    <w:rsid w:val="008055AE"/>
  </w:style>
  <w:style w:type="paragraph" w:customStyle="1" w:styleId="A3A646784AA74BCEA497C839C7DDF8E4">
    <w:name w:val="A3A646784AA74BCEA497C839C7DDF8E4"/>
    <w:rsid w:val="008055AE"/>
  </w:style>
  <w:style w:type="paragraph" w:customStyle="1" w:styleId="F2CF8F2D44414343A703085A38869F78">
    <w:name w:val="F2CF8F2D44414343A703085A38869F78"/>
    <w:rsid w:val="008055AE"/>
  </w:style>
  <w:style w:type="paragraph" w:customStyle="1" w:styleId="AF43ACCB782D43B690A41B2A93B5ED3C">
    <w:name w:val="AF43ACCB782D43B690A41B2A93B5ED3C"/>
    <w:rsid w:val="008055AE"/>
  </w:style>
  <w:style w:type="paragraph" w:customStyle="1" w:styleId="6E116EBB46C349BFB8D5CBE980D8B3D7">
    <w:name w:val="6E116EBB46C349BFB8D5CBE980D8B3D7"/>
    <w:rsid w:val="008055AE"/>
  </w:style>
  <w:style w:type="paragraph" w:customStyle="1" w:styleId="D64FD8A2E0394789AB5C4A4F2F680AC9">
    <w:name w:val="D64FD8A2E0394789AB5C4A4F2F680AC9"/>
    <w:rsid w:val="008055AE"/>
  </w:style>
  <w:style w:type="paragraph" w:customStyle="1" w:styleId="00DB615B93DC43F59B544C84DD6227B6">
    <w:name w:val="00DB615B93DC43F59B544C84DD6227B6"/>
    <w:rsid w:val="008055AE"/>
  </w:style>
  <w:style w:type="paragraph" w:customStyle="1" w:styleId="4260EFAA9F7C4A14916450979421F1D9">
    <w:name w:val="4260EFAA9F7C4A14916450979421F1D9"/>
    <w:rsid w:val="008055AE"/>
  </w:style>
  <w:style w:type="paragraph" w:customStyle="1" w:styleId="C359C026AB8A460E9F37DE29A17B528B">
    <w:name w:val="C359C026AB8A460E9F37DE29A17B528B"/>
    <w:rsid w:val="008055AE"/>
  </w:style>
  <w:style w:type="paragraph" w:customStyle="1" w:styleId="FB8564EF849941E4B3B57F2249007EA5">
    <w:name w:val="FB8564EF849941E4B3B57F2249007EA5"/>
    <w:rsid w:val="008055AE"/>
  </w:style>
  <w:style w:type="paragraph" w:customStyle="1" w:styleId="EBB04E7252614B63BBB66F0907E8E1F8">
    <w:name w:val="EBB04E7252614B63BBB66F0907E8E1F8"/>
    <w:rsid w:val="008055AE"/>
  </w:style>
  <w:style w:type="paragraph" w:customStyle="1" w:styleId="967DF0FE36EB469BB8D606344289F22D">
    <w:name w:val="967DF0FE36EB469BB8D606344289F22D"/>
    <w:rsid w:val="008055AE"/>
  </w:style>
  <w:style w:type="paragraph" w:customStyle="1" w:styleId="4873C2DA62AF44BFA5291803F839485D">
    <w:name w:val="4873C2DA62AF44BFA5291803F839485D"/>
    <w:rsid w:val="008055AE"/>
  </w:style>
  <w:style w:type="paragraph" w:customStyle="1" w:styleId="A02691AAA06948AD9FF0DF63267E3391">
    <w:name w:val="A02691AAA06948AD9FF0DF63267E3391"/>
    <w:rsid w:val="008055AE"/>
  </w:style>
  <w:style w:type="paragraph" w:customStyle="1" w:styleId="D79D2DBCBB314406954A977680B7B3B6">
    <w:name w:val="D79D2DBCBB314406954A977680B7B3B6"/>
    <w:rsid w:val="008055AE"/>
  </w:style>
  <w:style w:type="paragraph" w:customStyle="1" w:styleId="230DFBFF368144CDA0EB8A4FCD3F8C77">
    <w:name w:val="230DFBFF368144CDA0EB8A4FCD3F8C77"/>
    <w:rsid w:val="008055AE"/>
  </w:style>
  <w:style w:type="paragraph" w:customStyle="1" w:styleId="F210BBE74D9B492EA23CEB5EF028BF89">
    <w:name w:val="F210BBE74D9B492EA23CEB5EF028BF89"/>
    <w:rsid w:val="008055AE"/>
  </w:style>
  <w:style w:type="paragraph" w:customStyle="1" w:styleId="B04A2A267ED94828B003459B2DC9F6C0">
    <w:name w:val="B04A2A267ED94828B003459B2DC9F6C0"/>
    <w:rsid w:val="008055AE"/>
  </w:style>
  <w:style w:type="paragraph" w:customStyle="1" w:styleId="EB09A240D3EB42ABBC15F1078AE484AB">
    <w:name w:val="EB09A240D3EB42ABBC15F1078AE484AB"/>
    <w:rsid w:val="008055AE"/>
  </w:style>
  <w:style w:type="paragraph" w:customStyle="1" w:styleId="3367EC54BF6040A6B2F4CABC5BF27B4D">
    <w:name w:val="3367EC54BF6040A6B2F4CABC5BF27B4D"/>
    <w:rsid w:val="008055AE"/>
  </w:style>
  <w:style w:type="paragraph" w:customStyle="1" w:styleId="8F705F6DCB954D03BB08226EBE58BC32">
    <w:name w:val="8F705F6DCB954D03BB08226EBE58BC32"/>
    <w:rsid w:val="008055AE"/>
  </w:style>
  <w:style w:type="paragraph" w:customStyle="1" w:styleId="0F3AB392F5B5429ABB2E5328A5671154">
    <w:name w:val="0F3AB392F5B5429ABB2E5328A5671154"/>
    <w:rsid w:val="008055AE"/>
  </w:style>
  <w:style w:type="paragraph" w:customStyle="1" w:styleId="2F7D7C9F8AE74B8BB9F29BC9A4DCAE42">
    <w:name w:val="2F7D7C9F8AE74B8BB9F29BC9A4DCAE42"/>
    <w:rsid w:val="008055AE"/>
  </w:style>
  <w:style w:type="paragraph" w:customStyle="1" w:styleId="D6D3517AB78841F687A77A7E5B49C53E">
    <w:name w:val="D6D3517AB78841F687A77A7E5B49C53E"/>
    <w:rsid w:val="008055AE"/>
  </w:style>
  <w:style w:type="paragraph" w:customStyle="1" w:styleId="849670EB38DC401492E0786C44DAFCA6">
    <w:name w:val="849670EB38DC401492E0786C44DAFCA6"/>
    <w:rsid w:val="008055AE"/>
  </w:style>
  <w:style w:type="paragraph" w:customStyle="1" w:styleId="17C075BB455A406498B349A6774B5212">
    <w:name w:val="17C075BB455A406498B349A6774B5212"/>
    <w:rsid w:val="008055AE"/>
  </w:style>
  <w:style w:type="paragraph" w:customStyle="1" w:styleId="193CE39E68EE48AE80C095E9C59E91F0">
    <w:name w:val="193CE39E68EE48AE80C095E9C59E91F0"/>
    <w:rsid w:val="008055AE"/>
  </w:style>
  <w:style w:type="paragraph" w:customStyle="1" w:styleId="5811B3CD399A492489D567BDA8A0503D">
    <w:name w:val="5811B3CD399A492489D567BDA8A0503D"/>
    <w:rsid w:val="008055AE"/>
  </w:style>
  <w:style w:type="paragraph" w:customStyle="1" w:styleId="EBD0B29F08684D3F91D35BC7AE8CB6B9">
    <w:name w:val="EBD0B29F08684D3F91D35BC7AE8CB6B9"/>
    <w:rsid w:val="008055AE"/>
  </w:style>
  <w:style w:type="paragraph" w:customStyle="1" w:styleId="9B821BA4FECE4A5196C540BA3A12D127">
    <w:name w:val="9B821BA4FECE4A5196C540BA3A12D127"/>
    <w:rsid w:val="008055AE"/>
  </w:style>
  <w:style w:type="paragraph" w:customStyle="1" w:styleId="FFCABA26DB504A0F82F85E3E965F8D5E">
    <w:name w:val="FFCABA26DB504A0F82F85E3E965F8D5E"/>
    <w:rsid w:val="008055AE"/>
  </w:style>
  <w:style w:type="paragraph" w:customStyle="1" w:styleId="AD7CE45723564B59A915FC3B9D207732">
    <w:name w:val="AD7CE45723564B59A915FC3B9D207732"/>
    <w:rsid w:val="008055AE"/>
  </w:style>
  <w:style w:type="paragraph" w:customStyle="1" w:styleId="A4A0F7EE653747F295D457AE042CA8AC">
    <w:name w:val="A4A0F7EE653747F295D457AE042CA8AC"/>
    <w:rsid w:val="008055AE"/>
  </w:style>
  <w:style w:type="paragraph" w:customStyle="1" w:styleId="8843D5541163486E8E6546A72DBC0B9D">
    <w:name w:val="8843D5541163486E8E6546A72DBC0B9D"/>
    <w:rsid w:val="008055AE"/>
  </w:style>
  <w:style w:type="paragraph" w:customStyle="1" w:styleId="9B79EC851DB24EE4B2328A40341F35E9">
    <w:name w:val="9B79EC851DB24EE4B2328A40341F35E9"/>
    <w:rsid w:val="008055AE"/>
  </w:style>
  <w:style w:type="paragraph" w:customStyle="1" w:styleId="CD402F3E11B44FC79689981644CE7011">
    <w:name w:val="CD402F3E11B44FC79689981644CE7011"/>
    <w:rsid w:val="008055AE"/>
  </w:style>
  <w:style w:type="paragraph" w:customStyle="1" w:styleId="42723E0BC2F24B08A2CAC61A609594A9">
    <w:name w:val="42723E0BC2F24B08A2CAC61A609594A9"/>
    <w:rsid w:val="008055AE"/>
  </w:style>
  <w:style w:type="paragraph" w:customStyle="1" w:styleId="66FC8EE6A97544C9B5176181FCE8E9C7">
    <w:name w:val="66FC8EE6A97544C9B5176181FCE8E9C7"/>
    <w:rsid w:val="008055AE"/>
  </w:style>
  <w:style w:type="paragraph" w:customStyle="1" w:styleId="5F6AD15D5D534648B3626EC93DCC6309">
    <w:name w:val="5F6AD15D5D534648B3626EC93DCC6309"/>
    <w:rsid w:val="008055AE"/>
  </w:style>
  <w:style w:type="paragraph" w:customStyle="1" w:styleId="5F3E6CF292644A2D8455AB0F60E3B3E3">
    <w:name w:val="5F3E6CF292644A2D8455AB0F60E3B3E3"/>
    <w:rsid w:val="008055AE"/>
  </w:style>
  <w:style w:type="paragraph" w:customStyle="1" w:styleId="23E371B9F06D45DE8A8EAB8216C7E3A1">
    <w:name w:val="23E371B9F06D45DE8A8EAB8216C7E3A1"/>
    <w:rsid w:val="008055AE"/>
  </w:style>
  <w:style w:type="paragraph" w:customStyle="1" w:styleId="EF5091DAD31041C099B4C22B6D043B13">
    <w:name w:val="EF5091DAD31041C099B4C22B6D043B13"/>
    <w:rsid w:val="008055AE"/>
  </w:style>
  <w:style w:type="paragraph" w:customStyle="1" w:styleId="9207FEE8EA1748429B35E744A5E1EC78">
    <w:name w:val="9207FEE8EA1748429B35E744A5E1EC78"/>
    <w:rsid w:val="008055AE"/>
  </w:style>
  <w:style w:type="paragraph" w:customStyle="1" w:styleId="FF33D7B23EDD4FCD8B40E292AE53CA8D">
    <w:name w:val="FF33D7B23EDD4FCD8B40E292AE53CA8D"/>
    <w:rsid w:val="008055AE"/>
  </w:style>
  <w:style w:type="paragraph" w:customStyle="1" w:styleId="3BEE5D89D2B84D5BB89F865B29A38243">
    <w:name w:val="3BEE5D89D2B84D5BB89F865B29A38243"/>
    <w:rsid w:val="008055AE"/>
  </w:style>
  <w:style w:type="paragraph" w:customStyle="1" w:styleId="E1B9C9DEC6E14DA094DB2A9C2278D1F5">
    <w:name w:val="E1B9C9DEC6E14DA094DB2A9C2278D1F5"/>
    <w:rsid w:val="008055AE"/>
  </w:style>
  <w:style w:type="paragraph" w:customStyle="1" w:styleId="658FA04696ED4B1FB88749F1C1CB6B20">
    <w:name w:val="658FA04696ED4B1FB88749F1C1CB6B20"/>
    <w:rsid w:val="008055AE"/>
  </w:style>
  <w:style w:type="paragraph" w:customStyle="1" w:styleId="8E85890A431947DFB8848A4D2F5613E5">
    <w:name w:val="8E85890A431947DFB8848A4D2F5613E5"/>
    <w:rsid w:val="008055AE"/>
  </w:style>
  <w:style w:type="paragraph" w:customStyle="1" w:styleId="792D5A18CD754C40963ED3BD7F88C9D5">
    <w:name w:val="792D5A18CD754C40963ED3BD7F88C9D5"/>
    <w:rsid w:val="008055AE"/>
  </w:style>
  <w:style w:type="paragraph" w:customStyle="1" w:styleId="5124B7251B7E4AD69F4A705D758CF016">
    <w:name w:val="5124B7251B7E4AD69F4A705D758CF016"/>
    <w:rsid w:val="008055AE"/>
  </w:style>
  <w:style w:type="paragraph" w:customStyle="1" w:styleId="0FD39B8ECCEF4296ADA45585144F444B">
    <w:name w:val="0FD39B8ECCEF4296ADA45585144F444B"/>
    <w:rsid w:val="008055AE"/>
  </w:style>
  <w:style w:type="paragraph" w:customStyle="1" w:styleId="050B0C7B87234D22820A263040AA8D83">
    <w:name w:val="050B0C7B87234D22820A263040AA8D83"/>
    <w:rsid w:val="008055AE"/>
  </w:style>
  <w:style w:type="paragraph" w:customStyle="1" w:styleId="7BBE73FF1F2C4DF39CC57DF863B712BA">
    <w:name w:val="7BBE73FF1F2C4DF39CC57DF863B712BA"/>
    <w:rsid w:val="008055AE"/>
  </w:style>
  <w:style w:type="paragraph" w:customStyle="1" w:styleId="EC55D232B780476887BE09783E38F60C">
    <w:name w:val="EC55D232B780476887BE09783E38F60C"/>
    <w:rsid w:val="008055AE"/>
  </w:style>
  <w:style w:type="paragraph" w:customStyle="1" w:styleId="1176AD5BB94349089173B4DB258D8DD2">
    <w:name w:val="1176AD5BB94349089173B4DB258D8DD2"/>
    <w:rsid w:val="008055AE"/>
  </w:style>
  <w:style w:type="paragraph" w:customStyle="1" w:styleId="CE98374AB20247F9A7EC71B1819002E2">
    <w:name w:val="CE98374AB20247F9A7EC71B1819002E2"/>
    <w:rsid w:val="008055AE"/>
  </w:style>
  <w:style w:type="paragraph" w:customStyle="1" w:styleId="5CDD5E3CF0654A9DB96284B9C79AC9CC">
    <w:name w:val="5CDD5E3CF0654A9DB96284B9C79AC9CC"/>
    <w:rsid w:val="008055AE"/>
  </w:style>
  <w:style w:type="paragraph" w:customStyle="1" w:styleId="E2ACBD9FEEFC412EA0CAC0B182D5BFCE">
    <w:name w:val="E2ACBD9FEEFC412EA0CAC0B182D5BFCE"/>
    <w:rsid w:val="008055AE"/>
  </w:style>
  <w:style w:type="paragraph" w:customStyle="1" w:styleId="0661D882E8164910B47FA68464982CFF">
    <w:name w:val="0661D882E8164910B47FA68464982CFF"/>
    <w:rsid w:val="008055AE"/>
  </w:style>
  <w:style w:type="paragraph" w:customStyle="1" w:styleId="9440D064254C42CD85A7E23B1F4F3997">
    <w:name w:val="9440D064254C42CD85A7E23B1F4F3997"/>
    <w:rsid w:val="008055AE"/>
  </w:style>
  <w:style w:type="paragraph" w:customStyle="1" w:styleId="A13408B21645443DA414A77D60687785">
    <w:name w:val="A13408B21645443DA414A77D60687785"/>
    <w:rsid w:val="008055AE"/>
  </w:style>
  <w:style w:type="paragraph" w:customStyle="1" w:styleId="0417B65AB7AB4C81BB6F3025B31C350A">
    <w:name w:val="0417B65AB7AB4C81BB6F3025B31C350A"/>
    <w:rsid w:val="008055AE"/>
  </w:style>
  <w:style w:type="paragraph" w:customStyle="1" w:styleId="F90BD3A99EEA401FBF2EEB20B088AED2">
    <w:name w:val="F90BD3A99EEA401FBF2EEB20B088AED2"/>
    <w:rsid w:val="008055AE"/>
  </w:style>
  <w:style w:type="paragraph" w:customStyle="1" w:styleId="338370CC4D5545A2BC570969B39285F2">
    <w:name w:val="338370CC4D5545A2BC570969B39285F2"/>
    <w:rsid w:val="008055AE"/>
  </w:style>
  <w:style w:type="paragraph" w:customStyle="1" w:styleId="4D2D535224C44BBA804276406CE9CD86">
    <w:name w:val="4D2D535224C44BBA804276406CE9CD86"/>
    <w:rsid w:val="008055AE"/>
  </w:style>
  <w:style w:type="paragraph" w:customStyle="1" w:styleId="F8EB75C063154C1493018933E4402774">
    <w:name w:val="F8EB75C063154C1493018933E4402774"/>
    <w:rsid w:val="008055AE"/>
  </w:style>
  <w:style w:type="paragraph" w:customStyle="1" w:styleId="E969EA74B3504C86BDC086478F9D2569">
    <w:name w:val="E969EA74B3504C86BDC086478F9D2569"/>
    <w:rsid w:val="008055AE"/>
  </w:style>
  <w:style w:type="paragraph" w:customStyle="1" w:styleId="EA5BB1DC3F7C4A1DA6D0FD0329599706">
    <w:name w:val="EA5BB1DC3F7C4A1DA6D0FD0329599706"/>
    <w:rsid w:val="008055AE"/>
  </w:style>
  <w:style w:type="paragraph" w:customStyle="1" w:styleId="98B4203F9C2A4E8B853D8D1195AB7B53">
    <w:name w:val="98B4203F9C2A4E8B853D8D1195AB7B53"/>
    <w:rsid w:val="008055AE"/>
  </w:style>
  <w:style w:type="paragraph" w:customStyle="1" w:styleId="D13C452EDD4445FBA5D0F40AE7F47579">
    <w:name w:val="D13C452EDD4445FBA5D0F40AE7F47579"/>
    <w:rsid w:val="008055AE"/>
  </w:style>
  <w:style w:type="paragraph" w:customStyle="1" w:styleId="FAEFDD67E1924512AC75072BB54E8B35">
    <w:name w:val="FAEFDD67E1924512AC75072BB54E8B35"/>
    <w:rsid w:val="008055AE"/>
  </w:style>
  <w:style w:type="paragraph" w:customStyle="1" w:styleId="942C6EA00E234B3583D61FD447B49EEF">
    <w:name w:val="942C6EA00E234B3583D61FD447B49EEF"/>
    <w:rsid w:val="008055AE"/>
  </w:style>
  <w:style w:type="paragraph" w:customStyle="1" w:styleId="6E93614520334780A7B365679A33B6A2">
    <w:name w:val="6E93614520334780A7B365679A33B6A2"/>
    <w:rsid w:val="008055AE"/>
  </w:style>
  <w:style w:type="paragraph" w:customStyle="1" w:styleId="805EADDADC7A4919875A24CC3B3B2A6A">
    <w:name w:val="805EADDADC7A4919875A24CC3B3B2A6A"/>
    <w:rsid w:val="008055AE"/>
  </w:style>
  <w:style w:type="paragraph" w:customStyle="1" w:styleId="4CED12AA54574B1A9A8F45EA526B3D61">
    <w:name w:val="4CED12AA54574B1A9A8F45EA526B3D61"/>
    <w:rsid w:val="008055AE"/>
  </w:style>
  <w:style w:type="paragraph" w:customStyle="1" w:styleId="73B9E32CDDE04B0D982121DD2EBDCFD5">
    <w:name w:val="73B9E32CDDE04B0D982121DD2EBDCFD5"/>
    <w:rsid w:val="008055AE"/>
  </w:style>
  <w:style w:type="paragraph" w:customStyle="1" w:styleId="4162817AA46D4CDEAF4A75253968A1FF">
    <w:name w:val="4162817AA46D4CDEAF4A75253968A1FF"/>
    <w:rsid w:val="008055AE"/>
  </w:style>
  <w:style w:type="paragraph" w:customStyle="1" w:styleId="3404490A5750484A8F9794A4E2E61C60">
    <w:name w:val="3404490A5750484A8F9794A4E2E61C60"/>
    <w:rsid w:val="008055AE"/>
  </w:style>
  <w:style w:type="paragraph" w:customStyle="1" w:styleId="D1EB9BEF25A24F2AB3BB8B0B82EE7F06">
    <w:name w:val="D1EB9BEF25A24F2AB3BB8B0B82EE7F06"/>
    <w:rsid w:val="008055AE"/>
  </w:style>
  <w:style w:type="paragraph" w:customStyle="1" w:styleId="70EAFBC9BC2C4BDCA3F2277EDC8FE73E">
    <w:name w:val="70EAFBC9BC2C4BDCA3F2277EDC8FE73E"/>
    <w:rsid w:val="008055AE"/>
  </w:style>
  <w:style w:type="paragraph" w:customStyle="1" w:styleId="6635EAE4B3BE4147B5A8485C47378C5B">
    <w:name w:val="6635EAE4B3BE4147B5A8485C47378C5B"/>
    <w:rsid w:val="008055AE"/>
  </w:style>
  <w:style w:type="paragraph" w:customStyle="1" w:styleId="2C321EECC81D43BF9C60F9ACAA725588">
    <w:name w:val="2C321EECC81D43BF9C60F9ACAA725588"/>
    <w:rsid w:val="008055AE"/>
  </w:style>
  <w:style w:type="paragraph" w:customStyle="1" w:styleId="08796D17F7534DB0BB9677C8B41B7125">
    <w:name w:val="08796D17F7534DB0BB9677C8B41B7125"/>
    <w:rsid w:val="008055AE"/>
  </w:style>
  <w:style w:type="paragraph" w:customStyle="1" w:styleId="2CD7E3A1AA9240E2A84E2530C9704CA3">
    <w:name w:val="2CD7E3A1AA9240E2A84E2530C9704CA3"/>
    <w:rsid w:val="008055AE"/>
  </w:style>
  <w:style w:type="paragraph" w:customStyle="1" w:styleId="06743E996D7F4DB4AAC79872A35EFAE2">
    <w:name w:val="06743E996D7F4DB4AAC79872A35EFAE2"/>
    <w:rsid w:val="008055AE"/>
  </w:style>
  <w:style w:type="paragraph" w:customStyle="1" w:styleId="2F66783692A04E98806586BB1030AE5F">
    <w:name w:val="2F66783692A04E98806586BB1030AE5F"/>
    <w:rsid w:val="008055AE"/>
  </w:style>
  <w:style w:type="paragraph" w:customStyle="1" w:styleId="E6B194E0D77443A18E8701AA2B4D239F">
    <w:name w:val="E6B194E0D77443A18E8701AA2B4D239F"/>
    <w:rsid w:val="008055AE"/>
  </w:style>
  <w:style w:type="paragraph" w:customStyle="1" w:styleId="2D0BE585A94546E2A36876B6B91749DE">
    <w:name w:val="2D0BE585A94546E2A36876B6B91749DE"/>
    <w:rsid w:val="008055AE"/>
  </w:style>
  <w:style w:type="paragraph" w:customStyle="1" w:styleId="58926DC6A5B14F008F523C67413EB50F">
    <w:name w:val="58926DC6A5B14F008F523C67413EB50F"/>
    <w:rsid w:val="008055AE"/>
  </w:style>
  <w:style w:type="paragraph" w:customStyle="1" w:styleId="E8C86B8A429C43B98BC94EA37BE63078">
    <w:name w:val="E8C86B8A429C43B98BC94EA37BE63078"/>
    <w:rsid w:val="008055AE"/>
  </w:style>
  <w:style w:type="paragraph" w:customStyle="1" w:styleId="60684DAE37D54F4AB6B2859EB4F4D1B8">
    <w:name w:val="60684DAE37D54F4AB6B2859EB4F4D1B8"/>
    <w:rsid w:val="008055AE"/>
  </w:style>
  <w:style w:type="paragraph" w:customStyle="1" w:styleId="D185E8F39BA24E529E867C47C7872B44">
    <w:name w:val="D185E8F39BA24E529E867C47C7872B44"/>
    <w:rsid w:val="008055AE"/>
  </w:style>
  <w:style w:type="paragraph" w:customStyle="1" w:styleId="17DA652862EA4E579FB975349ED19DB6">
    <w:name w:val="17DA652862EA4E579FB975349ED19DB6"/>
    <w:rsid w:val="008055AE"/>
  </w:style>
  <w:style w:type="paragraph" w:customStyle="1" w:styleId="82AF1962997C40E28F573F357AD3FCE4">
    <w:name w:val="82AF1962997C40E28F573F357AD3FCE4"/>
    <w:rsid w:val="008055AE"/>
  </w:style>
  <w:style w:type="paragraph" w:customStyle="1" w:styleId="23F2BCC2F59341A98CFCFA49D7850014">
    <w:name w:val="23F2BCC2F59341A98CFCFA49D7850014"/>
    <w:rsid w:val="008055AE"/>
  </w:style>
  <w:style w:type="paragraph" w:customStyle="1" w:styleId="9C6E61BFD1C449D58D7360046DAA0963">
    <w:name w:val="9C6E61BFD1C449D58D7360046DAA0963"/>
    <w:rsid w:val="008055AE"/>
  </w:style>
  <w:style w:type="paragraph" w:customStyle="1" w:styleId="6B2E2C03F6864305AD4320AD2A77ABF7">
    <w:name w:val="6B2E2C03F6864305AD4320AD2A77ABF7"/>
    <w:rsid w:val="008055AE"/>
  </w:style>
  <w:style w:type="paragraph" w:customStyle="1" w:styleId="FA63F232C42845558B309CE1EEFC6585">
    <w:name w:val="FA63F232C42845558B309CE1EEFC6585"/>
    <w:rsid w:val="008055AE"/>
  </w:style>
  <w:style w:type="paragraph" w:customStyle="1" w:styleId="BA86D7927CDC45A8829F02AC9D82B982">
    <w:name w:val="BA86D7927CDC45A8829F02AC9D82B982"/>
    <w:rsid w:val="008055AE"/>
  </w:style>
  <w:style w:type="paragraph" w:customStyle="1" w:styleId="A85384E7389B4C2C9CFB232D798B9BFB">
    <w:name w:val="A85384E7389B4C2C9CFB232D798B9BFB"/>
    <w:rsid w:val="008055AE"/>
  </w:style>
  <w:style w:type="paragraph" w:customStyle="1" w:styleId="DF40AB853A04421286EEE237981637A9">
    <w:name w:val="DF40AB853A04421286EEE237981637A9"/>
    <w:rsid w:val="008055AE"/>
  </w:style>
  <w:style w:type="paragraph" w:customStyle="1" w:styleId="8CBA6FBAE1A74FC2A41FFCC9B4C08DBC">
    <w:name w:val="8CBA6FBAE1A74FC2A41FFCC9B4C08DBC"/>
    <w:rsid w:val="008055AE"/>
  </w:style>
  <w:style w:type="paragraph" w:customStyle="1" w:styleId="FC7B96539F0F430D80A3DEDB78811502">
    <w:name w:val="FC7B96539F0F430D80A3DEDB78811502"/>
    <w:rsid w:val="008055AE"/>
  </w:style>
  <w:style w:type="paragraph" w:customStyle="1" w:styleId="8A57FB034B15408AA08858342234C1C0">
    <w:name w:val="8A57FB034B15408AA08858342234C1C0"/>
    <w:rsid w:val="008055AE"/>
  </w:style>
  <w:style w:type="paragraph" w:customStyle="1" w:styleId="814F3DAB94204D6893FF8C6B0BAAC2B6">
    <w:name w:val="814F3DAB94204D6893FF8C6B0BAAC2B6"/>
    <w:rsid w:val="008055AE"/>
  </w:style>
  <w:style w:type="paragraph" w:customStyle="1" w:styleId="702723C8233E4B5187135F89BF41AF7E">
    <w:name w:val="702723C8233E4B5187135F89BF41AF7E"/>
    <w:rsid w:val="008055AE"/>
  </w:style>
  <w:style w:type="paragraph" w:customStyle="1" w:styleId="9F9F94E53CAA407C885B4D9C762CAA06">
    <w:name w:val="9F9F94E53CAA407C885B4D9C762CAA06"/>
    <w:rsid w:val="008055AE"/>
  </w:style>
  <w:style w:type="paragraph" w:customStyle="1" w:styleId="7F3E317CDB984453B4A29FFE9CA03F01">
    <w:name w:val="7F3E317CDB984453B4A29FFE9CA03F01"/>
    <w:rsid w:val="008055AE"/>
  </w:style>
  <w:style w:type="paragraph" w:customStyle="1" w:styleId="1CA5394B6A164B5EA3FAD23925E7E706">
    <w:name w:val="1CA5394B6A164B5EA3FAD23925E7E706"/>
    <w:rsid w:val="008055AE"/>
  </w:style>
  <w:style w:type="paragraph" w:customStyle="1" w:styleId="D64E2340AE304BDC83FD8DC49636D341">
    <w:name w:val="D64E2340AE304BDC83FD8DC49636D341"/>
    <w:rsid w:val="008055AE"/>
  </w:style>
  <w:style w:type="paragraph" w:customStyle="1" w:styleId="A0727187E4334987AC9552FBBEF8B2DC">
    <w:name w:val="A0727187E4334987AC9552FBBEF8B2DC"/>
    <w:rsid w:val="008055AE"/>
  </w:style>
  <w:style w:type="paragraph" w:customStyle="1" w:styleId="8FC30891E2174A4DA78F12D80AC548C6">
    <w:name w:val="8FC30891E2174A4DA78F12D80AC548C6"/>
    <w:rsid w:val="008055AE"/>
  </w:style>
  <w:style w:type="paragraph" w:customStyle="1" w:styleId="2AC4A27D334D454A9791FDAA0647E0B3">
    <w:name w:val="2AC4A27D334D454A9791FDAA0647E0B3"/>
    <w:rsid w:val="008055AE"/>
  </w:style>
  <w:style w:type="paragraph" w:customStyle="1" w:styleId="E8EE7126259F4955BA1EBD32A2714B2B">
    <w:name w:val="E8EE7126259F4955BA1EBD32A2714B2B"/>
    <w:rsid w:val="008055AE"/>
  </w:style>
  <w:style w:type="paragraph" w:customStyle="1" w:styleId="14318B33E5F24583A6026898A8FEC5B0">
    <w:name w:val="14318B33E5F24583A6026898A8FEC5B0"/>
    <w:rsid w:val="008055AE"/>
  </w:style>
  <w:style w:type="paragraph" w:customStyle="1" w:styleId="CCC9E2EE708D4A6EA29D06CC9818F4A5">
    <w:name w:val="CCC9E2EE708D4A6EA29D06CC9818F4A5"/>
    <w:rsid w:val="008055AE"/>
  </w:style>
  <w:style w:type="paragraph" w:customStyle="1" w:styleId="C702B7FA7A60460880D1FD5F3931B044">
    <w:name w:val="C702B7FA7A60460880D1FD5F3931B044"/>
    <w:rsid w:val="008055AE"/>
  </w:style>
  <w:style w:type="paragraph" w:customStyle="1" w:styleId="291E6B72E4C04A8FA7255A1C0068AA42">
    <w:name w:val="291E6B72E4C04A8FA7255A1C0068AA42"/>
    <w:rsid w:val="008055AE"/>
  </w:style>
  <w:style w:type="paragraph" w:customStyle="1" w:styleId="507D775C79F548AC8F0579117712992D">
    <w:name w:val="507D775C79F548AC8F0579117712992D"/>
    <w:rsid w:val="008055AE"/>
  </w:style>
  <w:style w:type="paragraph" w:customStyle="1" w:styleId="5C4412BB73B84B759FA589F38E3567A8">
    <w:name w:val="5C4412BB73B84B759FA589F38E3567A8"/>
    <w:rsid w:val="008055AE"/>
  </w:style>
  <w:style w:type="paragraph" w:customStyle="1" w:styleId="914480244EE1435B89110DE57291BC73">
    <w:name w:val="914480244EE1435B89110DE57291BC73"/>
    <w:rsid w:val="008055AE"/>
  </w:style>
  <w:style w:type="paragraph" w:customStyle="1" w:styleId="7EAF38953E724730B75754670CF06A45">
    <w:name w:val="7EAF38953E724730B75754670CF06A45"/>
    <w:rsid w:val="008055AE"/>
  </w:style>
  <w:style w:type="paragraph" w:customStyle="1" w:styleId="5614025DD2804EEBB29C6C829816253E">
    <w:name w:val="5614025DD2804EEBB29C6C829816253E"/>
    <w:rsid w:val="008055AE"/>
  </w:style>
  <w:style w:type="paragraph" w:customStyle="1" w:styleId="33D818BF2C734990BBFC5A7D26623171">
    <w:name w:val="33D818BF2C734990BBFC5A7D26623171"/>
    <w:rsid w:val="008055AE"/>
  </w:style>
  <w:style w:type="paragraph" w:customStyle="1" w:styleId="BBE1A6D21020433AB5FC5FD3914700BB">
    <w:name w:val="BBE1A6D21020433AB5FC5FD3914700BB"/>
    <w:rsid w:val="008055AE"/>
  </w:style>
  <w:style w:type="paragraph" w:customStyle="1" w:styleId="C74944C56BD24BF5BFE40C9473355E1D">
    <w:name w:val="C74944C56BD24BF5BFE40C9473355E1D"/>
    <w:rsid w:val="008055AE"/>
  </w:style>
  <w:style w:type="paragraph" w:customStyle="1" w:styleId="CA24182327134EC19179860BC1825AFA">
    <w:name w:val="CA24182327134EC19179860BC1825AFA"/>
    <w:rsid w:val="008055AE"/>
  </w:style>
  <w:style w:type="paragraph" w:customStyle="1" w:styleId="44C15E88213E4850B269699C5BB0A877">
    <w:name w:val="44C15E88213E4850B269699C5BB0A877"/>
    <w:rsid w:val="008055AE"/>
  </w:style>
  <w:style w:type="paragraph" w:customStyle="1" w:styleId="E4CA8C23E8C44E529F159932F630C08D">
    <w:name w:val="E4CA8C23E8C44E529F159932F630C08D"/>
    <w:rsid w:val="008055AE"/>
  </w:style>
  <w:style w:type="paragraph" w:customStyle="1" w:styleId="A87CA17B420B4FB5B1F2756B6A7173F6">
    <w:name w:val="A87CA17B420B4FB5B1F2756B6A7173F6"/>
    <w:rsid w:val="008055AE"/>
  </w:style>
  <w:style w:type="paragraph" w:customStyle="1" w:styleId="06D9DC9A9CAA4B3D8A58403306DD1B9C">
    <w:name w:val="06D9DC9A9CAA4B3D8A58403306DD1B9C"/>
    <w:rsid w:val="008055AE"/>
  </w:style>
  <w:style w:type="paragraph" w:customStyle="1" w:styleId="9436AEEF2478447C974574675E2BE44F">
    <w:name w:val="9436AEEF2478447C974574675E2BE44F"/>
    <w:rsid w:val="008055AE"/>
  </w:style>
  <w:style w:type="paragraph" w:customStyle="1" w:styleId="AB1E463E06A348638BFC3262B5E927CA">
    <w:name w:val="AB1E463E06A348638BFC3262B5E927CA"/>
    <w:rsid w:val="008055AE"/>
  </w:style>
  <w:style w:type="paragraph" w:customStyle="1" w:styleId="1DDB0E3B64A64AC49A8DA4B605DC229F">
    <w:name w:val="1DDB0E3B64A64AC49A8DA4B605DC229F"/>
    <w:rsid w:val="008055AE"/>
  </w:style>
  <w:style w:type="paragraph" w:customStyle="1" w:styleId="476682F6764D4A9DA4A411EC615F0DD8">
    <w:name w:val="476682F6764D4A9DA4A411EC615F0DD8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EA2B8982B02496DA0C8801DCE60C7A12">
    <w:name w:val="1EA2B8982B02496DA0C8801DCE60C7A1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9600EBF7C9B4DDAA9327A5B0749F5762">
    <w:name w:val="69600EBF7C9B4DDAA9327A5B0749F576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7D702BFBE29418AA1937A67C49E811F2">
    <w:name w:val="D7D702BFBE29418AA1937A67C49E811F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BF2C95D0C704B10ABD75B9B0C0C01C82">
    <w:name w:val="1BF2C95D0C704B10ABD75B9B0C0C01C8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C28233F066C49FBA0485C8DDAA669C42">
    <w:name w:val="1C28233F066C49FBA0485C8DDAA669C4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C83F933114748BB87390E1ED741CBDA2">
    <w:name w:val="7C83F933114748BB87390E1ED741CBDA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F87AFDE6AB44B31B082BB0F951FBB4C2">
    <w:name w:val="2F87AFDE6AB44B31B082BB0F951FBB4C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A709C1EA3534BC8A19BBBB0BC708ECE2">
    <w:name w:val="2A709C1EA3534BC8A19BBBB0BC708ECE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8C7CFF46A59470280BE024895D05F482">
    <w:name w:val="68C7CFF46A59470280BE024895D05F48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978D4027C254DF48D47ECA16748CB562">
    <w:name w:val="F978D4027C254DF48D47ECA16748CB56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3414D0D91EB46AA871650B0CF59DDA92">
    <w:name w:val="23414D0D91EB46AA871650B0CF59DDA9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D240C9796E44C4E9CB5EE11D0C1E6F52">
    <w:name w:val="AD240C9796E44C4E9CB5EE11D0C1E6F5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5B5774B51AB4D29BA2DBF27E7775D1A2">
    <w:name w:val="D5B5774B51AB4D29BA2DBF27E7775D1A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18106FEABBB47FE8314B082258F0D242">
    <w:name w:val="318106FEABBB47FE8314B082258F0D24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AD43B36CF434297BB0A4A05C40FDDB62">
    <w:name w:val="EAD43B36CF434297BB0A4A05C40FDDB6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320D94E45B04950899BB09A63C2D7A62">
    <w:name w:val="4320D94E45B04950899BB09A63C2D7A6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6F901BC33EE466A93F1AB2B2BADA70F2">
    <w:name w:val="06F901BC33EE466A93F1AB2B2BADA70F2"/>
    <w:rsid w:val="0041417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541576640F9440CB0312ECA3FBFD29E">
    <w:name w:val="9541576640F9440CB0312ECA3FBFD29E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0E6241100284A7EAC87E97BF61E6F541">
    <w:name w:val="60E6241100284A7EAC87E97BF61E6F54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7571E077DFE64D109E88CA77DD19F9A61">
    <w:name w:val="7571E077DFE64D109E88CA77DD19F9A6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3B6C8926542F49ABA757065EA1A5FE781">
    <w:name w:val="3B6C8926542F49ABA757065EA1A5FE78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A3BFA72E4B64E0FB92F7A15C66F28B41">
    <w:name w:val="8A3BFA72E4B64E0FB92F7A15C66F28B4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6DBDB2A2827F45C28F576DE32EB4E7A21">
    <w:name w:val="6DBDB2A2827F45C28F576DE32EB4E7A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867C17215D84AE09F90A49058AB65F4">
    <w:name w:val="E867C17215D84AE09F90A49058AB65F4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678F48F07D5F49B5873DA7B152D81A491">
    <w:name w:val="678F48F07D5F49B5873DA7B152D81A4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86F4BF027C54696AB6BE1910353CAA4">
    <w:name w:val="886F4BF027C54696AB6BE1910353CAA4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A24803DD84F4DDBAE5A6F19091EB4801">
    <w:name w:val="8A24803DD84F4DDBAE5A6F19091EB48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6F381EF670945F3B99E24875CBFA6E91">
    <w:name w:val="86F381EF670945F3B99E24875CBFA6E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F243BCFC09448E3BBA7941B5B56A7FE1">
    <w:name w:val="DF243BCFC09448E3BBA7941B5B56A7F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8B742188A1141C3BF31F6376F270AFD1">
    <w:name w:val="C8B742188A1141C3BF31F6376F270AF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8E72C88CD2C4F72B7BC0330601662E21">
    <w:name w:val="38E72C88CD2C4F72B7BC0330601662E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AD0A316E1E14B6A87CEC104F2EE19AA1">
    <w:name w:val="7AD0A316E1E14B6A87CEC104F2EE19A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EB2FF9AE4B84C1A90324A30F117648F1">
    <w:name w:val="AEB2FF9AE4B84C1A90324A30F117648F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96B92BF87F1F492D8F6ADD6561DC37DC1">
    <w:name w:val="96B92BF87F1F492D8F6ADD6561DC37DC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A8922C9C59B94A86B5960DE5BD275FED1">
    <w:name w:val="A8922C9C59B94A86B5960DE5BD275FED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DB26131D38C44208F3BAC670E1F30BA1">
    <w:name w:val="EDB26131D38C44208F3BAC670E1F30BA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31726F8D2EA43F180960F6EBD689C081">
    <w:name w:val="831726F8D2EA43F180960F6EBD689C08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657534BDCD7E41C483F73BDD5ABB50C31">
    <w:name w:val="657534BDCD7E41C483F73BDD5ABB50C3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D04A6DB47CBC47ACB3500FB2B414D3A21">
    <w:name w:val="D04A6DB47CBC47ACB3500FB2B414D3A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123B7EB104CB402280ACBC1CD94B519B1">
    <w:name w:val="123B7EB104CB402280ACBC1CD94B519B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D7A18D2A139B47BAB3D192227E698F321">
    <w:name w:val="D7A18D2A139B47BAB3D192227E698F3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6AAEBACF8BB44F8B5F9D37FB3C73A3E1">
    <w:name w:val="86AAEBACF8BB44F8B5F9D37FB3C73A3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7CE8CF4E7EA4F62B008960CE11C46D91">
    <w:name w:val="77CE8CF4E7EA4F62B008960CE11C46D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5B6F2DE36D74A69AC29B10552801E081">
    <w:name w:val="B5B6F2DE36D74A69AC29B10552801E0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F327BDB62B94740A2E289365152E4D21">
    <w:name w:val="7F327BDB62B94740A2E289365152E4D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0DFC6AA8F524FDB907DC03E344F03911">
    <w:name w:val="B0DFC6AA8F524FDB907DC03E344F039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04D1066467C4A2F8D6F61B89559DF581">
    <w:name w:val="404D1066467C4A2F8D6F61B89559DF58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DC76774A82BF465CB94BCA6867A1D7521">
    <w:name w:val="DC76774A82BF465CB94BCA6867A1D75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62D56C4539DA49E58D6FBC37190D6D591">
    <w:name w:val="62D56C4539DA49E58D6FBC37190D6D5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D8BD24BAB98E4E4EAE6DCB248AC3D6621">
    <w:name w:val="D8BD24BAB98E4E4EAE6DCB248AC3D66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26B62CA38228407D8ED9EA9B587E83441">
    <w:name w:val="26B62CA38228407D8ED9EA9B587E8344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B82C3971A35F46928197D16B7F0A22351">
    <w:name w:val="B82C3971A35F46928197D16B7F0A2235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35903EF02110449FB5073EBA0676CC231">
    <w:name w:val="35903EF02110449FB5073EBA0676CC23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3B2FECCD3F94DE398E5B0816EE2EC7E1">
    <w:name w:val="53B2FECCD3F94DE398E5B0816EE2EC7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A2B034B243B746CFB2B59EE8433E6D101">
    <w:name w:val="A2B034B243B746CFB2B59EE8433E6D1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58F4CEA3176473FA194DAC5871F04071">
    <w:name w:val="C58F4CEA3176473FA194DAC5871F040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6BA4FD7D46A48FBB3C5950E993330451">
    <w:name w:val="06BA4FD7D46A48FBB3C5950E9933304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80B7CB0BB3E432391314B8D02C66EA71">
    <w:name w:val="380B7CB0BB3E432391314B8D02C66EA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66F6F0BB9FC4A709B8CC5DBC9D70E251">
    <w:name w:val="266F6F0BB9FC4A709B8CC5DBC9D70E2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6621101AD4343818B411580EE88619C1">
    <w:name w:val="A6621101AD4343818B411580EE88619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D9D2084B681452FA32747DDB5E76FE51">
    <w:name w:val="DD9D2084B681452FA32747DDB5E76FE5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9385A0575D3445A8563F74A6F35A8D91">
    <w:name w:val="E9385A0575D3445A8563F74A6F35A8D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2D553324B424203A49DF2F04F3D49221">
    <w:name w:val="E2D553324B424203A49DF2F04F3D492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607E5CE8CB294E16B522172B0AB5A06E1">
    <w:name w:val="607E5CE8CB294E16B522172B0AB5A06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943C20F934D344A295B4AE3EC47BAA701">
    <w:name w:val="943C20F934D344A295B4AE3EC47BAA70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A9C6CDE6E0064F81AF1020B877C79E7B1">
    <w:name w:val="A9C6CDE6E0064F81AF1020B877C79E7B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007421B3B71C4969BA9E63A8356692501">
    <w:name w:val="007421B3B71C4969BA9E63A835669250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79CEB6F51EA74B35BE37FEB4B36876391">
    <w:name w:val="79CEB6F51EA74B35BE37FEB4B368763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1903DEBD7DB846EEBA4844FA88FCC6151">
    <w:name w:val="1903DEBD7DB846EEBA4844FA88FCC61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0D8062EDEF74D528CBB5A9FB191443B1">
    <w:name w:val="A0D8062EDEF74D528CBB5A9FB191443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F46A4414A1746039FA8AC729F079EF41">
    <w:name w:val="3F46A4414A1746039FA8AC729F079EF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81894B72F604088801F17E1BDCE0D761">
    <w:name w:val="381894B72F604088801F17E1BDCE0D7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30F910D4C1E4E598139B141A19CDE081">
    <w:name w:val="B30F910D4C1E4E598139B141A19CDE0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6246EC5CB1047B4BE8A61A751D8BE181">
    <w:name w:val="76246EC5CB1047B4BE8A61A751D8BE1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C907155A0754D529158B09C89D777C11">
    <w:name w:val="9C907155A0754D529158B09C89D777C1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BDCDBAB6C0D424EAEBCBEEDD31ED08E1">
    <w:name w:val="8BDCDBAB6C0D424EAEBCBEEDD31ED08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15DB94DA9BF24FB1B58B398E0839318B1">
    <w:name w:val="15DB94DA9BF24FB1B58B398E0839318B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BCCB20E39614FF99CBDA6EC3EE7161E1">
    <w:name w:val="5BCCB20E39614FF99CBDA6EC3EE7161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4F5ED3942EC343A79A8AADBC52F923E71">
    <w:name w:val="4F5ED3942EC343A79A8AADBC52F923E7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7AE540B090384597A3BF60FFDE9F95FF1">
    <w:name w:val="7AE540B090384597A3BF60FFDE9F95FF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B2BFBA13BFAF45B2B98DF388BC12F38E1">
    <w:name w:val="B2BFBA13BFAF45B2B98DF388BC12F38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321524989FE14907815D39662AEF3CCE1">
    <w:name w:val="321524989FE14907815D39662AEF3CC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BCF9C38EB6754F83A775284D7BD73D1E1">
    <w:name w:val="BCF9C38EB6754F83A775284D7BD73D1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EB8B8BB172844D39851A32FF974EC241">
    <w:name w:val="6EB8B8BB172844D39851A32FF974EC2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0A1FE3B7516485CAFA1A0F2E3B413181">
    <w:name w:val="00A1FE3B7516485CAFA1A0F2E3B4131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94A58C4E9A1458E9FFED3550B83E7251">
    <w:name w:val="B94A58C4E9A1458E9FFED3550B83E72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E14C31FC78E4DA38A31D670144BAB781">
    <w:name w:val="DE14C31FC78E4DA38A31D670144BAB7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395E98CA91346C8A09EE002E4AE13421">
    <w:name w:val="4395E98CA91346C8A09EE002E4AE134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0388B4C122D4270984669229C231F2D1">
    <w:name w:val="F0388B4C122D4270984669229C231F2D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9A7AEBA5B614A7F8F1A8D0DD19B2FE91">
    <w:name w:val="E9A7AEBA5B614A7F8F1A8D0DD19B2FE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73DD351F7114F90B6914C8B790A5B6B1">
    <w:name w:val="573DD351F7114F90B6914C8B790A5B6B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11EB04762DF24D5A82BE50796356D5521">
    <w:name w:val="11EB04762DF24D5A82BE50796356D55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71BFFE7D3C68419C88D4FACE87F4FBCB1">
    <w:name w:val="71BFFE7D3C68419C88D4FACE87F4FBCB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0C51FDD3B9E3480E9541A350D72864C71">
    <w:name w:val="0C51FDD3B9E3480E9541A350D72864C7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99BA83CD2DC44163AD787B63052F744D1">
    <w:name w:val="99BA83CD2DC44163AD787B63052F744D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7684AD9A39F4D4DA5121582B9B8BA801">
    <w:name w:val="87684AD9A39F4D4DA5121582B9B8BA80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90AE476CC3634FE9AE4BEC4964C4678C1">
    <w:name w:val="90AE476CC3634FE9AE4BEC4964C4678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E7725BCAFEE49009BE934E7CB4125D51">
    <w:name w:val="DE7725BCAFEE49009BE934E7CB4125D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EFB9DFDC566469090AD8BB18F2DFA161">
    <w:name w:val="4EFB9DFDC566469090AD8BB18F2DFA1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DC4DD8A19164970A65656F641849F761">
    <w:name w:val="0DC4DD8A19164970A65656F641849F7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90DBF1F40C0451EAB54B849D1F1288F1">
    <w:name w:val="190DBF1F40C0451EAB54B849D1F1288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1EA8E667AD74C219D5E82020F5EB1081">
    <w:name w:val="11EA8E667AD74C219D5E82020F5EB10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455FB9ABF8246C8A4D7DF67ED979DC11">
    <w:name w:val="1455FB9ABF8246C8A4D7DF67ED979DC1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BAFF21A7EE60487A8E77205B4F34FDB91">
    <w:name w:val="BAFF21A7EE60487A8E77205B4F34FDB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E095112B98E44EEB6CBE79FD97959971">
    <w:name w:val="5E095112B98E44EEB6CBE79FD9795997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CB30E11FC69446F081898A0C2BF9A9071">
    <w:name w:val="CB30E11FC69446F081898A0C2BF9A907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2BC626EB94E948F697E471D0C26B8E911">
    <w:name w:val="2BC626EB94E948F697E471D0C26B8E91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4DF5FC278D4D414ABE3697990211ED7E1">
    <w:name w:val="4DF5FC278D4D414ABE3697990211ED7E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A8985B6AB670466891290A257CC0726A1">
    <w:name w:val="A8985B6AB670466891290A257CC0726A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DFA8AAE88AC4BF3BD12E0891D47BCF41">
    <w:name w:val="EDFA8AAE88AC4BF3BD12E0891D47BCF4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DCAC5B2C44AF497CB0A3124B415147EA1">
    <w:name w:val="DCAC5B2C44AF497CB0A3124B415147E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6A4D76B03FC49348F4A7E62FDBA85171">
    <w:name w:val="26A4D76B03FC49348F4A7E62FDBA851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8A455235D2C4115998170596A415A8F1">
    <w:name w:val="68A455235D2C4115998170596A415A8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7BAACAA51724816A97A3A09B987CA7D1">
    <w:name w:val="F7BAACAA51724816A97A3A09B987CA7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96BF9157360470BB41A415BBFD38D091">
    <w:name w:val="596BF9157360470BB41A415BBFD38D0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F80500679DD460A8F8E64475074E3C51">
    <w:name w:val="CF80500679DD460A8F8E64475074E3C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A7FE15828714C8889375766B5FDD0691">
    <w:name w:val="DA7FE15828714C8889375766B5FDD06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D64C61CC8DE4B40853E4CEC90162FEC1">
    <w:name w:val="5D64C61CC8DE4B40853E4CEC90162FEC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1C853959DCEC42ECBEBF7F06358BF2A91">
    <w:name w:val="1C853959DCEC42ECBEBF7F06358BF2A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332B4CBBA1D244A8B044C34BE2E873731">
    <w:name w:val="332B4CBBA1D244A8B044C34BE2E87373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9759A6BC78774680ABDD4C611BE3C5301">
    <w:name w:val="9759A6BC78774680ABDD4C611BE3C530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E807840BA253477C8EB772E6DBC7E6861">
    <w:name w:val="E807840BA253477C8EB772E6DBC7E686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66C6E349337A4150A5017D3E9EF824B21">
    <w:name w:val="66C6E349337A4150A5017D3E9EF824B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ADE301DE9E6E42629982EBEAB5796EAC1">
    <w:name w:val="ADE301DE9E6E42629982EBEAB5796EAC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8536D111483D415796375D747700665A1">
    <w:name w:val="8536D111483D415796375D747700665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682AAC0354A4039977865C4978FDC6D1">
    <w:name w:val="7682AAC0354A4039977865C4978FDC6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878A23E5286433595FAD27AE8A63FE11">
    <w:name w:val="C878A23E5286433595FAD27AE8A63FE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A5817A30E8D481CA4BDE1FBA9F4485D1">
    <w:name w:val="AA5817A30E8D481CA4BDE1FBA9F4485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330789DCFC34D438E60282FAA53E4A91">
    <w:name w:val="A330789DCFC34D438E60282FAA53E4A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404DAF5D45148E68BC1DA4E9790E4171">
    <w:name w:val="0404DAF5D45148E68BC1DA4E9790E41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AB4D92D03844FC78CBBCAB5EED9B3781">
    <w:name w:val="AAB4D92D03844FC78CBBCAB5EED9B378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0D957A21FA9846EBA0C9382AF37AFAE41">
    <w:name w:val="0D957A21FA9846EBA0C9382AF37AFAE4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2A6F5B2B972E4CE598F7D6000B1585D61">
    <w:name w:val="2A6F5B2B972E4CE598F7D6000B1585D6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2E6BDAA65DAB4599823EEDBBAEA91EB21">
    <w:name w:val="2E6BDAA65DAB4599823EEDBBAEA91EB2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0634027F9A54CB2B84C6A82DB7D47611">
    <w:name w:val="50634027F9A54CB2B84C6A82DB7D4761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920B3277D48E405394C6E4085B134C141">
    <w:name w:val="920B3277D48E405394C6E4085B134C14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587F2E52AD7449C494D86D3FFDFA30891">
    <w:name w:val="587F2E52AD7449C494D86D3FFDFA3089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BFAD315E5CD34DD2ACB700C54CB2E05C1">
    <w:name w:val="BFAD315E5CD34DD2ACB700C54CB2E05C1"/>
    <w:rsid w:val="00414173"/>
    <w:pPr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kern w:val="24"/>
      <w:sz w:val="23"/>
      <w:szCs w:val="23"/>
    </w:rPr>
  </w:style>
  <w:style w:type="paragraph" w:customStyle="1" w:styleId="2C6185471BAC437BAC584B3CEF022B151">
    <w:name w:val="2C6185471BAC437BAC584B3CEF022B1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2B94520BDBD4691AC5FE89815ED8A301">
    <w:name w:val="22B94520BDBD4691AC5FE89815ED8A3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DBC1FCFBD6546AA923E5D850869E8781">
    <w:name w:val="4DBC1FCFBD6546AA923E5D850869E87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8BA1C148AB34DBAA6E539B6E8458B6D1">
    <w:name w:val="58BA1C148AB34DBAA6E539B6E8458B6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BE29E6E69D04F428E24076E4B1444771">
    <w:name w:val="2BE29E6E69D04F428E24076E4B14447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B54FB62B453475FB1744DE4A4753661">
    <w:name w:val="4B54FB62B453475FB1744DE4A47536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60532924DA6482EB4C01D739D6223341">
    <w:name w:val="C60532924DA6482EB4C01D739D62233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DFBD677C9BF4152B354299BA6DDCB201">
    <w:name w:val="FDFBD677C9BF4152B354299BA6DDCB2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1C063EC814C4F2093DDF77CD0D66C2C1">
    <w:name w:val="41C063EC814C4F2093DDF77CD0D66C2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A23DA2B7E4049EAB22D2A7D1125499E1">
    <w:name w:val="8A23DA2B7E4049EAB22D2A7D1125499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482FF6F46D14D0A80CB7B33B30BD8682">
    <w:name w:val="E482FF6F46D14D0A80CB7B33B30BD8682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BD592C1994F406CA3B65284E9DA40661">
    <w:name w:val="3BD592C1994F406CA3B65284E9DA406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27B6EAFBC1F468681C779D75E4820041">
    <w:name w:val="F27B6EAFBC1F468681C779D75E48200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DB14093C67C42D398CEEB7DD6BC48F61">
    <w:name w:val="7DB14093C67C42D398CEEB7DD6BC48F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661372A5619485A8667ECD356662A8F1">
    <w:name w:val="6661372A5619485A8667ECD356662A8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B4CF3D58CF1401BBF8733E56F4FB7D91">
    <w:name w:val="4B4CF3D58CF1401BBF8733E56F4FB7D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D1913435C284B0A8AB0FE43E2BBE8341">
    <w:name w:val="3D1913435C284B0A8AB0FE43E2BBE83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6CD2A40FC7B4120AEBDD3BE64E283991">
    <w:name w:val="46CD2A40FC7B4120AEBDD3BE64E2839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F0FF6A39DE649E3AA21159FA7291C551">
    <w:name w:val="8F0FF6A39DE649E3AA21159FA7291C5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642508BBAB0404BBFE9307C10C3AEAC1">
    <w:name w:val="5642508BBAB0404BBFE9307C10C3AEA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083AF3E64064D1AA9EE458EF8E3E3E41">
    <w:name w:val="6083AF3E64064D1AA9EE458EF8E3E3E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5B0FB3728474530A19A9DA972C6413D1">
    <w:name w:val="85B0FB3728474530A19A9DA972C6413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DA32E1362BE47899A28BAA4EFF519151">
    <w:name w:val="8DA32E1362BE47899A28BAA4EFF5191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1B88B1170AF4F5FA7E6E332CFB292491">
    <w:name w:val="11B88B1170AF4F5FA7E6E332CFB2924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84BB754EAB44C8686EB9CC0E849A3CD1">
    <w:name w:val="D84BB754EAB44C8686EB9CC0E849A3C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8272B55AE4845A98C49BE0ECA0E590A1">
    <w:name w:val="28272B55AE4845A98C49BE0ECA0E590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DBEA6E20BAA4EEFBB5C06258985AAD21">
    <w:name w:val="ADBEA6E20BAA4EEFBB5C06258985AAD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35E58B5476C48158E6C7F72EAD0D3691">
    <w:name w:val="235E58B5476C48158E6C7F72EAD0D36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23AC3A4954C4D89AA1CF51664069B2D1">
    <w:name w:val="423AC3A4954C4D89AA1CF51664069B2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38D31EDF77C422C8AC19E3C73DB78C61">
    <w:name w:val="038D31EDF77C422C8AC19E3C73DB78C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0B7320426DC4EFB8238F3DCE27F7F101">
    <w:name w:val="10B7320426DC4EFB8238F3DCE27F7F1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FC08266D87741259437B02C162063D81">
    <w:name w:val="8FC08266D87741259437B02C162063D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22634A6DB1142AA8DDEC830E5CFC9621">
    <w:name w:val="422634A6DB1142AA8DDEC830E5CFC96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1414CED8E714324ADC5FCC2DC4812BF1">
    <w:name w:val="71414CED8E714324ADC5FCC2DC4812B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A6F06B82A634896BAF36EE8D604FD971">
    <w:name w:val="0A6F06B82A634896BAF36EE8D604FD9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38F851A52A64C19A8899D024C0D74251">
    <w:name w:val="738F851A52A64C19A8899D024C0D742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DC96CB9962B48078B5CEA28E4109CCC1">
    <w:name w:val="5DC96CB9962B48078B5CEA28E4109CC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AD5BB2398FB44FA96EA1B774516B2911">
    <w:name w:val="7AD5BB2398FB44FA96EA1B774516B29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F5515BD52F54E92B653DF9A685821021">
    <w:name w:val="5F5515BD52F54E92B653DF9A6858210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78BC796BA144EADA3E4F7CE7053E7E51">
    <w:name w:val="F78BC796BA144EADA3E4F7CE7053E7E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AEE405A53424EDAA4979410652B88511">
    <w:name w:val="0AEE405A53424EDAA4979410652B885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B060C97C67242CB86B51A0CB8A162BC1">
    <w:name w:val="BB060C97C67242CB86B51A0CB8A162B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3C2F2321D7F4BD590C89F675F5A0B471">
    <w:name w:val="33C2F2321D7F4BD590C89F675F5A0B4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85C9FF44E3A4493A0DD7406670329461">
    <w:name w:val="485C9FF44E3A4493A0DD74066703294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9F3275F11EB4AA199076AC417B0B7D51">
    <w:name w:val="E9F3275F11EB4AA199076AC417B0B7D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7E67B50C0BB4F659B1F4170E982D3B81">
    <w:name w:val="37E67B50C0BB4F659B1F4170E982D3B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90B467F9DBE460A94F59260D00E41D71">
    <w:name w:val="A90B467F9DBE460A94F59260D00E41D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1C75067FB224CB38F0A12420AAFD1C01">
    <w:name w:val="E1C75067FB224CB38F0A12420AAFD1C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95DB4B7B8464C08B7B7A5E91B7F02A81">
    <w:name w:val="495DB4B7B8464C08B7B7A5E91B7F02A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24339E54B2845B792E8E6AF608C98301">
    <w:name w:val="824339E54B2845B792E8E6AF608C983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2D5CED8CA6743D8808B16BBC3A999111">
    <w:name w:val="F2D5CED8CA6743D8808B16BBC3A9991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A203C6788F64544A9AC17ADE4E483B21">
    <w:name w:val="0A203C6788F64544A9AC17ADE4E483B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AB0506BE16A473C946AA6BDAA839E361">
    <w:name w:val="5AB0506BE16A473C946AA6BDAA839E3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2E68529EFEF46A7BD17BE89A2599AD31">
    <w:name w:val="22E68529EFEF46A7BD17BE89A2599AD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3F71F6BFF2D4F93906EB4197B5F2BB21">
    <w:name w:val="F3F71F6BFF2D4F93906EB4197B5F2BB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E3F3F9E4F3048A2B3E7FF1F281B1A1B1">
    <w:name w:val="EE3F3F9E4F3048A2B3E7FF1F281B1A1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B2A9BE6F84C4EC9B88ED2BC11CDF4901">
    <w:name w:val="8B2A9BE6F84C4EC9B88ED2BC11CDF49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A59BCABBED14268BDC3603181B061B61">
    <w:name w:val="7A59BCABBED14268BDC3603181B061B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13E6322197A43E686AD09A8140545F51">
    <w:name w:val="213E6322197A43E686AD09A8140545F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B23939EAE6C48C5B98164782FA4CDFD1">
    <w:name w:val="1B23939EAE6C48C5B98164782FA4CDF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2019ECE3EB94083BDC512292AD1D8F31">
    <w:name w:val="42019ECE3EB94083BDC512292AD1D8F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9D1B3B3A2DC4BF38051D4B47B004F8C1">
    <w:name w:val="D9D1B3B3A2DC4BF38051D4B47B004F8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FA480855AB4427B973F59A6238EC5EC1">
    <w:name w:val="0FA480855AB4427B973F59A6238EC5E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70418E9F9524CCCBDA1843B4B2D09911">
    <w:name w:val="A70418E9F9524CCCBDA1843B4B2D099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33171494E204903B937906C905FAE5A1">
    <w:name w:val="533171494E204903B937906C905FAE5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331121AF51749269671002F036550C71">
    <w:name w:val="B331121AF51749269671002F036550C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C0E7382FD5D46E4B4455203BFA0D32C1">
    <w:name w:val="EC0E7382FD5D46E4B4455203BFA0D32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93492F82C4C43FEBE249506F693D7A81">
    <w:name w:val="493492F82C4C43FEBE249506F693D7A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0673259A14A475BA3D1B23DEEC36D731">
    <w:name w:val="00673259A14A475BA3D1B23DEEC36D7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D7C49978CFC4B6F85B16B955F7A852D1">
    <w:name w:val="3D7C49978CFC4B6F85B16B955F7A852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F98135E4AA94E6D9AB150984CA6FC431">
    <w:name w:val="3F98135E4AA94E6D9AB150984CA6FC4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E2B10D79F434BAEA4DD1ABE6DEEE0F11">
    <w:name w:val="5E2B10D79F434BAEA4DD1ABE6DEEE0F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751789D39264EAF8963E82E523F5E631">
    <w:name w:val="5751789D39264EAF8963E82E523F5E6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7EAD7148CA74134B42780B2007708251">
    <w:name w:val="07EAD7148CA74134B42780B20077082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DA5F0C266434397A9B0A328BCF7784B1">
    <w:name w:val="6DA5F0C266434397A9B0A328BCF7784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EEBDAC95F4649BFB27ED457423A46D31">
    <w:name w:val="3EEBDAC95F4649BFB27ED457423A46D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01BA736FAA94F27892037D5B973F6A61">
    <w:name w:val="301BA736FAA94F27892037D5B973F6A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BFBAA7488AB4BF9BAD1B7F7B78FE95C1">
    <w:name w:val="ABFBAA7488AB4BF9BAD1B7F7B78FE95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0FCFD3220154D8599010EBA7938F2391">
    <w:name w:val="E0FCFD3220154D8599010EBA7938F23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F89D6338B83410691031BC6F401A96D1">
    <w:name w:val="0F89D6338B83410691031BC6F401A96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F9F14E5CFB2421FBCDF35AAC7A4F7261">
    <w:name w:val="DF9F14E5CFB2421FBCDF35AAC7A4F72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A435FA8D0404C388F11AFF5D247B15E1">
    <w:name w:val="7A435FA8D0404C388F11AFF5D247B15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1D02D9C06584A36AFF290E2536328DC1">
    <w:name w:val="E1D02D9C06584A36AFF290E2536328D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373C3A30B5E4782A498D137B418D0871">
    <w:name w:val="F373C3A30B5E4782A498D137B418D08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5FAA30BE38D4F53B645C4BDEC32062E1">
    <w:name w:val="05FAA30BE38D4F53B645C4BDEC32062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CE763BB95AD4124860FC9334D202F801">
    <w:name w:val="2CE763BB95AD4124860FC9334D202F8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3A646784AA74BCEA497C839C7DDF8E41">
    <w:name w:val="A3A646784AA74BCEA497C839C7DDF8E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2CF8F2D44414343A703085A38869F781">
    <w:name w:val="F2CF8F2D44414343A703085A38869F7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F43ACCB782D43B690A41B2A93B5ED3C1">
    <w:name w:val="AF43ACCB782D43B690A41B2A93B5ED3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E116EBB46C349BFB8D5CBE980D8B3D71">
    <w:name w:val="6E116EBB46C349BFB8D5CBE980D8B3D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64FD8A2E0394789AB5C4A4F2F680AC91">
    <w:name w:val="D64FD8A2E0394789AB5C4A4F2F680AC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0DB615B93DC43F59B544C84DD6227B61">
    <w:name w:val="00DB615B93DC43F59B544C84DD6227B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260EFAA9F7C4A14916450979421F1D91">
    <w:name w:val="4260EFAA9F7C4A14916450979421F1D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359C026AB8A460E9F37DE29A17B528B1">
    <w:name w:val="C359C026AB8A460E9F37DE29A17B528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B8564EF849941E4B3B57F2249007EA51">
    <w:name w:val="FB8564EF849941E4B3B57F2249007EA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BB04E7252614B63BBB66F0907E8E1F81">
    <w:name w:val="EBB04E7252614B63BBB66F0907E8E1F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67DF0FE36EB469BB8D606344289F22D1">
    <w:name w:val="967DF0FE36EB469BB8D606344289F22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873C2DA62AF44BFA5291803F839485D1">
    <w:name w:val="4873C2DA62AF44BFA5291803F839485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02691AAA06948AD9FF0DF63267E33911">
    <w:name w:val="A02691AAA06948AD9FF0DF63267E339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79D2DBCBB314406954A977680B7B3B61">
    <w:name w:val="D79D2DBCBB314406954A977680B7B3B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30DFBFF368144CDA0EB8A4FCD3F8C771">
    <w:name w:val="230DFBFF368144CDA0EB8A4FCD3F8C7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210BBE74D9B492EA23CEB5EF028BF891">
    <w:name w:val="F210BBE74D9B492EA23CEB5EF028BF8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04A2A267ED94828B003459B2DC9F6C01">
    <w:name w:val="B04A2A267ED94828B003459B2DC9F6C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B09A240D3EB42ABBC15F1078AE484AB1">
    <w:name w:val="EB09A240D3EB42ABBC15F1078AE484A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F3AB392F5B5429ABB2E5328A56711541">
    <w:name w:val="0F3AB392F5B5429ABB2E5328A567115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F7D7C9F8AE74B8BB9F29BC9A4DCAE421">
    <w:name w:val="2F7D7C9F8AE74B8BB9F29BC9A4DCAE4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7C075BB455A406498B349A6774B52121">
    <w:name w:val="17C075BB455A406498B349A6774B521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93CE39E68EE48AE80C095E9C59E91F01">
    <w:name w:val="193CE39E68EE48AE80C095E9C59E91F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B821BA4FECE4A5196C540BA3A12D1271">
    <w:name w:val="9B821BA4FECE4A5196C540BA3A12D12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FCABA26DB504A0F82F85E3E965F8D5E1">
    <w:name w:val="FFCABA26DB504A0F82F85E3E965F8D5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9B7E094EC7D45299CEB85446ABA8AFD">
    <w:name w:val="D9B7E094EC7D45299CEB85446ABA8AFD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7BFE5A45D324C8F81F5AABE61F49B2B">
    <w:name w:val="A7BFE5A45D324C8F81F5AABE61F49B2B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4A0F7EE653747F295D457AE042CA8AC1">
    <w:name w:val="A4A0F7EE653747F295D457AE042CA8A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B79EC851DB24EE4B2328A40341F35E91">
    <w:name w:val="9B79EC851DB24EE4B2328A40341F35E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D402F3E11B44FC79689981644CE70111">
    <w:name w:val="CD402F3E11B44FC79689981644CE701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2723E0BC2F24B08A2CAC61A609594A91">
    <w:name w:val="42723E0BC2F24B08A2CAC61A609594A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6FC8EE6A97544C9B5176181FCE8E9C71">
    <w:name w:val="66FC8EE6A97544C9B5176181FCE8E9C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F6AD15D5D534648B3626EC93DCC63091">
    <w:name w:val="5F6AD15D5D534648B3626EC93DCC630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F3E6CF292644A2D8455AB0F60E3B3E31">
    <w:name w:val="5F3E6CF292644A2D8455AB0F60E3B3E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3E371B9F06D45DE8A8EAB8216C7E3A11">
    <w:name w:val="23E371B9F06D45DE8A8EAB8216C7E3A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F5091DAD31041C099B4C22B6D043B131">
    <w:name w:val="EF5091DAD31041C099B4C22B6D043B1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207FEE8EA1748429B35E744A5E1EC781">
    <w:name w:val="9207FEE8EA1748429B35E744A5E1EC7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F33D7B23EDD4FCD8B40E292AE53CA8D1">
    <w:name w:val="FF33D7B23EDD4FCD8B40E292AE53CA8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BEE5D89D2B84D5BB89F865B29A382431">
    <w:name w:val="3BEE5D89D2B84D5BB89F865B29A3824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1B9C9DEC6E14DA094DB2A9C2278D1F51">
    <w:name w:val="E1B9C9DEC6E14DA094DB2A9C2278D1F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58FA04696ED4B1FB88749F1C1CB6B201">
    <w:name w:val="658FA04696ED4B1FB88749F1C1CB6B2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E85890A431947DFB8848A4D2F5613E51">
    <w:name w:val="8E85890A431947DFB8848A4D2F5613E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92D5A18CD754C40963ED3BD7F88C9D51">
    <w:name w:val="792D5A18CD754C40963ED3BD7F88C9D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124B7251B7E4AD69F4A705D758CF0161">
    <w:name w:val="5124B7251B7E4AD69F4A705D758CF01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FD39B8ECCEF4296ADA45585144F444B1">
    <w:name w:val="0FD39B8ECCEF4296ADA45585144F444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50B0C7B87234D22820A263040AA8D831">
    <w:name w:val="050B0C7B87234D22820A263040AA8D8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BBE73FF1F2C4DF39CC57DF863B712BA1">
    <w:name w:val="7BBE73FF1F2C4DF39CC57DF863B712B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C55D232B780476887BE09783E38F60C1">
    <w:name w:val="EC55D232B780476887BE09783E38F60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176AD5BB94349089173B4DB258D8DD21">
    <w:name w:val="1176AD5BB94349089173B4DB258D8DD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E98374AB20247F9A7EC71B1819002E21">
    <w:name w:val="CE98374AB20247F9A7EC71B1819002E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CDD5E3CF0654A9DB96284B9C79AC9CC1">
    <w:name w:val="5CDD5E3CF0654A9DB96284B9C79AC9C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2ACBD9FEEFC412EA0CAC0B182D5BFCE1">
    <w:name w:val="E2ACBD9FEEFC412EA0CAC0B182D5BFC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661D882E8164910B47FA68464982CFF1">
    <w:name w:val="0661D882E8164910B47FA68464982CF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440D064254C42CD85A7E23B1F4F39971">
    <w:name w:val="9440D064254C42CD85A7E23B1F4F399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13408B21645443DA414A77D606877851">
    <w:name w:val="A13408B21645443DA414A77D6068778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417B65AB7AB4C81BB6F3025B31C350A1">
    <w:name w:val="0417B65AB7AB4C81BB6F3025B31C350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90BD3A99EEA401FBF2EEB20B088AED21">
    <w:name w:val="F90BD3A99EEA401FBF2EEB20B088AED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38370CC4D5545A2BC570969B39285F21">
    <w:name w:val="338370CC4D5545A2BC570969B39285F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D2D535224C44BBA804276406CE9CD861">
    <w:name w:val="4D2D535224C44BBA804276406CE9CD8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8EB75C063154C1493018933E44027741">
    <w:name w:val="F8EB75C063154C1493018933E440277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969EA74B3504C86BDC086478F9D25691">
    <w:name w:val="E969EA74B3504C86BDC086478F9D256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A5BB1DC3F7C4A1DA6D0FD03295997061">
    <w:name w:val="EA5BB1DC3F7C4A1DA6D0FD032959970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8B4203F9C2A4E8B853D8D1195AB7B531">
    <w:name w:val="98B4203F9C2A4E8B853D8D1195AB7B5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13C452EDD4445FBA5D0F40AE7F475791">
    <w:name w:val="D13C452EDD4445FBA5D0F40AE7F4757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AEFDD67E1924512AC75072BB54E8B351">
    <w:name w:val="FAEFDD67E1924512AC75072BB54E8B3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42C6EA00E234B3583D61FD447B49EEF1">
    <w:name w:val="942C6EA00E234B3583D61FD447B49EE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E93614520334780A7B365679A33B6A21">
    <w:name w:val="6E93614520334780A7B365679A33B6A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05EADDADC7A4919875A24CC3B3B2A6A1">
    <w:name w:val="805EADDADC7A4919875A24CC3B3B2A6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CED12AA54574B1A9A8F45EA526B3D611">
    <w:name w:val="4CED12AA54574B1A9A8F45EA526B3D6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3B9E32CDDE04B0D982121DD2EBDCFD51">
    <w:name w:val="73B9E32CDDE04B0D982121DD2EBDCFD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162817AA46D4CDEAF4A75253968A1FF1">
    <w:name w:val="4162817AA46D4CDEAF4A75253968A1F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404490A5750484A8F9794A4E2E61C601">
    <w:name w:val="3404490A5750484A8F9794A4E2E61C6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1EB9BEF25A24F2AB3BB8B0B82EE7F061">
    <w:name w:val="D1EB9BEF25A24F2AB3BB8B0B82EE7F0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0EAFBC9BC2C4BDCA3F2277EDC8FE73E1">
    <w:name w:val="70EAFBC9BC2C4BDCA3F2277EDC8FE73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635EAE4B3BE4147B5A8485C47378C5B1">
    <w:name w:val="6635EAE4B3BE4147B5A8485C47378C5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C321EECC81D43BF9C60F9ACAA7255881">
    <w:name w:val="2C321EECC81D43BF9C60F9ACAA72558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8796D17F7534DB0BB9677C8B41B71251">
    <w:name w:val="08796D17F7534DB0BB9677C8B41B712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CD7E3A1AA9240E2A84E2530C9704CA31">
    <w:name w:val="2CD7E3A1AA9240E2A84E2530C9704CA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6743E996D7F4DB4AAC79872A35EFAE21">
    <w:name w:val="06743E996D7F4DB4AAC79872A35EFAE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F66783692A04E98806586BB1030AE5F1">
    <w:name w:val="2F66783692A04E98806586BB1030AE5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6B194E0D77443A18E8701AA2B4D239F1">
    <w:name w:val="E6B194E0D77443A18E8701AA2B4D239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D0BE585A94546E2A36876B6B91749DE1">
    <w:name w:val="2D0BE585A94546E2A36876B6B91749D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8926DC6A5B14F008F523C67413EB50F1">
    <w:name w:val="58926DC6A5B14F008F523C67413EB50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8C86B8A429C43B98BC94EA37BE630781">
    <w:name w:val="E8C86B8A429C43B98BC94EA37BE6307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0684DAE37D54F4AB6B2859EB4F4D1B81">
    <w:name w:val="60684DAE37D54F4AB6B2859EB4F4D1B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185E8F39BA24E529E867C47C7872B441">
    <w:name w:val="D185E8F39BA24E529E867C47C7872B4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7DA652862EA4E579FB975349ED19DB61">
    <w:name w:val="17DA652862EA4E579FB975349ED19DB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2AF1962997C40E28F573F357AD3FCE41">
    <w:name w:val="82AF1962997C40E28F573F357AD3FCE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3F2BCC2F59341A98CFCFA49D78500141">
    <w:name w:val="23F2BCC2F59341A98CFCFA49D785001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C6E61BFD1C449D58D7360046DAA09631">
    <w:name w:val="9C6E61BFD1C449D58D7360046DAA096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6B2E2C03F6864305AD4320AD2A77ABF71">
    <w:name w:val="6B2E2C03F6864305AD4320AD2A77ABF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A63F232C42845558B309CE1EEFC65851">
    <w:name w:val="FA63F232C42845558B309CE1EEFC658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A86D7927CDC45A8829F02AC9D82B9821">
    <w:name w:val="BA86D7927CDC45A8829F02AC9D82B98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85384E7389B4C2C9CFB232D798B9BFB1">
    <w:name w:val="A85384E7389B4C2C9CFB232D798B9BF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F40AB853A04421286EEE237981637A91">
    <w:name w:val="DF40AB853A04421286EEE237981637A9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CBA6FBAE1A74FC2A41FFCC9B4C08DBC1">
    <w:name w:val="8CBA6FBAE1A74FC2A41FFCC9B4C08DB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FC7B96539F0F430D80A3DEDB788115021">
    <w:name w:val="FC7B96539F0F430D80A3DEDB7881150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A57FB034B15408AA08858342234C1C01">
    <w:name w:val="8A57FB034B15408AA08858342234C1C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14F3DAB94204D6893FF8C6B0BAAC2B61">
    <w:name w:val="814F3DAB94204D6893FF8C6B0BAAC2B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02723C8233E4B5187135F89BF41AF7E1">
    <w:name w:val="702723C8233E4B5187135F89BF41AF7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F9F94E53CAA407C885B4D9C762CAA061">
    <w:name w:val="9F9F94E53CAA407C885B4D9C762CAA0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F3E317CDB984453B4A29FFE9CA03F011">
    <w:name w:val="7F3E317CDB984453B4A29FFE9CA03F0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CA5394B6A164B5EA3FAD23925E7E7061">
    <w:name w:val="1CA5394B6A164B5EA3FAD23925E7E70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D64E2340AE304BDC83FD8DC49636D3411">
    <w:name w:val="D64E2340AE304BDC83FD8DC49636D34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0727187E4334987AC9552FBBEF8B2DC1">
    <w:name w:val="A0727187E4334987AC9552FBBEF8B2D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FC30891E2174A4DA78F12D80AC548C61">
    <w:name w:val="8FC30891E2174A4DA78F12D80AC548C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AC4A27D334D454A9791FDAA0647E0B31">
    <w:name w:val="2AC4A27D334D454A9791FDAA0647E0B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8EE7126259F4955BA1EBD32A2714B2B1">
    <w:name w:val="E8EE7126259F4955BA1EBD32A2714B2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4318B33E5F24583A6026898A8FEC5B01">
    <w:name w:val="14318B33E5F24583A6026898A8FEC5B0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CC9E2EE708D4A6EA29D06CC9818F4A51">
    <w:name w:val="CCC9E2EE708D4A6EA29D06CC9818F4A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702B7FA7A60460880D1FD5F3931B0441">
    <w:name w:val="C702B7FA7A60460880D1FD5F3931B044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291E6B72E4C04A8FA7255A1C0068AA421">
    <w:name w:val="291E6B72E4C04A8FA7255A1C0068AA42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07D775C79F548AC8F0579117712992D1">
    <w:name w:val="507D775C79F548AC8F0579117712992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C4412BB73B84B759FA589F38E3567A81">
    <w:name w:val="5C4412BB73B84B759FA589F38E3567A8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14480244EE1435B89110DE57291BC731">
    <w:name w:val="914480244EE1435B89110DE57291BC73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7EAF38953E724730B75754670CF06A451">
    <w:name w:val="7EAF38953E724730B75754670CF06A45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5614025DD2804EEBB29C6C829816253E1">
    <w:name w:val="5614025DD2804EEBB29C6C829816253E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33D818BF2C734990BBFC5A7D266231711">
    <w:name w:val="33D818BF2C734990BBFC5A7D26623171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BBE1A6D21020433AB5FC5FD3914700BB1">
    <w:name w:val="BBE1A6D21020433AB5FC5FD3914700BB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74944C56BD24BF5BFE40C9473355E1D1">
    <w:name w:val="C74944C56BD24BF5BFE40C9473355E1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CA24182327134EC19179860BC1825AFA1">
    <w:name w:val="CA24182327134EC19179860BC1825AF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44C15E88213E4850B269699C5BB0A8771">
    <w:name w:val="44C15E88213E4850B269699C5BB0A877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E4CA8C23E8C44E529F159932F630C08D1">
    <w:name w:val="E4CA8C23E8C44E529F159932F630C08D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87CA17B420B4FB5B1F2756B6A7173F61">
    <w:name w:val="A87CA17B420B4FB5B1F2756B6A7173F6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06D9DC9A9CAA4B3D8A58403306DD1B9C1">
    <w:name w:val="06D9DC9A9CAA4B3D8A58403306DD1B9C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9436AEEF2478447C974574675E2BE44F1">
    <w:name w:val="9436AEEF2478447C974574675E2BE44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AB1E463E06A348638BFC3262B5E927CA1">
    <w:name w:val="AB1E463E06A348638BFC3262B5E927CA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1DDB0E3B64A64AC49A8DA4B605DC229F1">
    <w:name w:val="1DDB0E3B64A64AC49A8DA4B605DC229F1"/>
    <w:rsid w:val="00414173"/>
    <w:pPr>
      <w:spacing w:after="0" w:line="240" w:lineRule="auto"/>
    </w:pPr>
    <w:rPr>
      <w:rFonts w:ascii="Times New Roman" w:eastAsia="Calibri" w:hAnsi="Times New Roman" w:cs="Times New Roman"/>
      <w:kern w:val="24"/>
      <w:sz w:val="24"/>
      <w:szCs w:val="24"/>
    </w:rPr>
  </w:style>
  <w:style w:type="paragraph" w:customStyle="1" w:styleId="8ECD2D9D14E74DBD86785C6B2714807C">
    <w:name w:val="8ECD2D9D14E74DBD86785C6B2714807C"/>
    <w:rsid w:val="00414173"/>
  </w:style>
  <w:style w:type="paragraph" w:customStyle="1" w:styleId="1C12FF07062E48B3952D8FD00D80D721">
    <w:name w:val="1C12FF07062E48B3952D8FD00D80D721"/>
    <w:rsid w:val="00414173"/>
  </w:style>
  <w:style w:type="paragraph" w:customStyle="1" w:styleId="0557F4C4486C46DB85E8D169A15AE91F">
    <w:name w:val="0557F4C4486C46DB85E8D169A15AE91F"/>
    <w:rsid w:val="00414173"/>
  </w:style>
  <w:style w:type="paragraph" w:customStyle="1" w:styleId="509DA2D57EEC44D8940FC380BE229D8F">
    <w:name w:val="509DA2D57EEC44D8940FC380BE229D8F"/>
    <w:rsid w:val="00414173"/>
  </w:style>
  <w:style w:type="paragraph" w:customStyle="1" w:styleId="ABF12432007F4FF3BBBFFF81CCE00263">
    <w:name w:val="ABF12432007F4FF3BBBFFF81CCE00263"/>
    <w:rsid w:val="00414173"/>
  </w:style>
  <w:style w:type="paragraph" w:customStyle="1" w:styleId="E198CDD4FC5F406FB607F3E203BB32DD">
    <w:name w:val="E198CDD4FC5F406FB607F3E203BB32DD"/>
    <w:rsid w:val="00414173"/>
  </w:style>
  <w:style w:type="paragraph" w:customStyle="1" w:styleId="28588A4021A3454EB5685CD3580C2903">
    <w:name w:val="28588A4021A3454EB5685CD3580C2903"/>
    <w:rsid w:val="00414173"/>
  </w:style>
  <w:style w:type="paragraph" w:customStyle="1" w:styleId="A9BA205ACE9D44B89CF6E7D190E4CD1A">
    <w:name w:val="A9BA205ACE9D44B89CF6E7D190E4CD1A"/>
    <w:rsid w:val="00414173"/>
  </w:style>
  <w:style w:type="paragraph" w:customStyle="1" w:styleId="5016416B4CC1461FBF9351DBBB82A034">
    <w:name w:val="5016416B4CC1461FBF9351DBBB82A034"/>
    <w:rsid w:val="00414173"/>
  </w:style>
  <w:style w:type="paragraph" w:customStyle="1" w:styleId="957D2AC8304348AC8BEE2ADFFB2B2388">
    <w:name w:val="957D2AC8304348AC8BEE2ADFFB2B2388"/>
    <w:rsid w:val="00414173"/>
  </w:style>
  <w:style w:type="paragraph" w:customStyle="1" w:styleId="519453123AF44F3BA7DFECFABC650EEC">
    <w:name w:val="519453123AF44F3BA7DFECFABC650EEC"/>
    <w:rsid w:val="00414173"/>
  </w:style>
  <w:style w:type="paragraph" w:customStyle="1" w:styleId="45574CA9639C4C9DA17EA78D9C1DCB8C">
    <w:name w:val="45574CA9639C4C9DA17EA78D9C1DCB8C"/>
    <w:rsid w:val="00414173"/>
  </w:style>
  <w:style w:type="paragraph" w:customStyle="1" w:styleId="0765E8F795B442309B64B42B497419C4">
    <w:name w:val="0765E8F795B442309B64B42B497419C4"/>
    <w:rsid w:val="00414173"/>
  </w:style>
  <w:style w:type="paragraph" w:customStyle="1" w:styleId="EA2019CD3C734C51870CBBFF8F9943CA">
    <w:name w:val="EA2019CD3C734C51870CBBFF8F9943CA"/>
    <w:rsid w:val="00414173"/>
  </w:style>
  <w:style w:type="paragraph" w:customStyle="1" w:styleId="09EC35EBA31F430CB324CB512904A40E">
    <w:name w:val="09EC35EBA31F430CB324CB512904A40E"/>
    <w:rsid w:val="00414173"/>
  </w:style>
  <w:style w:type="paragraph" w:customStyle="1" w:styleId="D3BC90413579472CB02A1AD492F7DC66">
    <w:name w:val="D3BC90413579472CB02A1AD492F7DC66"/>
    <w:rsid w:val="00414173"/>
  </w:style>
  <w:style w:type="paragraph" w:customStyle="1" w:styleId="EF532E90C51245C29FB76D9AD4A0B27C">
    <w:name w:val="EF532E90C51245C29FB76D9AD4A0B27C"/>
    <w:rsid w:val="00414173"/>
  </w:style>
  <w:style w:type="paragraph" w:customStyle="1" w:styleId="60D5FEF1A4A54D8FB43DD6098A238D99">
    <w:name w:val="60D5FEF1A4A54D8FB43DD6098A238D99"/>
    <w:rsid w:val="00414173"/>
  </w:style>
  <w:style w:type="paragraph" w:customStyle="1" w:styleId="6995F0C6B9774CD2A4E44DD9D4F6CC0D">
    <w:name w:val="6995F0C6B9774CD2A4E44DD9D4F6CC0D"/>
    <w:rsid w:val="00414173"/>
  </w:style>
  <w:style w:type="paragraph" w:customStyle="1" w:styleId="9EF248FBF5414E9A885326C29948C4D0">
    <w:name w:val="9EF248FBF5414E9A885326C29948C4D0"/>
    <w:rsid w:val="00414173"/>
  </w:style>
  <w:style w:type="paragraph" w:customStyle="1" w:styleId="ACA2841A1740468EB3B8034A5B224475">
    <w:name w:val="ACA2841A1740468EB3B8034A5B224475"/>
    <w:rsid w:val="00414173"/>
  </w:style>
  <w:style w:type="paragraph" w:customStyle="1" w:styleId="638B82C18A654639B787BBE54357759F">
    <w:name w:val="638B82C18A654639B787BBE54357759F"/>
    <w:rsid w:val="00414173"/>
  </w:style>
  <w:style w:type="paragraph" w:customStyle="1" w:styleId="CAA9CA1039E64F8889B366B1BE06B1BF">
    <w:name w:val="CAA9CA1039E64F8889B366B1BE06B1BF"/>
    <w:rsid w:val="00414173"/>
  </w:style>
  <w:style w:type="paragraph" w:customStyle="1" w:styleId="69DF8EECBE994AEF8E81D367AACA8595">
    <w:name w:val="69DF8EECBE994AEF8E81D367AACA8595"/>
    <w:rsid w:val="00414173"/>
  </w:style>
  <w:style w:type="paragraph" w:customStyle="1" w:styleId="F43184E42F764A868D1FA71E48A208B0">
    <w:name w:val="F43184E42F764A868D1FA71E48A208B0"/>
    <w:rsid w:val="00414173"/>
  </w:style>
  <w:style w:type="paragraph" w:customStyle="1" w:styleId="AB3A88A2F5E5456DBB136816CE5F2A44">
    <w:name w:val="AB3A88A2F5E5456DBB136816CE5F2A44"/>
    <w:rsid w:val="00414173"/>
  </w:style>
  <w:style w:type="paragraph" w:customStyle="1" w:styleId="A0204518A8F2486F9F3FC0676950CE17">
    <w:name w:val="A0204518A8F2486F9F3FC0676950CE17"/>
    <w:rsid w:val="00414173"/>
  </w:style>
  <w:style w:type="paragraph" w:customStyle="1" w:styleId="454FF37DE6B448BEA73334C61CFCCDAA">
    <w:name w:val="454FF37DE6B448BEA73334C61CFCCDAA"/>
    <w:rsid w:val="00414173"/>
  </w:style>
  <w:style w:type="paragraph" w:customStyle="1" w:styleId="88C1F41D2513466582B3D31C58893DD9">
    <w:name w:val="88C1F41D2513466582B3D31C58893DD9"/>
    <w:rsid w:val="00414173"/>
  </w:style>
  <w:style w:type="paragraph" w:customStyle="1" w:styleId="BB5D48B3FD144E0AB15329AAC101B3DD">
    <w:name w:val="BB5D48B3FD144E0AB15329AAC101B3DD"/>
    <w:rsid w:val="00414173"/>
  </w:style>
  <w:style w:type="paragraph" w:customStyle="1" w:styleId="B96269B8ABEE4B0DB3C4B5FD658EB4DD">
    <w:name w:val="B96269B8ABEE4B0DB3C4B5FD658EB4DD"/>
    <w:rsid w:val="00414173"/>
  </w:style>
  <w:style w:type="paragraph" w:customStyle="1" w:styleId="05DE97D7394649CD970D65B91615D055">
    <w:name w:val="05DE97D7394649CD970D65B91615D055"/>
    <w:rsid w:val="00414173"/>
  </w:style>
  <w:style w:type="paragraph" w:customStyle="1" w:styleId="A67EDEDC02054724AD789BE12506AADC">
    <w:name w:val="A67EDEDC02054724AD789BE12506AADC"/>
    <w:rsid w:val="00414173"/>
  </w:style>
  <w:style w:type="paragraph" w:customStyle="1" w:styleId="DE4B86AE149B4BBC876C90B99682EA95">
    <w:name w:val="DE4B86AE149B4BBC876C90B99682EA95"/>
    <w:rsid w:val="00414173"/>
  </w:style>
  <w:style w:type="paragraph" w:customStyle="1" w:styleId="F6B6096AF9C34CF7B4B39C7D85E405BA">
    <w:name w:val="F6B6096AF9C34CF7B4B39C7D85E405BA"/>
    <w:rsid w:val="00414173"/>
  </w:style>
  <w:style w:type="paragraph" w:customStyle="1" w:styleId="25C67F2D8F8940EF9C97D863D5A6CDA4">
    <w:name w:val="25C67F2D8F8940EF9C97D863D5A6CDA4"/>
    <w:rsid w:val="00414173"/>
  </w:style>
  <w:style w:type="paragraph" w:customStyle="1" w:styleId="065E63667F814619BB0496B146E4A09E">
    <w:name w:val="065E63667F814619BB0496B146E4A09E"/>
    <w:rsid w:val="00414173"/>
  </w:style>
  <w:style w:type="paragraph" w:customStyle="1" w:styleId="BDDD5C418E7D46D681492335FD457559">
    <w:name w:val="BDDD5C418E7D46D681492335FD457559"/>
    <w:rsid w:val="00414173"/>
  </w:style>
  <w:style w:type="paragraph" w:customStyle="1" w:styleId="AD070AE897F0439592F9513B319FFD8E">
    <w:name w:val="AD070AE897F0439592F9513B319FFD8E"/>
    <w:rsid w:val="00414173"/>
  </w:style>
  <w:style w:type="paragraph" w:customStyle="1" w:styleId="39DA89309E8E48D3BA4A21F3782201C9">
    <w:name w:val="39DA89309E8E48D3BA4A21F3782201C9"/>
    <w:rsid w:val="00414173"/>
  </w:style>
  <w:style w:type="paragraph" w:customStyle="1" w:styleId="36B319A72C1F470698D62E9F6EEB55F7">
    <w:name w:val="36B319A72C1F470698D62E9F6EEB55F7"/>
    <w:rsid w:val="00414173"/>
  </w:style>
  <w:style w:type="paragraph" w:customStyle="1" w:styleId="BB06CF90A6954F139882B07A9D18249D">
    <w:name w:val="BB06CF90A6954F139882B07A9D18249D"/>
    <w:rsid w:val="00414173"/>
  </w:style>
  <w:style w:type="paragraph" w:customStyle="1" w:styleId="0EB16B651B07482197589BA8A7CF96DF">
    <w:name w:val="0EB16B651B07482197589BA8A7CF96DF"/>
    <w:rsid w:val="00414173"/>
  </w:style>
  <w:style w:type="paragraph" w:customStyle="1" w:styleId="B57DAF9F70B84A94BE91CE27278CB2BC">
    <w:name w:val="B57DAF9F70B84A94BE91CE27278CB2BC"/>
    <w:rsid w:val="00414173"/>
  </w:style>
  <w:style w:type="paragraph" w:customStyle="1" w:styleId="FEB079DA50BC4C5E8BAF990E4CB8352B">
    <w:name w:val="FEB079DA50BC4C5E8BAF990E4CB8352B"/>
    <w:rsid w:val="00414173"/>
  </w:style>
  <w:style w:type="paragraph" w:customStyle="1" w:styleId="A192203ED383459CA0DC11E55319F0E4">
    <w:name w:val="A192203ED383459CA0DC11E55319F0E4"/>
    <w:rsid w:val="00414173"/>
  </w:style>
  <w:style w:type="paragraph" w:customStyle="1" w:styleId="7E5A1B8086074001890C0505B64B3D29">
    <w:name w:val="7E5A1B8086074001890C0505B64B3D29"/>
    <w:rsid w:val="00414173"/>
  </w:style>
  <w:style w:type="paragraph" w:customStyle="1" w:styleId="C8A5FB9801CA427F8A563F2C4DC3FAC4">
    <w:name w:val="C8A5FB9801CA427F8A563F2C4DC3FAC4"/>
    <w:rsid w:val="00414173"/>
  </w:style>
  <w:style w:type="paragraph" w:customStyle="1" w:styleId="B0243C17FA424CDFAB8B56D6BA9B1613">
    <w:name w:val="B0243C17FA424CDFAB8B56D6BA9B1613"/>
    <w:rsid w:val="00414173"/>
  </w:style>
  <w:style w:type="paragraph" w:customStyle="1" w:styleId="4CF2D3854FC6445DA18F826E53166F11">
    <w:name w:val="4CF2D3854FC6445DA18F826E53166F11"/>
    <w:rsid w:val="00414173"/>
  </w:style>
  <w:style w:type="paragraph" w:customStyle="1" w:styleId="E8546359DAEF44D38FF28BB9CE7C9268">
    <w:name w:val="E8546359DAEF44D38FF28BB9CE7C9268"/>
    <w:rsid w:val="00414173"/>
  </w:style>
  <w:style w:type="paragraph" w:customStyle="1" w:styleId="9A3A79E2F68D4098A61722C0DB29EDCD">
    <w:name w:val="9A3A79E2F68D4098A61722C0DB29EDCD"/>
    <w:rsid w:val="00414173"/>
  </w:style>
  <w:style w:type="paragraph" w:customStyle="1" w:styleId="80D1671058BB480D818E8FFB26D17A05">
    <w:name w:val="80D1671058BB480D818E8FFB26D17A05"/>
    <w:rsid w:val="00414173"/>
  </w:style>
  <w:style w:type="paragraph" w:customStyle="1" w:styleId="11A15667A360443AA626291917C9D065">
    <w:name w:val="11A15667A360443AA626291917C9D065"/>
    <w:rsid w:val="00414173"/>
  </w:style>
  <w:style w:type="paragraph" w:customStyle="1" w:styleId="F5AD4F8B5F5A405CA6FE5CDA9BCBF4D8">
    <w:name w:val="F5AD4F8B5F5A405CA6FE5CDA9BCBF4D8"/>
    <w:rsid w:val="00414173"/>
  </w:style>
  <w:style w:type="paragraph" w:customStyle="1" w:styleId="2C7EADAC99624E30A63188A4B320E9CE">
    <w:name w:val="2C7EADAC99624E30A63188A4B320E9CE"/>
    <w:rsid w:val="00414173"/>
  </w:style>
  <w:style w:type="paragraph" w:customStyle="1" w:styleId="4FEC930E5A15412380EC03F106DF41FC">
    <w:name w:val="4FEC930E5A15412380EC03F106DF41FC"/>
    <w:rsid w:val="00414173"/>
  </w:style>
  <w:style w:type="paragraph" w:customStyle="1" w:styleId="0A8595EDC5524CF48393E73DB791490A">
    <w:name w:val="0A8595EDC5524CF48393E73DB791490A"/>
    <w:rsid w:val="00414173"/>
  </w:style>
  <w:style w:type="paragraph" w:customStyle="1" w:styleId="B66AF99AC954474281CAFF5109621B46">
    <w:name w:val="B66AF99AC954474281CAFF5109621B46"/>
    <w:rsid w:val="00414173"/>
  </w:style>
  <w:style w:type="paragraph" w:customStyle="1" w:styleId="9587A9B06936404AB9F98016FFE37094">
    <w:name w:val="9587A9B06936404AB9F98016FFE37094"/>
    <w:rsid w:val="00414173"/>
  </w:style>
  <w:style w:type="paragraph" w:customStyle="1" w:styleId="715A6DA3FB064F7B8C3FA0267E6FFCF5">
    <w:name w:val="715A6DA3FB064F7B8C3FA0267E6FFCF5"/>
    <w:rsid w:val="00414173"/>
  </w:style>
  <w:style w:type="paragraph" w:customStyle="1" w:styleId="D603A6BEACB845C5B0CC7C1ABE310CF3">
    <w:name w:val="D603A6BEACB845C5B0CC7C1ABE310CF3"/>
    <w:rsid w:val="00414173"/>
  </w:style>
  <w:style w:type="paragraph" w:customStyle="1" w:styleId="22150261B50A449A866382CCAD3C0020">
    <w:name w:val="22150261B50A449A866382CCAD3C0020"/>
    <w:rsid w:val="00414173"/>
  </w:style>
  <w:style w:type="paragraph" w:customStyle="1" w:styleId="30461407EA614341B8101A3E640C92D0">
    <w:name w:val="30461407EA614341B8101A3E640C92D0"/>
    <w:rsid w:val="00414173"/>
  </w:style>
  <w:style w:type="paragraph" w:customStyle="1" w:styleId="16AF496E992A44EB9DF314826C1CB956">
    <w:name w:val="16AF496E992A44EB9DF314826C1CB956"/>
    <w:rsid w:val="00414173"/>
  </w:style>
  <w:style w:type="paragraph" w:customStyle="1" w:styleId="26CB45E93B0940A6897A43C9E6001A96">
    <w:name w:val="26CB45E93B0940A6897A43C9E6001A96"/>
    <w:rsid w:val="00414173"/>
  </w:style>
  <w:style w:type="paragraph" w:customStyle="1" w:styleId="7530593A763A4975A3C1BDD635E16EAD">
    <w:name w:val="7530593A763A4975A3C1BDD635E16EAD"/>
    <w:rsid w:val="00414173"/>
  </w:style>
  <w:style w:type="paragraph" w:customStyle="1" w:styleId="FA368701749D405883E2EB8432CB2E4F">
    <w:name w:val="FA368701749D405883E2EB8432CB2E4F"/>
    <w:rsid w:val="00414173"/>
  </w:style>
  <w:style w:type="paragraph" w:customStyle="1" w:styleId="CE9ADB84244B4949AFF7927613B596B1">
    <w:name w:val="CE9ADB84244B4949AFF7927613B596B1"/>
    <w:rsid w:val="00414173"/>
  </w:style>
  <w:style w:type="paragraph" w:customStyle="1" w:styleId="B0C2FA72CE9F4BBDAC9DBCA0089142BC">
    <w:name w:val="B0C2FA72CE9F4BBDAC9DBCA0089142BC"/>
    <w:rsid w:val="00414173"/>
  </w:style>
  <w:style w:type="paragraph" w:customStyle="1" w:styleId="E3FD965850D444C9817E10F9BCDF42FC">
    <w:name w:val="E3FD965850D444C9817E10F9BCDF42FC"/>
    <w:rsid w:val="00414173"/>
  </w:style>
  <w:style w:type="paragraph" w:customStyle="1" w:styleId="44345509A09D4A89BA9F93CEEBAB5BDD">
    <w:name w:val="44345509A09D4A89BA9F93CEEBAB5BDD"/>
    <w:rsid w:val="00414173"/>
  </w:style>
  <w:style w:type="paragraph" w:customStyle="1" w:styleId="45CD6D06DEF04B9DB0307CC567735D19">
    <w:name w:val="45CD6D06DEF04B9DB0307CC567735D19"/>
    <w:rsid w:val="00414173"/>
  </w:style>
  <w:style w:type="paragraph" w:customStyle="1" w:styleId="3E8FF458446C4EA48B00CFDDC9864921">
    <w:name w:val="3E8FF458446C4EA48B00CFDDC9864921"/>
    <w:rsid w:val="00414173"/>
  </w:style>
  <w:style w:type="paragraph" w:customStyle="1" w:styleId="4595C14723754CBCB8E12993B2536E34">
    <w:name w:val="4595C14723754CBCB8E12993B2536E34"/>
    <w:rsid w:val="00414173"/>
  </w:style>
  <w:style w:type="paragraph" w:customStyle="1" w:styleId="5344CE25A6314D738EA59219AE9E9302">
    <w:name w:val="5344CE25A6314D738EA59219AE9E9302"/>
    <w:rsid w:val="00414173"/>
  </w:style>
  <w:style w:type="paragraph" w:customStyle="1" w:styleId="B17EB70B79D141A5878CCE856E8C8BD3">
    <w:name w:val="B17EB70B79D141A5878CCE856E8C8BD3"/>
    <w:rsid w:val="00414173"/>
  </w:style>
  <w:style w:type="paragraph" w:customStyle="1" w:styleId="7181DF767E99475AB265E9E410CA5B21">
    <w:name w:val="7181DF767E99475AB265E9E410CA5B21"/>
    <w:rsid w:val="00414173"/>
  </w:style>
  <w:style w:type="paragraph" w:customStyle="1" w:styleId="F5EAED67E21A4B8996466E34BA7FB03C">
    <w:name w:val="F5EAED67E21A4B8996466E34BA7FB03C"/>
    <w:rsid w:val="00414173"/>
  </w:style>
  <w:style w:type="paragraph" w:customStyle="1" w:styleId="00879E7F60C543939FD6E69EE13F8522">
    <w:name w:val="00879E7F60C543939FD6E69EE13F8522"/>
    <w:rsid w:val="00414173"/>
  </w:style>
  <w:style w:type="paragraph" w:customStyle="1" w:styleId="8591EEE1F17643AA98322E5C39E6663A">
    <w:name w:val="8591EEE1F17643AA98322E5C39E6663A"/>
    <w:rsid w:val="00414173"/>
  </w:style>
  <w:style w:type="paragraph" w:customStyle="1" w:styleId="0A32FEBF846D48608999BC2C34EC3DE1">
    <w:name w:val="0A32FEBF846D48608999BC2C34EC3DE1"/>
    <w:rsid w:val="00414173"/>
  </w:style>
  <w:style w:type="paragraph" w:customStyle="1" w:styleId="4AD8DD596361405AAC5A269A3FBFC210">
    <w:name w:val="4AD8DD596361405AAC5A269A3FBFC210"/>
    <w:rsid w:val="00414173"/>
  </w:style>
  <w:style w:type="paragraph" w:customStyle="1" w:styleId="F1C7229BBDFA49D3B3DBED97BDFE4981">
    <w:name w:val="F1C7229BBDFA49D3B3DBED97BDFE4981"/>
    <w:rsid w:val="00414173"/>
  </w:style>
  <w:style w:type="paragraph" w:customStyle="1" w:styleId="E4D21647AA0D434CBAE3F8AF251E8344">
    <w:name w:val="E4D21647AA0D434CBAE3F8AF251E8344"/>
    <w:rsid w:val="00414173"/>
  </w:style>
  <w:style w:type="paragraph" w:customStyle="1" w:styleId="6C9BDA91D4B3433E8EAE210121CF289C">
    <w:name w:val="6C9BDA91D4B3433E8EAE210121CF289C"/>
    <w:rsid w:val="00414173"/>
  </w:style>
  <w:style w:type="paragraph" w:customStyle="1" w:styleId="94738CD62CCB4BDB907479D2B1CB67E4">
    <w:name w:val="94738CD62CCB4BDB907479D2B1CB67E4"/>
    <w:rsid w:val="00414173"/>
  </w:style>
  <w:style w:type="paragraph" w:customStyle="1" w:styleId="B5C4C93E329C4AA8BA8C70D0A4C51846">
    <w:name w:val="B5C4C93E329C4AA8BA8C70D0A4C51846"/>
    <w:rsid w:val="00414173"/>
  </w:style>
  <w:style w:type="paragraph" w:customStyle="1" w:styleId="4EF3DEEC39DA4C5BAE0E3A15AB22ABED">
    <w:name w:val="4EF3DEEC39DA4C5BAE0E3A15AB22ABED"/>
    <w:rsid w:val="00414173"/>
  </w:style>
  <w:style w:type="paragraph" w:customStyle="1" w:styleId="5FCB29D84D3349C390850B069C3C41E7">
    <w:name w:val="5FCB29D84D3349C390850B069C3C41E7"/>
    <w:rsid w:val="00414173"/>
  </w:style>
  <w:style w:type="paragraph" w:customStyle="1" w:styleId="0F302FE2F4184742BE74545BB3AE6C9E">
    <w:name w:val="0F302FE2F4184742BE74545BB3AE6C9E"/>
    <w:rsid w:val="00414173"/>
  </w:style>
  <w:style w:type="paragraph" w:customStyle="1" w:styleId="47C4CEB4FAC5412499F5D6AEBE36ADA6">
    <w:name w:val="47C4CEB4FAC5412499F5D6AEBE36ADA6"/>
    <w:rsid w:val="00414173"/>
  </w:style>
  <w:style w:type="paragraph" w:customStyle="1" w:styleId="094B7A7BBDD04531A2C880AB5C7A34C0">
    <w:name w:val="094B7A7BBDD04531A2C880AB5C7A34C0"/>
    <w:rsid w:val="00414173"/>
  </w:style>
  <w:style w:type="paragraph" w:customStyle="1" w:styleId="C71BA865D7574776A94B6902839931E7">
    <w:name w:val="C71BA865D7574776A94B6902839931E7"/>
    <w:rsid w:val="00414173"/>
  </w:style>
  <w:style w:type="paragraph" w:customStyle="1" w:styleId="41A0EF8767AB4D5498177632071EE96E">
    <w:name w:val="41A0EF8767AB4D5498177632071EE96E"/>
    <w:rsid w:val="00414173"/>
  </w:style>
  <w:style w:type="paragraph" w:customStyle="1" w:styleId="B459C34E9BC043249A1425DCC6DA84A8">
    <w:name w:val="B459C34E9BC043249A1425DCC6DA84A8"/>
    <w:rsid w:val="00414173"/>
  </w:style>
  <w:style w:type="paragraph" w:customStyle="1" w:styleId="FD190885CE414E308C1584A14C2A5C27">
    <w:name w:val="FD190885CE414E308C1584A14C2A5C27"/>
    <w:rsid w:val="00414173"/>
  </w:style>
  <w:style w:type="paragraph" w:customStyle="1" w:styleId="049F84F1ACF6465986CF66040732EDB8">
    <w:name w:val="049F84F1ACF6465986CF66040732EDB8"/>
    <w:rsid w:val="00414173"/>
  </w:style>
  <w:style w:type="paragraph" w:customStyle="1" w:styleId="330F5B8C56E647F7BF3E11283FA3CC61">
    <w:name w:val="330F5B8C56E647F7BF3E11283FA3CC61"/>
    <w:rsid w:val="00414173"/>
  </w:style>
  <w:style w:type="paragraph" w:customStyle="1" w:styleId="876FF7E3B3814DC080439181DF487A6F">
    <w:name w:val="876FF7E3B3814DC080439181DF487A6F"/>
    <w:rsid w:val="00414173"/>
  </w:style>
  <w:style w:type="paragraph" w:customStyle="1" w:styleId="37E4A792F12D4A21B7EEBFD86745CC97">
    <w:name w:val="37E4A792F12D4A21B7EEBFD86745CC97"/>
    <w:rsid w:val="00414173"/>
  </w:style>
  <w:style w:type="paragraph" w:customStyle="1" w:styleId="09EA496B8E124E8996BC1F2B5A5830CA">
    <w:name w:val="09EA496B8E124E8996BC1F2B5A5830CA"/>
    <w:rsid w:val="00414173"/>
  </w:style>
  <w:style w:type="paragraph" w:customStyle="1" w:styleId="E65A022B6E9B4B1AB1BFE3C3918E60D9">
    <w:name w:val="E65A022B6E9B4B1AB1BFE3C3918E60D9"/>
    <w:rsid w:val="00414173"/>
  </w:style>
  <w:style w:type="paragraph" w:customStyle="1" w:styleId="FD87D96D9CCB46BDAAA6FC8024C6551A">
    <w:name w:val="FD87D96D9CCB46BDAAA6FC8024C6551A"/>
    <w:rsid w:val="00414173"/>
  </w:style>
  <w:style w:type="paragraph" w:customStyle="1" w:styleId="BED76127DFA04E2DA66CD31B294102C1">
    <w:name w:val="BED76127DFA04E2DA66CD31B294102C1"/>
    <w:rsid w:val="00414173"/>
  </w:style>
  <w:style w:type="paragraph" w:customStyle="1" w:styleId="3ECEF82A242E415A877B2032D9AF5CB7">
    <w:name w:val="3ECEF82A242E415A877B2032D9AF5CB7"/>
    <w:rsid w:val="00414173"/>
  </w:style>
  <w:style w:type="paragraph" w:customStyle="1" w:styleId="623DCB189A234755A22A0BD3AC4814CE">
    <w:name w:val="623DCB189A234755A22A0BD3AC4814CE"/>
    <w:rsid w:val="00414173"/>
  </w:style>
  <w:style w:type="paragraph" w:customStyle="1" w:styleId="3AFFEE9C0DBF4F8E9D68D76A2022C781">
    <w:name w:val="3AFFEE9C0DBF4F8E9D68D76A2022C781"/>
    <w:rsid w:val="00414173"/>
  </w:style>
  <w:style w:type="paragraph" w:customStyle="1" w:styleId="B468B3C7F85247ED99FC8A2456627299">
    <w:name w:val="B468B3C7F85247ED99FC8A2456627299"/>
    <w:rsid w:val="00414173"/>
  </w:style>
  <w:style w:type="paragraph" w:customStyle="1" w:styleId="6F9F423DE70C405A866A1174C0AA465B">
    <w:name w:val="6F9F423DE70C405A866A1174C0AA465B"/>
    <w:rsid w:val="00414173"/>
  </w:style>
  <w:style w:type="paragraph" w:customStyle="1" w:styleId="7FE6242538084825A979C5F39F333705">
    <w:name w:val="7FE6242538084825A979C5F39F333705"/>
    <w:rsid w:val="00414173"/>
  </w:style>
  <w:style w:type="paragraph" w:customStyle="1" w:styleId="A276C04983D64DD0AAF6E0A7E849D720">
    <w:name w:val="A276C04983D64DD0AAF6E0A7E849D720"/>
    <w:rsid w:val="00414173"/>
  </w:style>
  <w:style w:type="paragraph" w:customStyle="1" w:styleId="CAEE371BBED34118835B249B706AA7C5">
    <w:name w:val="CAEE371BBED34118835B249B706AA7C5"/>
    <w:rsid w:val="00414173"/>
  </w:style>
  <w:style w:type="paragraph" w:customStyle="1" w:styleId="75B5632C0EAE46A39D3F151180C10516">
    <w:name w:val="75B5632C0EAE46A39D3F151180C10516"/>
    <w:rsid w:val="00414173"/>
  </w:style>
  <w:style w:type="paragraph" w:customStyle="1" w:styleId="936DC40EE2664B75B343B95FD74E3BA3">
    <w:name w:val="936DC40EE2664B75B343B95FD74E3BA3"/>
    <w:rsid w:val="00414173"/>
  </w:style>
  <w:style w:type="paragraph" w:customStyle="1" w:styleId="250A9B6F18E44DE2AD25E51B7244AF21">
    <w:name w:val="250A9B6F18E44DE2AD25E51B7244AF21"/>
    <w:rsid w:val="00414173"/>
  </w:style>
  <w:style w:type="paragraph" w:customStyle="1" w:styleId="558CA179995643BDA67C29846FD5E42E">
    <w:name w:val="558CA179995643BDA67C29846FD5E42E"/>
    <w:rsid w:val="00414173"/>
  </w:style>
  <w:style w:type="paragraph" w:customStyle="1" w:styleId="204286CB731A4176B24380B40DF082FF">
    <w:name w:val="204286CB731A4176B24380B40DF082FF"/>
    <w:rsid w:val="00414173"/>
  </w:style>
  <w:style w:type="paragraph" w:customStyle="1" w:styleId="C9EB07FD30D043538A9D4CF05B12B07D">
    <w:name w:val="C9EB07FD30D043538A9D4CF05B12B07D"/>
    <w:rsid w:val="00414173"/>
  </w:style>
  <w:style w:type="paragraph" w:customStyle="1" w:styleId="E1E8E30A8B4446EDB9237EA9E2588F12">
    <w:name w:val="E1E8E30A8B4446EDB9237EA9E2588F12"/>
    <w:rsid w:val="00414173"/>
  </w:style>
  <w:style w:type="paragraph" w:customStyle="1" w:styleId="C9B468461E4944BA800329FD91C5E9FD">
    <w:name w:val="C9B468461E4944BA800329FD91C5E9FD"/>
    <w:rsid w:val="00414173"/>
  </w:style>
  <w:style w:type="paragraph" w:customStyle="1" w:styleId="CC89638E821449298561277004A55CCE">
    <w:name w:val="CC89638E821449298561277004A55CCE"/>
    <w:rsid w:val="00414173"/>
  </w:style>
  <w:style w:type="paragraph" w:customStyle="1" w:styleId="E19E5BA388524877A8567A88BDC6CE8E">
    <w:name w:val="E19E5BA388524877A8567A88BDC6CE8E"/>
    <w:rsid w:val="00414173"/>
  </w:style>
  <w:style w:type="paragraph" w:customStyle="1" w:styleId="AA14B42D223B4103B038612AFAB207A1">
    <w:name w:val="AA14B42D223B4103B038612AFAB207A1"/>
    <w:rsid w:val="00414173"/>
  </w:style>
  <w:style w:type="paragraph" w:customStyle="1" w:styleId="A4928EA75DE34F7C8DCA87EB85C7B026">
    <w:name w:val="A4928EA75DE34F7C8DCA87EB85C7B026"/>
    <w:rsid w:val="00414173"/>
  </w:style>
  <w:style w:type="paragraph" w:customStyle="1" w:styleId="6F1906EB452C47248E1DC4AA66D7958B">
    <w:name w:val="6F1906EB452C47248E1DC4AA66D7958B"/>
    <w:rsid w:val="00414173"/>
  </w:style>
  <w:style w:type="paragraph" w:customStyle="1" w:styleId="4972A468CF9640249E01652D575A4532">
    <w:name w:val="4972A468CF9640249E01652D575A4532"/>
    <w:rsid w:val="00414173"/>
  </w:style>
  <w:style w:type="paragraph" w:customStyle="1" w:styleId="901CA9FA31DF43AF8520035905244382">
    <w:name w:val="901CA9FA31DF43AF8520035905244382"/>
    <w:rsid w:val="00414173"/>
  </w:style>
  <w:style w:type="paragraph" w:customStyle="1" w:styleId="3884F09B628D4D549566AA56BE4A39B4">
    <w:name w:val="3884F09B628D4D549566AA56BE4A39B4"/>
    <w:rsid w:val="00414173"/>
  </w:style>
  <w:style w:type="paragraph" w:customStyle="1" w:styleId="87791A446E67456E920DF010A483AA57">
    <w:name w:val="87791A446E67456E920DF010A483AA57"/>
    <w:rsid w:val="00414173"/>
  </w:style>
  <w:style w:type="paragraph" w:customStyle="1" w:styleId="F7E219B292534784846122BC2B887AF0">
    <w:name w:val="F7E219B292534784846122BC2B887AF0"/>
    <w:rsid w:val="00414173"/>
  </w:style>
  <w:style w:type="paragraph" w:customStyle="1" w:styleId="8FE3B2D3FF2F4F0C96BDF93CCD192036">
    <w:name w:val="8FE3B2D3FF2F4F0C96BDF93CCD192036"/>
    <w:rsid w:val="00414173"/>
  </w:style>
  <w:style w:type="paragraph" w:customStyle="1" w:styleId="B1A9862B274F40F489AFB703784A56CE">
    <w:name w:val="B1A9862B274F40F489AFB703784A56CE"/>
    <w:rsid w:val="00414173"/>
  </w:style>
  <w:style w:type="paragraph" w:customStyle="1" w:styleId="EC87D84C6E284257B4451B2021C915E2">
    <w:name w:val="EC87D84C6E284257B4451B2021C915E2"/>
    <w:rsid w:val="00414173"/>
  </w:style>
  <w:style w:type="paragraph" w:customStyle="1" w:styleId="57E42DBCDB2442BDA89E7D9F047FBE0E">
    <w:name w:val="57E42DBCDB2442BDA89E7D9F047FBE0E"/>
    <w:rsid w:val="00414173"/>
  </w:style>
  <w:style w:type="paragraph" w:customStyle="1" w:styleId="89E2714C86D44FD69924B36B092F6A46">
    <w:name w:val="89E2714C86D44FD69924B36B092F6A46"/>
    <w:rsid w:val="00414173"/>
  </w:style>
  <w:style w:type="paragraph" w:customStyle="1" w:styleId="595B6A0065264E8F93D8171ED52D7CAD">
    <w:name w:val="595B6A0065264E8F93D8171ED52D7CAD"/>
    <w:rsid w:val="00414173"/>
  </w:style>
  <w:style w:type="paragraph" w:customStyle="1" w:styleId="37C760F5DA254341863826087BA54CF6">
    <w:name w:val="37C760F5DA254341863826087BA54CF6"/>
    <w:rsid w:val="00414173"/>
  </w:style>
  <w:style w:type="paragraph" w:customStyle="1" w:styleId="0815C703566848A9AF666F0294FBDA89">
    <w:name w:val="0815C703566848A9AF666F0294FBDA89"/>
    <w:rsid w:val="00414173"/>
  </w:style>
  <w:style w:type="paragraph" w:customStyle="1" w:styleId="8ACAB5AFE8714E0EAA87747620B64442">
    <w:name w:val="8ACAB5AFE8714E0EAA87747620B64442"/>
    <w:rsid w:val="00414173"/>
  </w:style>
  <w:style w:type="paragraph" w:customStyle="1" w:styleId="CA1EFE269FA94E5E9A67B3FAC29D15CF">
    <w:name w:val="CA1EFE269FA94E5E9A67B3FAC29D15CF"/>
    <w:rsid w:val="00414173"/>
  </w:style>
  <w:style w:type="paragraph" w:customStyle="1" w:styleId="E7CEA8E89E9344258A7F131985FA546D">
    <w:name w:val="E7CEA8E89E9344258A7F131985FA546D"/>
    <w:rsid w:val="00414173"/>
  </w:style>
  <w:style w:type="paragraph" w:customStyle="1" w:styleId="7CD279A8950348769A9781599068CA90">
    <w:name w:val="7CD279A8950348769A9781599068CA90"/>
    <w:rsid w:val="00414173"/>
  </w:style>
  <w:style w:type="paragraph" w:customStyle="1" w:styleId="BC8BEDDD4F634ABBB576564B4884D8D6">
    <w:name w:val="BC8BEDDD4F634ABBB576564B4884D8D6"/>
    <w:rsid w:val="00414173"/>
  </w:style>
  <w:style w:type="paragraph" w:customStyle="1" w:styleId="9C6044B9F91F45E1A6545B8D64F00F4F">
    <w:name w:val="9C6044B9F91F45E1A6545B8D64F00F4F"/>
    <w:rsid w:val="00414173"/>
  </w:style>
  <w:style w:type="paragraph" w:customStyle="1" w:styleId="D4A6A0B8CF3247C68142A266A32935E8">
    <w:name w:val="D4A6A0B8CF3247C68142A266A32935E8"/>
    <w:rsid w:val="00414173"/>
  </w:style>
  <w:style w:type="paragraph" w:customStyle="1" w:styleId="0C46BFD7FEF543609F7E29F6BDA8AD7C">
    <w:name w:val="0C46BFD7FEF543609F7E29F6BDA8AD7C"/>
    <w:rsid w:val="00414173"/>
  </w:style>
  <w:style w:type="paragraph" w:customStyle="1" w:styleId="32CBFC56979D4860A0A87B30AAD86ADA">
    <w:name w:val="32CBFC56979D4860A0A87B30AAD86ADA"/>
    <w:rsid w:val="00414173"/>
  </w:style>
  <w:style w:type="paragraph" w:customStyle="1" w:styleId="F4ED7772BA70429B9A7714794AFAE086">
    <w:name w:val="F4ED7772BA70429B9A7714794AFAE086"/>
    <w:rsid w:val="00414173"/>
  </w:style>
  <w:style w:type="paragraph" w:customStyle="1" w:styleId="1465EF9767AA4E35ACE159F0EFE345D7">
    <w:name w:val="1465EF9767AA4E35ACE159F0EFE345D7"/>
    <w:rsid w:val="00414173"/>
  </w:style>
  <w:style w:type="paragraph" w:customStyle="1" w:styleId="31633877314541ECBA8427084F0CEB81">
    <w:name w:val="31633877314541ECBA8427084F0CEB81"/>
    <w:rsid w:val="00414173"/>
  </w:style>
  <w:style w:type="paragraph" w:customStyle="1" w:styleId="82B59054C33849E3A0E5DA84D770B682">
    <w:name w:val="82B59054C33849E3A0E5DA84D770B682"/>
    <w:rsid w:val="00414173"/>
  </w:style>
  <w:style w:type="paragraph" w:customStyle="1" w:styleId="0FFEA400F8834A5B8862781727067A9B">
    <w:name w:val="0FFEA400F8834A5B8862781727067A9B"/>
    <w:rsid w:val="00414173"/>
  </w:style>
  <w:style w:type="paragraph" w:customStyle="1" w:styleId="96F243C95827440DACF434C88A3EC0FA">
    <w:name w:val="96F243C95827440DACF434C88A3EC0FA"/>
    <w:rsid w:val="00414173"/>
  </w:style>
  <w:style w:type="paragraph" w:customStyle="1" w:styleId="DF21BD22C02043BBB3FABFEC5AD3F9C4">
    <w:name w:val="DF21BD22C02043BBB3FABFEC5AD3F9C4"/>
    <w:rsid w:val="00414173"/>
  </w:style>
  <w:style w:type="paragraph" w:customStyle="1" w:styleId="9978D1B061534790BB17ED0266AF2735">
    <w:name w:val="9978D1B061534790BB17ED0266AF2735"/>
    <w:rsid w:val="00414173"/>
  </w:style>
  <w:style w:type="paragraph" w:customStyle="1" w:styleId="ACDF452CD0784D2386E3DEF5E6224CC1">
    <w:name w:val="ACDF452CD0784D2386E3DEF5E6224CC1"/>
    <w:rsid w:val="00414173"/>
  </w:style>
  <w:style w:type="paragraph" w:customStyle="1" w:styleId="C30AB3D83C8842B2AABD4F71C9B5A13C">
    <w:name w:val="C30AB3D83C8842B2AABD4F71C9B5A13C"/>
    <w:rsid w:val="00414173"/>
  </w:style>
  <w:style w:type="paragraph" w:customStyle="1" w:styleId="004483297DEE442087F3CCB4A8151281">
    <w:name w:val="004483297DEE442087F3CCB4A8151281"/>
    <w:rsid w:val="00414173"/>
  </w:style>
  <w:style w:type="paragraph" w:customStyle="1" w:styleId="6C76E99C6C284BDBBE0DF921C0E6DB80">
    <w:name w:val="6C76E99C6C284BDBBE0DF921C0E6DB80"/>
    <w:rsid w:val="00414173"/>
  </w:style>
  <w:style w:type="paragraph" w:customStyle="1" w:styleId="945B5A8F959E439D8AFC3C277E45E346">
    <w:name w:val="945B5A8F959E439D8AFC3C277E45E346"/>
    <w:rsid w:val="00414173"/>
  </w:style>
  <w:style w:type="paragraph" w:customStyle="1" w:styleId="699371FA51714CFFA75E295BB715728A">
    <w:name w:val="699371FA51714CFFA75E295BB715728A"/>
    <w:rsid w:val="00414173"/>
  </w:style>
  <w:style w:type="paragraph" w:customStyle="1" w:styleId="692FF496713643908524E9622E619CDB">
    <w:name w:val="692FF496713643908524E9622E619CDB"/>
    <w:rsid w:val="00414173"/>
  </w:style>
  <w:style w:type="paragraph" w:customStyle="1" w:styleId="EAF1AE7BAC3C472682AF41FBD129E7CF">
    <w:name w:val="EAF1AE7BAC3C472682AF41FBD129E7CF"/>
    <w:rsid w:val="00414173"/>
  </w:style>
  <w:style w:type="paragraph" w:customStyle="1" w:styleId="F753B7E27F4D4978A5A2598D5E0BE4A5">
    <w:name w:val="F753B7E27F4D4978A5A2598D5E0BE4A5"/>
    <w:rsid w:val="00414173"/>
  </w:style>
  <w:style w:type="paragraph" w:customStyle="1" w:styleId="60E3FFC52315410C9CDA5F35DA0A6BFD">
    <w:name w:val="60E3FFC52315410C9CDA5F35DA0A6BFD"/>
    <w:rsid w:val="00414173"/>
  </w:style>
  <w:style w:type="paragraph" w:customStyle="1" w:styleId="C3DCBC0A160C4CFCAF3131533C6A55FA">
    <w:name w:val="C3DCBC0A160C4CFCAF3131533C6A55FA"/>
    <w:rsid w:val="00414173"/>
  </w:style>
  <w:style w:type="paragraph" w:customStyle="1" w:styleId="F0E90048BB344E17B66833EEF1948B14">
    <w:name w:val="F0E90048BB344E17B66833EEF1948B14"/>
    <w:rsid w:val="00414173"/>
  </w:style>
  <w:style w:type="paragraph" w:customStyle="1" w:styleId="451ECBF35E77458181B9A1982B8D1F01">
    <w:name w:val="451ECBF35E77458181B9A1982B8D1F01"/>
    <w:rsid w:val="00414173"/>
  </w:style>
  <w:style w:type="paragraph" w:customStyle="1" w:styleId="140EF14F1287408690651EB75F642DF8">
    <w:name w:val="140EF14F1287408690651EB75F642DF8"/>
    <w:rsid w:val="00414173"/>
  </w:style>
  <w:style w:type="paragraph" w:customStyle="1" w:styleId="1B076DFD3FC7470E805EB753562B99BF">
    <w:name w:val="1B076DFD3FC7470E805EB753562B99BF"/>
    <w:rsid w:val="00414173"/>
  </w:style>
  <w:style w:type="paragraph" w:customStyle="1" w:styleId="6519D91796C04D69B3A8D48AFF7BCA8B">
    <w:name w:val="6519D91796C04D69B3A8D48AFF7BCA8B"/>
    <w:rsid w:val="00414173"/>
  </w:style>
  <w:style w:type="paragraph" w:customStyle="1" w:styleId="B568DB9EC0424C9E8F1804DB87E6B962">
    <w:name w:val="B568DB9EC0424C9E8F1804DB87E6B962"/>
    <w:rsid w:val="00414173"/>
  </w:style>
  <w:style w:type="paragraph" w:customStyle="1" w:styleId="C76E3F1EE9054B4F9EF4BA9EFCFACF86">
    <w:name w:val="C76E3F1EE9054B4F9EF4BA9EFCFACF86"/>
    <w:rsid w:val="00414173"/>
  </w:style>
  <w:style w:type="paragraph" w:customStyle="1" w:styleId="CFC35F0A0CBA4828A224F2C183B71BAA">
    <w:name w:val="CFC35F0A0CBA4828A224F2C183B71BAA"/>
    <w:rsid w:val="00414173"/>
  </w:style>
  <w:style w:type="paragraph" w:customStyle="1" w:styleId="2D92901542A3432D92B6D501789B9B58">
    <w:name w:val="2D92901542A3432D92B6D501789B9B58"/>
    <w:rsid w:val="00414173"/>
  </w:style>
  <w:style w:type="paragraph" w:customStyle="1" w:styleId="FEAE4A2B7E6E411CB80E0416E9B287E1">
    <w:name w:val="FEAE4A2B7E6E411CB80E0416E9B287E1"/>
    <w:rsid w:val="00414173"/>
  </w:style>
  <w:style w:type="paragraph" w:customStyle="1" w:styleId="96738EA0F30E4143AC8A02CBFAA2207B">
    <w:name w:val="96738EA0F30E4143AC8A02CBFAA2207B"/>
    <w:rsid w:val="00414173"/>
  </w:style>
  <w:style w:type="paragraph" w:customStyle="1" w:styleId="A606F2C1B12D4E20ADA3E1D3847D0B8D">
    <w:name w:val="A606F2C1B12D4E20ADA3E1D3847D0B8D"/>
    <w:rsid w:val="00414173"/>
  </w:style>
  <w:style w:type="paragraph" w:customStyle="1" w:styleId="03EC6AC2B1254A75810B6FC98136F6BE">
    <w:name w:val="03EC6AC2B1254A75810B6FC98136F6BE"/>
    <w:rsid w:val="00414173"/>
  </w:style>
  <w:style w:type="paragraph" w:customStyle="1" w:styleId="979B01C1E4E74B3B8E74DAD16743336E">
    <w:name w:val="979B01C1E4E74B3B8E74DAD16743336E"/>
    <w:rsid w:val="00414173"/>
  </w:style>
  <w:style w:type="paragraph" w:customStyle="1" w:styleId="EFE77783F67649E9BD85587778C40B4C">
    <w:name w:val="EFE77783F67649E9BD85587778C40B4C"/>
    <w:rsid w:val="00414173"/>
  </w:style>
  <w:style w:type="paragraph" w:customStyle="1" w:styleId="81D40564122B4067BFE65C76325D3E21">
    <w:name w:val="81D40564122B4067BFE65C76325D3E21"/>
    <w:rsid w:val="00414173"/>
  </w:style>
  <w:style w:type="paragraph" w:customStyle="1" w:styleId="7C3A700DD9C748A4A0778C41E0C65319">
    <w:name w:val="7C3A700DD9C748A4A0778C41E0C65319"/>
    <w:rsid w:val="00414173"/>
  </w:style>
  <w:style w:type="paragraph" w:customStyle="1" w:styleId="6EE9932E025341B4A76A9AC48610DCE4">
    <w:name w:val="6EE9932E025341B4A76A9AC48610DCE4"/>
    <w:rsid w:val="00414173"/>
  </w:style>
  <w:style w:type="paragraph" w:customStyle="1" w:styleId="5B7834BDF1CE4680B9DAD31A2CB8EFFB">
    <w:name w:val="5B7834BDF1CE4680B9DAD31A2CB8EFFB"/>
    <w:rsid w:val="00414173"/>
  </w:style>
  <w:style w:type="paragraph" w:customStyle="1" w:styleId="8FAD40545A9442A3A2D48D9462AA1ACB">
    <w:name w:val="8FAD40545A9442A3A2D48D9462AA1ACB"/>
    <w:rsid w:val="00414173"/>
  </w:style>
  <w:style w:type="paragraph" w:customStyle="1" w:styleId="6C3C1F1C698A48AB93C19C23BA95D071">
    <w:name w:val="6C3C1F1C698A48AB93C19C23BA95D071"/>
    <w:rsid w:val="00414173"/>
  </w:style>
  <w:style w:type="paragraph" w:customStyle="1" w:styleId="5E0CB095EAF54656A4E1F125DD8E30D1">
    <w:name w:val="5E0CB095EAF54656A4E1F125DD8E30D1"/>
    <w:rsid w:val="00414173"/>
  </w:style>
  <w:style w:type="paragraph" w:customStyle="1" w:styleId="2FCDC27B1A2547DA8EE74A490F045A0A">
    <w:name w:val="2FCDC27B1A2547DA8EE74A490F045A0A"/>
    <w:rsid w:val="00414173"/>
  </w:style>
  <w:style w:type="paragraph" w:customStyle="1" w:styleId="DC04302E3BF24383BE4E8C12301BFF44">
    <w:name w:val="DC04302E3BF24383BE4E8C12301BFF44"/>
    <w:rsid w:val="00414173"/>
  </w:style>
  <w:style w:type="paragraph" w:customStyle="1" w:styleId="449E5773780B478CB5774B8AF7D747D3">
    <w:name w:val="449E5773780B478CB5774B8AF7D747D3"/>
    <w:rsid w:val="00414173"/>
  </w:style>
  <w:style w:type="paragraph" w:customStyle="1" w:styleId="57B524BB0DF44E51B6868560A28BCAF1">
    <w:name w:val="57B524BB0DF44E51B6868560A28BCAF1"/>
    <w:rsid w:val="00414173"/>
  </w:style>
  <w:style w:type="paragraph" w:customStyle="1" w:styleId="C3D6499EFC6B470CA2E52A3FB635B0F8">
    <w:name w:val="C3D6499EFC6B470CA2E52A3FB635B0F8"/>
    <w:rsid w:val="00414173"/>
  </w:style>
  <w:style w:type="paragraph" w:customStyle="1" w:styleId="2297851F8BD340DCA6EB547B7F525579">
    <w:name w:val="2297851F8BD340DCA6EB547B7F525579"/>
    <w:rsid w:val="00414173"/>
  </w:style>
  <w:style w:type="paragraph" w:customStyle="1" w:styleId="F9D1930D64D74AF9B8EC8FD3F9D3FCF9">
    <w:name w:val="F9D1930D64D74AF9B8EC8FD3F9D3FCF9"/>
    <w:rsid w:val="00414173"/>
  </w:style>
  <w:style w:type="paragraph" w:customStyle="1" w:styleId="8FF0DD7E8DAC43278B6AA971322A5B82">
    <w:name w:val="8FF0DD7E8DAC43278B6AA971322A5B82"/>
    <w:rsid w:val="00414173"/>
  </w:style>
  <w:style w:type="paragraph" w:customStyle="1" w:styleId="754726FB86784DAF92C20179878FEB65">
    <w:name w:val="754726FB86784DAF92C20179878FEB65"/>
    <w:rsid w:val="00414173"/>
  </w:style>
  <w:style w:type="paragraph" w:customStyle="1" w:styleId="C89F4A5877F849758F9615D0961CFAE0">
    <w:name w:val="C89F4A5877F849758F9615D0961CFAE0"/>
    <w:rsid w:val="00414173"/>
  </w:style>
  <w:style w:type="paragraph" w:customStyle="1" w:styleId="EA503B0B7FDE4F1BA5D8F77022404154">
    <w:name w:val="EA503B0B7FDE4F1BA5D8F77022404154"/>
    <w:rsid w:val="00414173"/>
  </w:style>
  <w:style w:type="paragraph" w:customStyle="1" w:styleId="7CD53358C59B4C99918D187D976BCDA5">
    <w:name w:val="7CD53358C59B4C99918D187D976BCDA5"/>
    <w:rsid w:val="00414173"/>
  </w:style>
  <w:style w:type="paragraph" w:customStyle="1" w:styleId="0912A4E7ABED443E9062E9B9B29FF7F4">
    <w:name w:val="0912A4E7ABED443E9062E9B9B29FF7F4"/>
    <w:rsid w:val="00414173"/>
  </w:style>
  <w:style w:type="paragraph" w:customStyle="1" w:styleId="43A57F4C43644E1CBEC3A64B193F1C20">
    <w:name w:val="43A57F4C43644E1CBEC3A64B193F1C20"/>
    <w:rsid w:val="00414173"/>
  </w:style>
  <w:style w:type="paragraph" w:customStyle="1" w:styleId="A4936ACDFC9C44C0BFAE64947CBD38D2">
    <w:name w:val="A4936ACDFC9C44C0BFAE64947CBD38D2"/>
    <w:rsid w:val="00414173"/>
  </w:style>
  <w:style w:type="paragraph" w:customStyle="1" w:styleId="3179857C38E24FEEB691A26BD0AEB0FE">
    <w:name w:val="3179857C38E24FEEB691A26BD0AEB0FE"/>
    <w:rsid w:val="00414173"/>
  </w:style>
  <w:style w:type="paragraph" w:customStyle="1" w:styleId="ADD898E129754C9D908E47C048A6657C">
    <w:name w:val="ADD898E129754C9D908E47C048A6657C"/>
    <w:rsid w:val="00414173"/>
  </w:style>
  <w:style w:type="paragraph" w:customStyle="1" w:styleId="212BD2A44C2B4E16ADE00460C3FB3EBC">
    <w:name w:val="212BD2A44C2B4E16ADE00460C3FB3EBC"/>
    <w:rsid w:val="00414173"/>
  </w:style>
  <w:style w:type="paragraph" w:customStyle="1" w:styleId="2ADB7CE8B8304952A19EB1C85FFB93DD">
    <w:name w:val="2ADB7CE8B8304952A19EB1C85FFB93DD"/>
    <w:rsid w:val="00414173"/>
  </w:style>
  <w:style w:type="paragraph" w:customStyle="1" w:styleId="16AA1019C89348C086ED10E5A5D03BD2">
    <w:name w:val="16AA1019C89348C086ED10E5A5D03BD2"/>
    <w:rsid w:val="00414173"/>
  </w:style>
  <w:style w:type="paragraph" w:customStyle="1" w:styleId="EC3384E2881344B395898A867B484089">
    <w:name w:val="EC3384E2881344B395898A867B484089"/>
    <w:rsid w:val="00414173"/>
  </w:style>
  <w:style w:type="paragraph" w:customStyle="1" w:styleId="0FDA8C0033E64778B6542E5F7926ED4E">
    <w:name w:val="0FDA8C0033E64778B6542E5F7926ED4E"/>
    <w:rsid w:val="00414173"/>
  </w:style>
  <w:style w:type="paragraph" w:customStyle="1" w:styleId="C0B30FB6DF8744BC87C359048E7B2D9C">
    <w:name w:val="C0B30FB6DF8744BC87C359048E7B2D9C"/>
    <w:rsid w:val="00414173"/>
  </w:style>
  <w:style w:type="paragraph" w:customStyle="1" w:styleId="5D63F6EAC708407EBAF7089139865747">
    <w:name w:val="5D63F6EAC708407EBAF7089139865747"/>
    <w:rsid w:val="00414173"/>
  </w:style>
  <w:style w:type="paragraph" w:customStyle="1" w:styleId="16B5E5B1C01B46B69A013AF0DEE6BED8">
    <w:name w:val="16B5E5B1C01B46B69A013AF0DEE6BED8"/>
    <w:rsid w:val="00414173"/>
  </w:style>
  <w:style w:type="paragraph" w:customStyle="1" w:styleId="EFA8A80083224D33BA19018B85E162DF">
    <w:name w:val="EFA8A80083224D33BA19018B85E162DF"/>
    <w:rsid w:val="00414173"/>
  </w:style>
  <w:style w:type="paragraph" w:customStyle="1" w:styleId="7DC26807A8064706BBE5D70E17728BE9">
    <w:name w:val="7DC26807A8064706BBE5D70E17728BE9"/>
    <w:rsid w:val="00414173"/>
  </w:style>
  <w:style w:type="paragraph" w:customStyle="1" w:styleId="3ADE85371AD6466AA3C962D50FB0EDE2">
    <w:name w:val="3ADE85371AD6466AA3C962D50FB0EDE2"/>
    <w:rsid w:val="00414173"/>
  </w:style>
  <w:style w:type="paragraph" w:customStyle="1" w:styleId="217B520D44274D3EA254BDA23C525113">
    <w:name w:val="217B520D44274D3EA254BDA23C525113"/>
    <w:rsid w:val="00414173"/>
  </w:style>
  <w:style w:type="paragraph" w:customStyle="1" w:styleId="B0E32BEF955A4DFD82CDEEF32EE95AAA">
    <w:name w:val="B0E32BEF955A4DFD82CDEEF32EE95AAA"/>
    <w:rsid w:val="00414173"/>
  </w:style>
  <w:style w:type="paragraph" w:customStyle="1" w:styleId="24C688F51CD54E8486C7A25C84EC4E43">
    <w:name w:val="24C688F51CD54E8486C7A25C84EC4E43"/>
    <w:rsid w:val="00414173"/>
  </w:style>
  <w:style w:type="paragraph" w:customStyle="1" w:styleId="6187D90EC4DC43AE9F99EB6C363025CA">
    <w:name w:val="6187D90EC4DC43AE9F99EB6C363025CA"/>
    <w:rsid w:val="00414173"/>
  </w:style>
  <w:style w:type="paragraph" w:customStyle="1" w:styleId="4E724FC9A7CE498F8E373E4659A0069D">
    <w:name w:val="4E724FC9A7CE498F8E373E4659A0069D"/>
    <w:rsid w:val="00414173"/>
  </w:style>
  <w:style w:type="paragraph" w:customStyle="1" w:styleId="03DF6407A8B94128A8B956D1AAE27537">
    <w:name w:val="03DF6407A8B94128A8B956D1AAE27537"/>
    <w:rsid w:val="00414173"/>
  </w:style>
  <w:style w:type="paragraph" w:customStyle="1" w:styleId="0EAC194045A044BE8EBA3DA8B3FA157D">
    <w:name w:val="0EAC194045A044BE8EBA3DA8B3FA157D"/>
    <w:rsid w:val="00414173"/>
  </w:style>
  <w:style w:type="paragraph" w:customStyle="1" w:styleId="1B4981E72C024701BD9F59880CE77F78">
    <w:name w:val="1B4981E72C024701BD9F59880CE77F78"/>
    <w:rsid w:val="00414173"/>
  </w:style>
  <w:style w:type="paragraph" w:customStyle="1" w:styleId="80AC40D5719F47F09DA0B9ABB2E96766">
    <w:name w:val="80AC40D5719F47F09DA0B9ABB2E96766"/>
    <w:rsid w:val="00414173"/>
  </w:style>
  <w:style w:type="paragraph" w:customStyle="1" w:styleId="6068A4577A4E4620A0821129F2A9BDD3">
    <w:name w:val="6068A4577A4E4620A0821129F2A9BDD3"/>
    <w:rsid w:val="00414173"/>
  </w:style>
  <w:style w:type="paragraph" w:customStyle="1" w:styleId="1EFC2E1E8AF7495780D5DF9073223750">
    <w:name w:val="1EFC2E1E8AF7495780D5DF9073223750"/>
    <w:rsid w:val="00414173"/>
  </w:style>
  <w:style w:type="paragraph" w:customStyle="1" w:styleId="27F478A3808D41F0AEAAA7A5C6304042">
    <w:name w:val="27F478A3808D41F0AEAAA7A5C6304042"/>
    <w:rsid w:val="00414173"/>
  </w:style>
  <w:style w:type="paragraph" w:customStyle="1" w:styleId="0D4B642A0533493EB2BA9D7D74E42B8D">
    <w:name w:val="0D4B642A0533493EB2BA9D7D74E42B8D"/>
    <w:rsid w:val="00414173"/>
  </w:style>
  <w:style w:type="paragraph" w:customStyle="1" w:styleId="A63DBE58B5D74F72A30D65197C4AF4C6">
    <w:name w:val="A63DBE58B5D74F72A30D65197C4AF4C6"/>
    <w:rsid w:val="00414173"/>
  </w:style>
  <w:style w:type="paragraph" w:customStyle="1" w:styleId="455A61E33E4C4DABBB8B97CC9173EF35">
    <w:name w:val="455A61E33E4C4DABBB8B97CC9173EF35"/>
    <w:rsid w:val="00414173"/>
  </w:style>
  <w:style w:type="paragraph" w:customStyle="1" w:styleId="4C30D627E16E40748E1BBDE0D3F6D8DF">
    <w:name w:val="4C30D627E16E40748E1BBDE0D3F6D8DF"/>
    <w:rsid w:val="00414173"/>
  </w:style>
  <w:style w:type="paragraph" w:customStyle="1" w:styleId="E05E5D76A7314677960FC5C1F5C5D836">
    <w:name w:val="E05E5D76A7314677960FC5C1F5C5D836"/>
    <w:rsid w:val="00414173"/>
  </w:style>
  <w:style w:type="paragraph" w:customStyle="1" w:styleId="99CE09CF2A40482488AA775AF29277FB">
    <w:name w:val="99CE09CF2A40482488AA775AF29277FB"/>
    <w:rsid w:val="00414173"/>
  </w:style>
  <w:style w:type="paragraph" w:customStyle="1" w:styleId="622D2FA351D84549B8FAE03B94277542">
    <w:name w:val="622D2FA351D84549B8FAE03B94277542"/>
    <w:rsid w:val="00414173"/>
  </w:style>
  <w:style w:type="paragraph" w:customStyle="1" w:styleId="E7301A51417D4C97AE786D6E7E994841">
    <w:name w:val="E7301A51417D4C97AE786D6E7E994841"/>
    <w:rsid w:val="00414173"/>
  </w:style>
  <w:style w:type="paragraph" w:customStyle="1" w:styleId="1E085A8D77EB4F5D80B00652EF1994F2">
    <w:name w:val="1E085A8D77EB4F5D80B00652EF1994F2"/>
    <w:rsid w:val="00414173"/>
  </w:style>
  <w:style w:type="paragraph" w:customStyle="1" w:styleId="7426C2227F384F3395B3532585C6E011">
    <w:name w:val="7426C2227F384F3395B3532585C6E011"/>
    <w:rsid w:val="00414173"/>
  </w:style>
  <w:style w:type="paragraph" w:customStyle="1" w:styleId="900276E427664611A5DC836C746E634B">
    <w:name w:val="900276E427664611A5DC836C746E634B"/>
    <w:rsid w:val="00414173"/>
  </w:style>
  <w:style w:type="paragraph" w:customStyle="1" w:styleId="E210D74660014CC7A207E9AA32088F4F">
    <w:name w:val="E210D74660014CC7A207E9AA32088F4F"/>
    <w:rsid w:val="00414173"/>
  </w:style>
  <w:style w:type="paragraph" w:customStyle="1" w:styleId="5A8A9CA351A443B58DA25BE38C8C16D9">
    <w:name w:val="5A8A9CA351A443B58DA25BE38C8C16D9"/>
    <w:rsid w:val="00414173"/>
  </w:style>
  <w:style w:type="paragraph" w:customStyle="1" w:styleId="BA4F36793DCE499BB79F07E1E0FBB9CB">
    <w:name w:val="BA4F36793DCE499BB79F07E1E0FBB9CB"/>
    <w:rsid w:val="00414173"/>
  </w:style>
  <w:style w:type="paragraph" w:customStyle="1" w:styleId="EDB88F0084904B56BF30F3DB8D422179">
    <w:name w:val="EDB88F0084904B56BF30F3DB8D422179"/>
    <w:rsid w:val="00414173"/>
  </w:style>
  <w:style w:type="paragraph" w:customStyle="1" w:styleId="1A9501D1F49F4C4F9BE157C894E54004">
    <w:name w:val="1A9501D1F49F4C4F9BE157C894E54004"/>
    <w:rsid w:val="00414173"/>
  </w:style>
  <w:style w:type="paragraph" w:customStyle="1" w:styleId="6D0A71C36FD74D4C85734930C3E4A8EF">
    <w:name w:val="6D0A71C36FD74D4C85734930C3E4A8EF"/>
    <w:rsid w:val="00414173"/>
  </w:style>
  <w:style w:type="paragraph" w:customStyle="1" w:styleId="A5282EC009B54CFB8CF2F131FD4BCE78">
    <w:name w:val="A5282EC009B54CFB8CF2F131FD4BCE78"/>
    <w:rsid w:val="00414173"/>
  </w:style>
  <w:style w:type="paragraph" w:customStyle="1" w:styleId="8EB840FA50404665961866714D001907">
    <w:name w:val="8EB840FA50404665961866714D001907"/>
    <w:rsid w:val="00414173"/>
  </w:style>
  <w:style w:type="paragraph" w:customStyle="1" w:styleId="CD365B310F0340339AF2F2ED2D8E8C3B">
    <w:name w:val="CD365B310F0340339AF2F2ED2D8E8C3B"/>
    <w:rsid w:val="00414173"/>
  </w:style>
  <w:style w:type="paragraph" w:customStyle="1" w:styleId="0B9247201B0C4C3D91D0E14FBFB3A174">
    <w:name w:val="0B9247201B0C4C3D91D0E14FBFB3A174"/>
    <w:rsid w:val="00414173"/>
  </w:style>
  <w:style w:type="paragraph" w:customStyle="1" w:styleId="9C8D6E199AF8489C960AEC5FE8BB43D5">
    <w:name w:val="9C8D6E199AF8489C960AEC5FE8BB43D5"/>
    <w:rsid w:val="00414173"/>
  </w:style>
  <w:style w:type="paragraph" w:customStyle="1" w:styleId="590606930960437293D02F2FCA993466">
    <w:name w:val="590606930960437293D02F2FCA993466"/>
    <w:rsid w:val="00414173"/>
  </w:style>
  <w:style w:type="paragraph" w:customStyle="1" w:styleId="4AEA7A50D55740ED9A3FEE5A935FB952">
    <w:name w:val="4AEA7A50D55740ED9A3FEE5A935FB952"/>
    <w:rsid w:val="00414173"/>
  </w:style>
  <w:style w:type="paragraph" w:customStyle="1" w:styleId="0A3FC32C568449C193DC20F6403BDEFC">
    <w:name w:val="0A3FC32C568449C193DC20F6403BDEFC"/>
    <w:rsid w:val="00414173"/>
  </w:style>
  <w:style w:type="paragraph" w:customStyle="1" w:styleId="565D8392E81B43718EC9CAB5792C07F1">
    <w:name w:val="565D8392E81B43718EC9CAB5792C07F1"/>
    <w:rsid w:val="00414173"/>
  </w:style>
  <w:style w:type="paragraph" w:customStyle="1" w:styleId="6C2020D3E09F4E96BCFF6894EF7ED408">
    <w:name w:val="6C2020D3E09F4E96BCFF6894EF7ED408"/>
    <w:rsid w:val="00414173"/>
  </w:style>
  <w:style w:type="paragraph" w:customStyle="1" w:styleId="6BABA4D5B29043B393E0D03A1F340447">
    <w:name w:val="6BABA4D5B29043B393E0D03A1F340447"/>
    <w:rsid w:val="00414173"/>
  </w:style>
  <w:style w:type="paragraph" w:customStyle="1" w:styleId="94952EE354994D979F4C60CE0F764B95">
    <w:name w:val="94952EE354994D979F4C60CE0F764B95"/>
    <w:rsid w:val="00414173"/>
  </w:style>
  <w:style w:type="paragraph" w:customStyle="1" w:styleId="D620DF30EB484EEC822828E2329B5775">
    <w:name w:val="D620DF30EB484EEC822828E2329B5775"/>
    <w:rsid w:val="00414173"/>
  </w:style>
  <w:style w:type="paragraph" w:customStyle="1" w:styleId="5A3A3EF5A3DE4A08A53F56131952DEF7">
    <w:name w:val="5A3A3EF5A3DE4A08A53F56131952DEF7"/>
    <w:rsid w:val="00414173"/>
  </w:style>
  <w:style w:type="paragraph" w:customStyle="1" w:styleId="C3EA91CC5CFF49A895C2D2CBF7B3DE7D">
    <w:name w:val="C3EA91CC5CFF49A895C2D2CBF7B3DE7D"/>
    <w:rsid w:val="00414173"/>
  </w:style>
  <w:style w:type="paragraph" w:customStyle="1" w:styleId="65FB0DD620EE4B66B3842B211D20E434">
    <w:name w:val="65FB0DD620EE4B66B3842B211D20E434"/>
    <w:rsid w:val="00414173"/>
  </w:style>
  <w:style w:type="paragraph" w:customStyle="1" w:styleId="E99E7574EE974BF295FFC16D6A680A20">
    <w:name w:val="E99E7574EE974BF295FFC16D6A680A20"/>
    <w:rsid w:val="00414173"/>
  </w:style>
  <w:style w:type="paragraph" w:customStyle="1" w:styleId="16EF6B3317094F5287000F7267EFEC73">
    <w:name w:val="16EF6B3317094F5287000F7267EFEC73"/>
    <w:rsid w:val="00414173"/>
  </w:style>
  <w:style w:type="paragraph" w:customStyle="1" w:styleId="B004340BF7FA425B9F96000570E9B626">
    <w:name w:val="B004340BF7FA425B9F96000570E9B626"/>
    <w:rsid w:val="00414173"/>
  </w:style>
  <w:style w:type="paragraph" w:customStyle="1" w:styleId="993F14A1BA584CB98602EFC71B081354">
    <w:name w:val="993F14A1BA584CB98602EFC71B081354"/>
    <w:rsid w:val="00414173"/>
  </w:style>
  <w:style w:type="paragraph" w:customStyle="1" w:styleId="E1753E0965894215851E8D5BDD9B1266">
    <w:name w:val="E1753E0965894215851E8D5BDD9B1266"/>
    <w:rsid w:val="00414173"/>
  </w:style>
  <w:style w:type="paragraph" w:customStyle="1" w:styleId="8A48157A4B9C42298D15644EA06635CE">
    <w:name w:val="8A48157A4B9C42298D15644EA06635CE"/>
    <w:rsid w:val="00414173"/>
  </w:style>
  <w:style w:type="paragraph" w:customStyle="1" w:styleId="135C683F3E1B478B80E22EAA9D3D9C62">
    <w:name w:val="135C683F3E1B478B80E22EAA9D3D9C62"/>
    <w:rsid w:val="00414173"/>
  </w:style>
  <w:style w:type="paragraph" w:customStyle="1" w:styleId="C4205C74CC374DE3AE935872B1C61AFF">
    <w:name w:val="C4205C74CC374DE3AE935872B1C61AFF"/>
    <w:rsid w:val="00414173"/>
  </w:style>
  <w:style w:type="paragraph" w:customStyle="1" w:styleId="EE68F4D846234598BED161AF6F86E60B">
    <w:name w:val="EE68F4D846234598BED161AF6F86E60B"/>
    <w:rsid w:val="00414173"/>
  </w:style>
  <w:style w:type="paragraph" w:customStyle="1" w:styleId="E265BF3CA81448B58D2F56754543D98A">
    <w:name w:val="E265BF3CA81448B58D2F56754543D98A"/>
    <w:rsid w:val="00414173"/>
  </w:style>
  <w:style w:type="paragraph" w:customStyle="1" w:styleId="65C07056887F473D952E46761E3B5695">
    <w:name w:val="65C07056887F473D952E46761E3B5695"/>
    <w:rsid w:val="00414173"/>
  </w:style>
  <w:style w:type="paragraph" w:customStyle="1" w:styleId="E7AE20C289954D588BA328B274C7FD0C">
    <w:name w:val="E7AE20C289954D588BA328B274C7FD0C"/>
    <w:rsid w:val="00414173"/>
  </w:style>
  <w:style w:type="paragraph" w:customStyle="1" w:styleId="DF1C7743FAB24EFC86B82286C943AB75">
    <w:name w:val="DF1C7743FAB24EFC86B82286C943AB75"/>
    <w:rsid w:val="00414173"/>
  </w:style>
  <w:style w:type="paragraph" w:customStyle="1" w:styleId="E5F539F36C9848C084072DEE4D05B16D">
    <w:name w:val="E5F539F36C9848C084072DEE4D05B16D"/>
    <w:rsid w:val="00414173"/>
  </w:style>
  <w:style w:type="paragraph" w:customStyle="1" w:styleId="8CA9832A1DDF4FE5AEFB34838F07530D">
    <w:name w:val="8CA9832A1DDF4FE5AEFB34838F07530D"/>
    <w:rsid w:val="00414173"/>
  </w:style>
  <w:style w:type="paragraph" w:customStyle="1" w:styleId="7BE39FD91ECA4397AAD6B5AA301723CB">
    <w:name w:val="7BE39FD91ECA4397AAD6B5AA301723CB"/>
    <w:rsid w:val="00414173"/>
  </w:style>
  <w:style w:type="paragraph" w:customStyle="1" w:styleId="C91ECEFA7B3B47CF88F4E9A5214FC384">
    <w:name w:val="C91ECEFA7B3B47CF88F4E9A5214FC384"/>
    <w:rsid w:val="00414173"/>
  </w:style>
  <w:style w:type="paragraph" w:customStyle="1" w:styleId="45E297CE1DDD45DF930D20F52E06CC86">
    <w:name w:val="45E297CE1DDD45DF930D20F52E06CC86"/>
    <w:rsid w:val="00414173"/>
  </w:style>
  <w:style w:type="paragraph" w:customStyle="1" w:styleId="F47F66A6BB654008B7B283D8C9E0E14C">
    <w:name w:val="F47F66A6BB654008B7B283D8C9E0E14C"/>
    <w:rsid w:val="00414173"/>
  </w:style>
  <w:style w:type="paragraph" w:customStyle="1" w:styleId="260FE795F6ED413ABAF4E45C2FA12968">
    <w:name w:val="260FE795F6ED413ABAF4E45C2FA12968"/>
    <w:rsid w:val="00414173"/>
  </w:style>
  <w:style w:type="paragraph" w:customStyle="1" w:styleId="34C81B3796CA4EE88E7CD53733CD25D9">
    <w:name w:val="34C81B3796CA4EE88E7CD53733CD25D9"/>
    <w:rsid w:val="00414173"/>
  </w:style>
  <w:style w:type="paragraph" w:customStyle="1" w:styleId="245F97E94C4842B6B7CF06C970D2B51B">
    <w:name w:val="245F97E94C4842B6B7CF06C970D2B51B"/>
    <w:rsid w:val="00414173"/>
  </w:style>
  <w:style w:type="paragraph" w:customStyle="1" w:styleId="519CF4AFF673415FB94D2AFD97FC15A2">
    <w:name w:val="519CF4AFF673415FB94D2AFD97FC15A2"/>
    <w:rsid w:val="00414173"/>
  </w:style>
  <w:style w:type="paragraph" w:customStyle="1" w:styleId="C595B8C1812940EC96C75E366AD6C25F">
    <w:name w:val="C595B8C1812940EC96C75E366AD6C25F"/>
    <w:rsid w:val="00414173"/>
  </w:style>
  <w:style w:type="paragraph" w:customStyle="1" w:styleId="3985FBCDDCEC4A2D96DC48D2761DE66F">
    <w:name w:val="3985FBCDDCEC4A2D96DC48D2761DE66F"/>
    <w:rsid w:val="00414173"/>
  </w:style>
  <w:style w:type="paragraph" w:customStyle="1" w:styleId="779D7557665846CA8037BAE43A3D4890">
    <w:name w:val="779D7557665846CA8037BAE43A3D4890"/>
    <w:rsid w:val="00414173"/>
  </w:style>
  <w:style w:type="paragraph" w:customStyle="1" w:styleId="49F613EE84E6485CA78F93D4602FB82D">
    <w:name w:val="49F613EE84E6485CA78F93D4602FB82D"/>
    <w:rsid w:val="00414173"/>
  </w:style>
  <w:style w:type="paragraph" w:customStyle="1" w:styleId="68795CE53E4A434DBE369A5A67A0DF04">
    <w:name w:val="68795CE53E4A434DBE369A5A67A0DF04"/>
    <w:rsid w:val="00414173"/>
  </w:style>
  <w:style w:type="paragraph" w:customStyle="1" w:styleId="61B348EFBF404CDA95B1873409765031">
    <w:name w:val="61B348EFBF404CDA95B1873409765031"/>
    <w:rsid w:val="00414173"/>
  </w:style>
  <w:style w:type="paragraph" w:customStyle="1" w:styleId="BC07F08F1EFB4F9E8C084D4274D11E03">
    <w:name w:val="BC07F08F1EFB4F9E8C084D4274D11E03"/>
    <w:rsid w:val="00414173"/>
  </w:style>
  <w:style w:type="paragraph" w:customStyle="1" w:styleId="9AEB29770D25488890627608613AB3F5">
    <w:name w:val="9AEB29770D25488890627608613AB3F5"/>
    <w:rsid w:val="00414173"/>
  </w:style>
  <w:style w:type="paragraph" w:customStyle="1" w:styleId="72B25EE076734932BFBD9DC3D33E751E">
    <w:name w:val="72B25EE076734932BFBD9DC3D33E751E"/>
    <w:rsid w:val="00414173"/>
  </w:style>
  <w:style w:type="paragraph" w:customStyle="1" w:styleId="0E69349F9B9F4DA2A80C98A005DC7D9E">
    <w:name w:val="0E69349F9B9F4DA2A80C98A005DC7D9E"/>
    <w:rsid w:val="00414173"/>
  </w:style>
  <w:style w:type="paragraph" w:customStyle="1" w:styleId="46C56E296B0346A78D6159000652D823">
    <w:name w:val="46C56E296B0346A78D6159000652D823"/>
    <w:rsid w:val="00414173"/>
  </w:style>
  <w:style w:type="paragraph" w:customStyle="1" w:styleId="6A358AE4B0054DCD8D23B5B6783BF675">
    <w:name w:val="6A358AE4B0054DCD8D23B5B6783BF675"/>
    <w:rsid w:val="00414173"/>
  </w:style>
  <w:style w:type="paragraph" w:customStyle="1" w:styleId="D562C65CFEA94F82B823449CFEEFBEF3">
    <w:name w:val="D562C65CFEA94F82B823449CFEEFBEF3"/>
    <w:rsid w:val="00414173"/>
  </w:style>
  <w:style w:type="paragraph" w:customStyle="1" w:styleId="8F81FCF03BDF4B49A65410CA44B57643">
    <w:name w:val="8F81FCF03BDF4B49A65410CA44B57643"/>
    <w:rsid w:val="00414173"/>
  </w:style>
  <w:style w:type="paragraph" w:customStyle="1" w:styleId="7B880E660A3F4E3EBC6C44E44F8471FA">
    <w:name w:val="7B880E660A3F4E3EBC6C44E44F8471FA"/>
    <w:rsid w:val="00414173"/>
  </w:style>
  <w:style w:type="paragraph" w:customStyle="1" w:styleId="CF9C13ABF3A84C28BB646BEF5FFE806A">
    <w:name w:val="CF9C13ABF3A84C28BB646BEF5FFE806A"/>
    <w:rsid w:val="00414173"/>
  </w:style>
  <w:style w:type="paragraph" w:customStyle="1" w:styleId="07AFBD103F7F41DBBCC264EA9226B11A">
    <w:name w:val="07AFBD103F7F41DBBCC264EA9226B11A"/>
    <w:rsid w:val="00414173"/>
  </w:style>
  <w:style w:type="paragraph" w:customStyle="1" w:styleId="1AD6AD6AC5A249B79A80BA1B47D436B5">
    <w:name w:val="1AD6AD6AC5A249B79A80BA1B47D436B5"/>
    <w:rsid w:val="00414173"/>
  </w:style>
  <w:style w:type="paragraph" w:customStyle="1" w:styleId="18AADDD2149A4217947976F7A8328DF7">
    <w:name w:val="18AADDD2149A4217947976F7A8328DF7"/>
    <w:rsid w:val="00414173"/>
  </w:style>
  <w:style w:type="paragraph" w:customStyle="1" w:styleId="9714B17F702344C5BFB73FA467BE5908">
    <w:name w:val="9714B17F702344C5BFB73FA467BE5908"/>
    <w:rsid w:val="00414173"/>
  </w:style>
  <w:style w:type="paragraph" w:customStyle="1" w:styleId="5AFF53E2A9D54F5294936CAB733B3593">
    <w:name w:val="5AFF53E2A9D54F5294936CAB733B3593"/>
    <w:rsid w:val="00414173"/>
  </w:style>
  <w:style w:type="paragraph" w:customStyle="1" w:styleId="34ECBCEE4A384AA89D3777D75F735E5D">
    <w:name w:val="34ECBCEE4A384AA89D3777D75F735E5D"/>
    <w:rsid w:val="00414173"/>
  </w:style>
  <w:style w:type="paragraph" w:customStyle="1" w:styleId="F149388B5BD74D5A9DA8BEF6CD5AA004">
    <w:name w:val="F149388B5BD74D5A9DA8BEF6CD5AA004"/>
    <w:rsid w:val="00414173"/>
  </w:style>
  <w:style w:type="paragraph" w:customStyle="1" w:styleId="EDEF7ACE53874298A63900B858B8C07F">
    <w:name w:val="EDEF7ACE53874298A63900B858B8C07F"/>
    <w:rsid w:val="00414173"/>
  </w:style>
  <w:style w:type="paragraph" w:customStyle="1" w:styleId="E6EB4EEBA3EA4769927F318C40E1CFFB">
    <w:name w:val="E6EB4EEBA3EA4769927F318C40E1CFFB"/>
    <w:rsid w:val="00414173"/>
  </w:style>
  <w:style w:type="paragraph" w:customStyle="1" w:styleId="45D5150F009E4193B31C206B22DEB14F">
    <w:name w:val="45D5150F009E4193B31C206B22DEB14F"/>
    <w:rsid w:val="00414173"/>
  </w:style>
  <w:style w:type="paragraph" w:customStyle="1" w:styleId="9C4725A3431F4FBE872858612EDABF8F">
    <w:name w:val="9C4725A3431F4FBE872858612EDABF8F"/>
    <w:rsid w:val="00414173"/>
  </w:style>
  <w:style w:type="paragraph" w:customStyle="1" w:styleId="1D3273CA96124617A641D85285622473">
    <w:name w:val="1D3273CA96124617A641D85285622473"/>
    <w:rsid w:val="00E14EC6"/>
  </w:style>
  <w:style w:type="paragraph" w:customStyle="1" w:styleId="2CAADF3CA07F4C87BAA086EC7E0F93AB">
    <w:name w:val="2CAADF3CA07F4C87BAA086EC7E0F93AB"/>
    <w:rsid w:val="00E14EC6"/>
  </w:style>
  <w:style w:type="paragraph" w:customStyle="1" w:styleId="3248B83E44B54578B5006282CF3A08CB">
    <w:name w:val="3248B83E44B54578B5006282CF3A08CB"/>
    <w:rsid w:val="00E14EC6"/>
  </w:style>
  <w:style w:type="paragraph" w:customStyle="1" w:styleId="987AA3C081AD402A89BB4B681B1900E7">
    <w:name w:val="987AA3C081AD402A89BB4B681B1900E7"/>
    <w:rsid w:val="00E14EC6"/>
  </w:style>
  <w:style w:type="paragraph" w:customStyle="1" w:styleId="3379611C247541C19EEDE5947314CF8B">
    <w:name w:val="3379611C247541C19EEDE5947314CF8B"/>
    <w:rsid w:val="00E14EC6"/>
  </w:style>
  <w:style w:type="paragraph" w:customStyle="1" w:styleId="7F0BFC38E17D4660B439AF71555F4454">
    <w:name w:val="7F0BFC38E17D4660B439AF71555F4454"/>
    <w:rsid w:val="00E14EC6"/>
  </w:style>
  <w:style w:type="paragraph" w:customStyle="1" w:styleId="F6CB71FF5E2140AFB57DE53FEE8FDF9D">
    <w:name w:val="F6CB71FF5E2140AFB57DE53FEE8FDF9D"/>
    <w:rsid w:val="00E14EC6"/>
  </w:style>
  <w:style w:type="paragraph" w:customStyle="1" w:styleId="D61FC090023D4DCB80C2876EFC816D42">
    <w:name w:val="D61FC090023D4DCB80C2876EFC816D42"/>
    <w:rsid w:val="00E14EC6"/>
  </w:style>
  <w:style w:type="paragraph" w:customStyle="1" w:styleId="98753B94AECC473BA32B726CC0280C8A">
    <w:name w:val="98753B94AECC473BA32B726CC0280C8A"/>
    <w:rsid w:val="00E14EC6"/>
  </w:style>
  <w:style w:type="paragraph" w:customStyle="1" w:styleId="4507E984173F4D988708E1CE210EC42F">
    <w:name w:val="4507E984173F4D988708E1CE210EC42F"/>
    <w:rsid w:val="00E14EC6"/>
  </w:style>
  <w:style w:type="paragraph" w:customStyle="1" w:styleId="76DDEA58F9934B0A956F1FC539F96EB8">
    <w:name w:val="76DDEA58F9934B0A956F1FC539F96EB8"/>
    <w:rsid w:val="001E47B9"/>
    <w:pPr>
      <w:spacing w:after="160" w:line="259" w:lineRule="auto"/>
    </w:pPr>
  </w:style>
  <w:style w:type="paragraph" w:customStyle="1" w:styleId="E1551B0B2EF342D184DED4F695216B85">
    <w:name w:val="E1551B0B2EF342D184DED4F695216B85"/>
    <w:rsid w:val="00273E85"/>
  </w:style>
  <w:style w:type="paragraph" w:customStyle="1" w:styleId="903C2E1318BE41EEAF1F7DAEE52802B6">
    <w:name w:val="903C2E1318BE41EEAF1F7DAEE52802B6"/>
    <w:rsid w:val="00822AA7"/>
  </w:style>
  <w:style w:type="paragraph" w:customStyle="1" w:styleId="1072CD6B759D4FD78E13622EB547AABC">
    <w:name w:val="1072CD6B759D4FD78E13622EB547AABC"/>
    <w:rsid w:val="00822AA7"/>
  </w:style>
  <w:style w:type="paragraph" w:customStyle="1" w:styleId="09E9C332B77341D1B4A9254CA01ED01D">
    <w:name w:val="09E9C332B77341D1B4A9254CA01ED01D"/>
    <w:rsid w:val="00822AA7"/>
  </w:style>
  <w:style w:type="paragraph" w:customStyle="1" w:styleId="B4D1D41D024F4513A17982EC1BBCDAED">
    <w:name w:val="B4D1D41D024F4513A17982EC1BBCDAED"/>
    <w:rsid w:val="00822AA7"/>
  </w:style>
  <w:style w:type="paragraph" w:customStyle="1" w:styleId="2C6BD9E705BE4F399A34E0F795585BA3">
    <w:name w:val="2C6BD9E705BE4F399A34E0F795585BA3"/>
    <w:rsid w:val="00822AA7"/>
  </w:style>
  <w:style w:type="paragraph" w:customStyle="1" w:styleId="3F9253A7167D4A15B73A3BF95B00506C">
    <w:name w:val="3F9253A7167D4A15B73A3BF95B00506C"/>
    <w:rsid w:val="00822AA7"/>
  </w:style>
  <w:style w:type="paragraph" w:customStyle="1" w:styleId="1C8AF965517640DAAF351BE372AD024E">
    <w:name w:val="1C8AF965517640DAAF351BE372AD024E"/>
    <w:rsid w:val="00822AA7"/>
  </w:style>
  <w:style w:type="paragraph" w:customStyle="1" w:styleId="91EFB7DFE1134FD1938EC7FA43401FFB">
    <w:name w:val="91EFB7DFE1134FD1938EC7FA43401FFB"/>
    <w:rsid w:val="00822AA7"/>
  </w:style>
  <w:style w:type="paragraph" w:customStyle="1" w:styleId="A1775AE9C5AB4B0E9C3B78589A51A60C">
    <w:name w:val="A1775AE9C5AB4B0E9C3B78589A51A60C"/>
    <w:rsid w:val="00822AA7"/>
  </w:style>
  <w:style w:type="paragraph" w:customStyle="1" w:styleId="0861722CD3634CC4A880990C690DAD9C">
    <w:name w:val="0861722CD3634CC4A880990C690DAD9C"/>
    <w:rsid w:val="00822AA7"/>
  </w:style>
  <w:style w:type="paragraph" w:customStyle="1" w:styleId="E395D23B65EF493DAD8AA8B9A73BCEEE">
    <w:name w:val="E395D23B65EF493DAD8AA8B9A73BCEEE"/>
    <w:rsid w:val="00822AA7"/>
  </w:style>
  <w:style w:type="paragraph" w:customStyle="1" w:styleId="B0A306F11E7F46DD900150A5DFF97BAF">
    <w:name w:val="B0A306F11E7F46DD900150A5DFF97BAF"/>
    <w:rsid w:val="00822AA7"/>
  </w:style>
  <w:style w:type="paragraph" w:customStyle="1" w:styleId="BC78798751D1455487AB162223030954">
    <w:name w:val="BC78798751D1455487AB162223030954"/>
    <w:rsid w:val="00822AA7"/>
  </w:style>
  <w:style w:type="paragraph" w:customStyle="1" w:styleId="6F3F404E340F467F9750AEC04A51D3DB">
    <w:name w:val="6F3F404E340F467F9750AEC04A51D3DB"/>
    <w:rsid w:val="00822AA7"/>
  </w:style>
  <w:style w:type="paragraph" w:customStyle="1" w:styleId="E9EE52947F7A4E368811D2B0E20F9637">
    <w:name w:val="E9EE52947F7A4E368811D2B0E20F9637"/>
    <w:rsid w:val="00822AA7"/>
  </w:style>
  <w:style w:type="paragraph" w:customStyle="1" w:styleId="0B9119ED5DD54C3684AAC00D599C040F">
    <w:name w:val="0B9119ED5DD54C3684AAC00D599C040F"/>
    <w:rsid w:val="00822AA7"/>
  </w:style>
  <w:style w:type="paragraph" w:customStyle="1" w:styleId="F40A24E65BF749999388C9B05DC09349">
    <w:name w:val="F40A24E65BF749999388C9B05DC09349"/>
    <w:rsid w:val="00822AA7"/>
  </w:style>
  <w:style w:type="paragraph" w:customStyle="1" w:styleId="3562BB3A8BC8446EA61FC2A1B64F828E">
    <w:name w:val="3562BB3A8BC8446EA61FC2A1B64F828E"/>
    <w:rsid w:val="00822AA7"/>
  </w:style>
  <w:style w:type="paragraph" w:customStyle="1" w:styleId="0C1CD9D1711E4F7D8E76153721DA276F">
    <w:name w:val="0C1CD9D1711E4F7D8E76153721DA276F"/>
    <w:rsid w:val="00822AA7"/>
  </w:style>
  <w:style w:type="paragraph" w:customStyle="1" w:styleId="6D3034CB72D744FE89ECB9ACC630F06C">
    <w:name w:val="6D3034CB72D744FE89ECB9ACC630F06C"/>
    <w:rsid w:val="00822AA7"/>
  </w:style>
  <w:style w:type="paragraph" w:customStyle="1" w:styleId="61962C7601E7438BAF91DB1CC6AAD907">
    <w:name w:val="61962C7601E7438BAF91DB1CC6AAD907"/>
    <w:rsid w:val="00822AA7"/>
  </w:style>
  <w:style w:type="paragraph" w:customStyle="1" w:styleId="A82F6496129944FA8A5B6EC895C66888">
    <w:name w:val="A82F6496129944FA8A5B6EC895C66888"/>
    <w:rsid w:val="00822AA7"/>
  </w:style>
  <w:style w:type="paragraph" w:customStyle="1" w:styleId="ACEFA6ECF18B42539C1FF04E960FBA0C">
    <w:name w:val="ACEFA6ECF18B42539C1FF04E960FBA0C"/>
    <w:rsid w:val="00822AA7"/>
  </w:style>
  <w:style w:type="paragraph" w:customStyle="1" w:styleId="094FEF13E91547ADB6D9F18C34623207">
    <w:name w:val="094FEF13E91547ADB6D9F18C34623207"/>
    <w:rsid w:val="00822AA7"/>
  </w:style>
  <w:style w:type="paragraph" w:customStyle="1" w:styleId="BA9CCF40FF9D4AFD946F6B2043985E45">
    <w:name w:val="BA9CCF40FF9D4AFD946F6B2043985E45"/>
    <w:rsid w:val="007C69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Ложкой снег мешая ночь идет большая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80B6D0-E5D6-4C06-877A-209DBA90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Информатика</Template>
  <TotalTime>1</TotalTime>
  <Pages>24</Pages>
  <Words>7436</Words>
  <Characters>42388</Characters>
  <Application>Microsoft Office Word</Application>
  <DocSecurity>4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ПРОФЕССИОНАЛЬНОГО ОБРАЗОВАНИЯ</vt:lpstr>
    </vt:vector>
  </TitlesOfParts>
  <Company>Organization</Company>
  <LinksUpToDate>false</LinksUpToDate>
  <CharactersWithSpaces>49725</CharactersWithSpaces>
  <SharedDoc>false</SharedDoc>
  <HLinks>
    <vt:vector size="42" baseType="variant">
      <vt:variant>
        <vt:i4>1638452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_Toc490826299</vt:lpwstr>
      </vt:variant>
      <vt:variant>
        <vt:i4>1638452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_Toc490826298</vt:lpwstr>
      </vt:variant>
      <vt:variant>
        <vt:i4>1638452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_Toc490826297</vt:lpwstr>
      </vt:variant>
      <vt:variant>
        <vt:i4>1638452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_Toc490826296</vt:lpwstr>
      </vt:variant>
      <vt:variant>
        <vt:i4>1638452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_Toc490826295</vt:lpwstr>
      </vt:variant>
      <vt:variant>
        <vt:i4>393216</vt:i4>
      </vt:variant>
      <vt:variant>
        <vt:i4>6</vt:i4>
      </vt:variant>
      <vt:variant>
        <vt:i4>0</vt:i4>
      </vt:variant>
      <vt:variant>
        <vt:i4>5</vt:i4>
      </vt:variant>
      <vt:variant>
        <vt:lpwstr>http://www.pmk-online.ru/</vt:lpwstr>
      </vt:variant>
      <vt:variant>
        <vt:lpwstr/>
      </vt:variant>
      <vt:variant>
        <vt:i4>7143542</vt:i4>
      </vt:variant>
      <vt:variant>
        <vt:i4>3</vt:i4>
      </vt:variant>
      <vt:variant>
        <vt:i4>0</vt:i4>
      </vt:variant>
      <vt:variant>
        <vt:i4>5</vt:i4>
      </vt:variant>
      <vt:variant>
        <vt:lpwstr>http://www.bbmprof.ru/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ПРОФЕССИОНАЛЬНОГО ОБРАЗОВАНИЯ</dc:title>
  <dc:creator>O_Okhokhonina</dc:creator>
  <dc:description>ясява
флваожфдлывоа
фжвлаожфдвылоа
- фждлвоаж дфлывао
-вждлаофжы влоажфдывло а
- жфдвлаожф ловаж фл
- фждвлаож фывлоа</dc:description>
  <cp:lastModifiedBy>Татьяна Владимировн Деменева</cp:lastModifiedBy>
  <cp:revision>2</cp:revision>
  <cp:lastPrinted>2018-11-24T07:29:00Z</cp:lastPrinted>
  <dcterms:created xsi:type="dcterms:W3CDTF">2018-11-24T07:30:00Z</dcterms:created>
  <dcterms:modified xsi:type="dcterms:W3CDTF">2018-11-24T07:30:00Z</dcterms:modified>
</cp:coreProperties>
</file>