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0E428B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0E428B">
      <w:pPr>
        <w:pStyle w:val="Title"/>
        <w:spacing w:line="240" w:lineRule="atLeast"/>
        <w:ind w:left="-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РОССИЙСКАЯ ФЕДЕРАЦИЯ</w:t>
      </w:r>
    </w:p>
    <w:p w:rsidR="00BB68B0" w:rsidRDefault="00BB68B0" w:rsidP="000E428B">
      <w:pPr>
        <w:pStyle w:val="Title"/>
        <w:spacing w:line="240" w:lineRule="atLeast"/>
        <w:ind w:left="-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Ростовская область</w:t>
      </w:r>
    </w:p>
    <w:p w:rsidR="00BB68B0" w:rsidRDefault="00BB68B0" w:rsidP="000E428B">
      <w:pPr>
        <w:spacing w:after="0" w:line="240" w:lineRule="atLeast"/>
        <w:ind w:left="-360"/>
        <w:jc w:val="center"/>
        <w:rPr>
          <w:rFonts w:cs="Arial"/>
          <w:b/>
        </w:rPr>
      </w:pPr>
      <w:r>
        <w:rPr>
          <w:rFonts w:cs="Arial"/>
          <w:b/>
        </w:rPr>
        <w:t>муниципальное бюджетное дошкольное образовательное  учреждение</w:t>
      </w:r>
    </w:p>
    <w:p w:rsidR="00BB68B0" w:rsidRDefault="00BB68B0" w:rsidP="000E428B">
      <w:pPr>
        <w:pBdr>
          <w:bottom w:val="single" w:sz="12" w:space="1" w:color="auto"/>
        </w:pBdr>
        <w:spacing w:after="0" w:line="240" w:lineRule="atLeast"/>
        <w:ind w:left="-360"/>
        <w:jc w:val="center"/>
        <w:rPr>
          <w:rFonts w:cs="Arial"/>
          <w:b/>
        </w:rPr>
      </w:pPr>
      <w:r>
        <w:rPr>
          <w:rFonts w:cs="Arial"/>
          <w:b/>
        </w:rPr>
        <w:t>г. Шахты Ростовской области</w:t>
      </w:r>
    </w:p>
    <w:p w:rsidR="00BB68B0" w:rsidRDefault="00BB68B0" w:rsidP="000E428B">
      <w:pPr>
        <w:pBdr>
          <w:bottom w:val="single" w:sz="12" w:space="1" w:color="auto"/>
        </w:pBdr>
        <w:spacing w:after="0" w:line="240" w:lineRule="atLeast"/>
        <w:ind w:left="-360"/>
        <w:jc w:val="center"/>
        <w:rPr>
          <w:rFonts w:cs="Arial"/>
          <w:b/>
        </w:rPr>
      </w:pPr>
      <w:r>
        <w:rPr>
          <w:rFonts w:cs="Arial"/>
          <w:b/>
        </w:rPr>
        <w:t xml:space="preserve">«Детский сад № 71» </w:t>
      </w:r>
    </w:p>
    <w:p w:rsidR="00BB68B0" w:rsidRDefault="00BB68B0" w:rsidP="000E428B">
      <w:pPr>
        <w:pBdr>
          <w:bottom w:val="single" w:sz="12" w:space="1" w:color="auto"/>
        </w:pBdr>
        <w:spacing w:after="0" w:line="240" w:lineRule="atLeast"/>
        <w:ind w:left="-360"/>
        <w:jc w:val="center"/>
        <w:rPr>
          <w:rFonts w:cs="Arial"/>
          <w:b/>
        </w:rPr>
      </w:pPr>
    </w:p>
    <w:p w:rsidR="00BB68B0" w:rsidRDefault="00BB68B0" w:rsidP="000E428B">
      <w:pPr>
        <w:spacing w:after="0" w:line="240" w:lineRule="atLeast"/>
        <w:ind w:left="-360"/>
        <w:jc w:val="center"/>
        <w:rPr>
          <w:rFonts w:ascii="Century Gothic" w:hAnsi="Century Gothic" w:cs="Arial"/>
          <w:bCs/>
        </w:rPr>
      </w:pPr>
      <w:r>
        <w:rPr>
          <w:rFonts w:cs="Arial"/>
          <w:bCs/>
        </w:rPr>
        <w:t xml:space="preserve"> </w:t>
      </w:r>
      <w:r>
        <w:rPr>
          <w:rFonts w:ascii="Century Gothic" w:hAnsi="Century Gothic" w:cs="Arial"/>
          <w:bCs/>
        </w:rPr>
        <w:t>346506 Россия, г. Шахты Ростовской области, пер. Татаркина   16-а тел. ( 863 62 ) 3 20 61</w:t>
      </w:r>
    </w:p>
    <w:p w:rsidR="00BB68B0" w:rsidRDefault="00BB68B0" w:rsidP="000E428B">
      <w:pPr>
        <w:spacing w:after="0" w:line="240" w:lineRule="atLeast"/>
        <w:ind w:left="-360"/>
        <w:jc w:val="center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  <w:lang w:val="en-US"/>
        </w:rPr>
        <w:t>mdoy</w:t>
      </w:r>
      <w:r>
        <w:rPr>
          <w:rFonts w:ascii="Century Gothic" w:hAnsi="Century Gothic" w:cs="Arial"/>
          <w:bCs/>
        </w:rPr>
        <w:t>.71@</w:t>
      </w:r>
      <w:r>
        <w:rPr>
          <w:rFonts w:ascii="Century Gothic" w:hAnsi="Century Gothic" w:cs="Arial"/>
          <w:bCs/>
          <w:lang w:val="en-US"/>
        </w:rPr>
        <w:t>yandex</w:t>
      </w:r>
      <w:r>
        <w:rPr>
          <w:rFonts w:ascii="Century Gothic" w:hAnsi="Century Gothic" w:cs="Arial"/>
          <w:bCs/>
        </w:rPr>
        <w:t>.</w:t>
      </w:r>
      <w:r>
        <w:rPr>
          <w:rFonts w:ascii="Century Gothic" w:hAnsi="Century Gothic" w:cs="Arial"/>
          <w:bCs/>
          <w:lang w:val="en-US"/>
        </w:rPr>
        <w:t>ru</w:t>
      </w:r>
    </w:p>
    <w:p w:rsidR="00BB68B0" w:rsidRDefault="00BB68B0" w:rsidP="000E428B">
      <w:pPr>
        <w:spacing w:after="0" w:line="240" w:lineRule="auto"/>
        <w:ind w:left="-3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Pr="000E428B" w:rsidRDefault="00BB68B0" w:rsidP="001A369D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  <w:lang w:eastAsia="ru-RU"/>
        </w:rPr>
      </w:pPr>
      <w:r w:rsidRPr="000E428B">
        <w:rPr>
          <w:rFonts w:ascii="Times New Roman" w:hAnsi="Times New Roman"/>
          <w:b/>
          <w:sz w:val="44"/>
          <w:szCs w:val="44"/>
          <w:lang w:eastAsia="ru-RU"/>
        </w:rPr>
        <w:t>Конспект образовательной деятельности</w:t>
      </w:r>
    </w:p>
    <w:p w:rsidR="00BB68B0" w:rsidRPr="000E428B" w:rsidRDefault="00BB68B0" w:rsidP="001A369D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  <w:lang w:eastAsia="ru-RU"/>
        </w:rPr>
      </w:pPr>
      <w:r w:rsidRPr="000E428B">
        <w:rPr>
          <w:rFonts w:ascii="Times New Roman" w:hAnsi="Times New Roman"/>
          <w:b/>
          <w:sz w:val="44"/>
          <w:szCs w:val="44"/>
          <w:lang w:eastAsia="ru-RU"/>
        </w:rPr>
        <w:t>« В Мастерской Деда Мороза»</w:t>
      </w:r>
    </w:p>
    <w:p w:rsidR="00BB68B0" w:rsidRPr="007A044D" w:rsidRDefault="00BB68B0" w:rsidP="001A36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68B0" w:rsidRPr="007A044D" w:rsidRDefault="00BB68B0" w:rsidP="000E428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A044D">
        <w:rPr>
          <w:rFonts w:ascii="Times New Roman" w:hAnsi="Times New Roman"/>
          <w:sz w:val="28"/>
          <w:szCs w:val="28"/>
          <w:lang w:eastAsia="ru-RU"/>
        </w:rPr>
        <w:t xml:space="preserve">Воспитатель МБДОУ № </w:t>
      </w:r>
      <w:smartTag w:uri="urn:schemas-microsoft-com:office:smarttags" w:element="metricconverter">
        <w:smartTagPr>
          <w:attr w:name="ProductID" w:val="71 г"/>
        </w:smartTagPr>
        <w:r w:rsidRPr="007A044D">
          <w:rPr>
            <w:rFonts w:ascii="Times New Roman" w:hAnsi="Times New Roman"/>
            <w:sz w:val="28"/>
            <w:szCs w:val="28"/>
            <w:lang w:eastAsia="ru-RU"/>
          </w:rPr>
          <w:t>71</w:t>
        </w:r>
        <w:r w:rsidRPr="00E0290F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>
          <w:rPr>
            <w:rFonts w:ascii="Times New Roman" w:hAnsi="Times New Roman"/>
            <w:sz w:val="28"/>
            <w:szCs w:val="28"/>
            <w:lang w:eastAsia="ru-RU"/>
          </w:rPr>
          <w:t>г</w:t>
        </w:r>
      </w:smartTag>
      <w:r>
        <w:rPr>
          <w:rFonts w:ascii="Times New Roman" w:hAnsi="Times New Roman"/>
          <w:sz w:val="28"/>
          <w:szCs w:val="28"/>
          <w:lang w:eastAsia="ru-RU"/>
        </w:rPr>
        <w:t>.</w:t>
      </w:r>
      <w:r w:rsidRPr="007A044D">
        <w:rPr>
          <w:rFonts w:ascii="Times New Roman" w:hAnsi="Times New Roman"/>
          <w:sz w:val="28"/>
          <w:szCs w:val="28"/>
          <w:lang w:eastAsia="ru-RU"/>
        </w:rPr>
        <w:t xml:space="preserve"> Шахты</w:t>
      </w:r>
    </w:p>
    <w:p w:rsidR="00BB68B0" w:rsidRPr="007A044D" w:rsidRDefault="00BB68B0" w:rsidP="000E428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A044D">
        <w:rPr>
          <w:rFonts w:ascii="Times New Roman" w:hAnsi="Times New Roman"/>
          <w:sz w:val="28"/>
          <w:szCs w:val="28"/>
          <w:lang w:eastAsia="ru-RU"/>
        </w:rPr>
        <w:t>Белкина Светлана Юрьевна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Default="00BB68B0" w:rsidP="000E428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г.Шахты</w:t>
      </w:r>
    </w:p>
    <w:p w:rsidR="00BB68B0" w:rsidRDefault="00BB68B0" w:rsidP="000E428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2018 г</w:t>
        </w:r>
      </w:smartTag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Pr="00E0290F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428B">
        <w:rPr>
          <w:rFonts w:ascii="Times New Roman" w:hAnsi="Times New Roman"/>
          <w:b/>
          <w:sz w:val="28"/>
          <w:szCs w:val="28"/>
          <w:lang w:eastAsia="ru-RU"/>
        </w:rPr>
        <w:t>Цель: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290F">
        <w:rPr>
          <w:rFonts w:ascii="Times New Roman" w:hAnsi="Times New Roman"/>
          <w:color w:val="242424"/>
          <w:sz w:val="28"/>
          <w:szCs w:val="28"/>
        </w:rPr>
        <w:t xml:space="preserve">формирование у детей эстетического отношения и художественно-творческих способностей в </w:t>
      </w:r>
      <w:r>
        <w:rPr>
          <w:rFonts w:ascii="Times New Roman" w:hAnsi="Times New Roman"/>
          <w:color w:val="242424"/>
          <w:sz w:val="28"/>
          <w:szCs w:val="28"/>
        </w:rPr>
        <w:t>продуктивной</w:t>
      </w:r>
      <w:r w:rsidRPr="00E0290F">
        <w:rPr>
          <w:rFonts w:ascii="Times New Roman" w:hAnsi="Times New Roman"/>
          <w:color w:val="242424"/>
          <w:sz w:val="28"/>
          <w:szCs w:val="28"/>
        </w:rPr>
        <w:t xml:space="preserve"> деятельности.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E428B">
        <w:rPr>
          <w:rFonts w:ascii="Times New Roman" w:hAnsi="Times New Roman"/>
          <w:b/>
          <w:sz w:val="28"/>
          <w:szCs w:val="28"/>
          <w:lang w:eastAsia="ru-RU"/>
        </w:rPr>
        <w:t>Задачи :</w:t>
      </w:r>
    </w:p>
    <w:p w:rsidR="00BB68B0" w:rsidRPr="00CB4CDD" w:rsidRDefault="00BB68B0" w:rsidP="00E0290F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4CDD">
        <w:rPr>
          <w:rStyle w:val="c4"/>
          <w:i/>
          <w:iCs/>
          <w:sz w:val="28"/>
          <w:szCs w:val="28"/>
        </w:rPr>
        <w:t>Развивающие:</w:t>
      </w:r>
    </w:p>
    <w:p w:rsidR="00BB68B0" w:rsidRDefault="00BB68B0" w:rsidP="00E0290F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>1.  </w:t>
      </w:r>
      <w:r w:rsidRPr="00CB4CDD">
        <w:rPr>
          <w:rStyle w:val="c3"/>
          <w:sz w:val="28"/>
          <w:szCs w:val="28"/>
        </w:rPr>
        <w:t> Разви</w:t>
      </w:r>
      <w:r>
        <w:rPr>
          <w:rStyle w:val="c3"/>
          <w:sz w:val="28"/>
          <w:szCs w:val="28"/>
        </w:rPr>
        <w:t>тие</w:t>
      </w:r>
      <w:r w:rsidRPr="00CB4CDD">
        <w:rPr>
          <w:rStyle w:val="c3"/>
          <w:sz w:val="28"/>
          <w:szCs w:val="28"/>
        </w:rPr>
        <w:t xml:space="preserve"> </w:t>
      </w:r>
      <w:r>
        <w:rPr>
          <w:rStyle w:val="c3"/>
          <w:sz w:val="28"/>
          <w:szCs w:val="28"/>
        </w:rPr>
        <w:t xml:space="preserve">творческих способностей, воссоздающего и творческого воображения; </w:t>
      </w:r>
      <w:r w:rsidRPr="00CB4CDD">
        <w:rPr>
          <w:sz w:val="28"/>
          <w:szCs w:val="28"/>
        </w:rPr>
        <w:br/>
      </w:r>
      <w:r>
        <w:rPr>
          <w:rStyle w:val="c3"/>
          <w:sz w:val="28"/>
          <w:szCs w:val="28"/>
        </w:rPr>
        <w:t xml:space="preserve">2.  Развитие </w:t>
      </w:r>
      <w:r w:rsidRPr="00CB4CDD">
        <w:rPr>
          <w:rStyle w:val="c3"/>
          <w:sz w:val="28"/>
          <w:szCs w:val="28"/>
        </w:rPr>
        <w:t xml:space="preserve"> </w:t>
      </w:r>
      <w:r>
        <w:rPr>
          <w:rStyle w:val="c3"/>
          <w:sz w:val="28"/>
          <w:szCs w:val="28"/>
        </w:rPr>
        <w:t>эстетического вкуса.</w:t>
      </w:r>
    </w:p>
    <w:p w:rsidR="00BB68B0" w:rsidRPr="00CB4CDD" w:rsidRDefault="00BB68B0" w:rsidP="00E0290F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B4CDD">
        <w:rPr>
          <w:rStyle w:val="c4"/>
          <w:i/>
          <w:iCs/>
          <w:sz w:val="28"/>
          <w:szCs w:val="28"/>
        </w:rPr>
        <w:t>Образовательные:</w:t>
      </w:r>
    </w:p>
    <w:p w:rsidR="00BB68B0" w:rsidRDefault="00BB68B0" w:rsidP="00E0290F">
      <w:pPr>
        <w:pStyle w:val="NormalWeb"/>
        <w:numPr>
          <w:ilvl w:val="0"/>
          <w:numId w:val="1"/>
        </w:numPr>
        <w:shd w:val="clear" w:color="auto" w:fill="FFFFFF"/>
        <w:tabs>
          <w:tab w:val="clear" w:pos="1275"/>
        </w:tabs>
        <w:spacing w:before="0" w:beforeAutospacing="0" w:after="0" w:afterAutospacing="0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Учить самостоятельно выбирать и грамотно сочетать разные изобразительные техники для создания поделки.</w:t>
      </w:r>
    </w:p>
    <w:p w:rsidR="00BB68B0" w:rsidRPr="00CB4CDD" w:rsidRDefault="00BB68B0" w:rsidP="00E0290F">
      <w:pPr>
        <w:pStyle w:val="NormalWeb"/>
        <w:numPr>
          <w:ilvl w:val="0"/>
          <w:numId w:val="1"/>
        </w:numPr>
        <w:shd w:val="clear" w:color="auto" w:fill="FFFFFF"/>
        <w:tabs>
          <w:tab w:val="clear" w:pos="1275"/>
          <w:tab w:val="num" w:pos="360"/>
        </w:tabs>
        <w:spacing w:before="0" w:beforeAutospacing="0" w:after="0" w:afterAutospacing="0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Повторить разные приёмы оформления работ (орнамент из бусин, нанесение узора ит.д.)</w:t>
      </w:r>
    </w:p>
    <w:p w:rsidR="00BB68B0" w:rsidRPr="00CB4CDD" w:rsidRDefault="00BB68B0" w:rsidP="00E0290F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4CDD">
        <w:rPr>
          <w:rStyle w:val="c4"/>
          <w:i/>
          <w:iCs/>
          <w:sz w:val="28"/>
          <w:szCs w:val="28"/>
        </w:rPr>
        <w:t>Воспитательные:</w:t>
      </w:r>
    </w:p>
    <w:p w:rsidR="00BB68B0" w:rsidRPr="00CB4CDD" w:rsidRDefault="00BB68B0" w:rsidP="00E0290F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4CDD">
        <w:rPr>
          <w:rStyle w:val="c3"/>
          <w:sz w:val="28"/>
          <w:szCs w:val="28"/>
        </w:rPr>
        <w:t>1.    Воспитывать уверенность, самостоятельность.</w:t>
      </w:r>
      <w:r w:rsidRPr="00CB4CDD">
        <w:rPr>
          <w:sz w:val="28"/>
          <w:szCs w:val="28"/>
        </w:rPr>
        <w:br/>
      </w:r>
      <w:r w:rsidRPr="00CB4CDD">
        <w:rPr>
          <w:rStyle w:val="c3"/>
          <w:sz w:val="28"/>
          <w:szCs w:val="28"/>
        </w:rPr>
        <w:t>2.  Учить детей договариваться в процессе труда, воспитывать стремление помочь товарищам.</w:t>
      </w:r>
      <w:r w:rsidRPr="00CB4CDD">
        <w:rPr>
          <w:sz w:val="28"/>
          <w:szCs w:val="28"/>
        </w:rPr>
        <w:br/>
      </w:r>
      <w:r>
        <w:rPr>
          <w:rStyle w:val="c3"/>
          <w:sz w:val="28"/>
          <w:szCs w:val="28"/>
        </w:rPr>
        <w:t>3</w:t>
      </w:r>
      <w:r w:rsidRPr="00CB4CDD">
        <w:rPr>
          <w:rStyle w:val="c3"/>
          <w:sz w:val="28"/>
          <w:szCs w:val="28"/>
        </w:rPr>
        <w:t>.    Воспитывать аккуратность.</w:t>
      </w:r>
    </w:p>
    <w:p w:rsidR="00BB68B0" w:rsidRPr="00CB4CDD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8B0" w:rsidRPr="00CB4CDD" w:rsidRDefault="00BB68B0" w:rsidP="00E0290F">
      <w:pPr>
        <w:spacing w:after="0" w:line="240" w:lineRule="auto"/>
        <w:jc w:val="both"/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</w:pPr>
      <w:r w:rsidRPr="00CB4CDD"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>Материалы: </w:t>
      </w:r>
      <w:r w:rsidRPr="00CB4CDD"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заготовки: плоскостные шары, сапоги Деда Мороза, шапка Деда Мороза, снежинки, варежки, посох,</w:t>
      </w:r>
      <w:r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колокольчики, </w:t>
      </w:r>
      <w:bookmarkStart w:id="0" w:name="_GoBack"/>
      <w:bookmarkEnd w:id="0"/>
      <w:r w:rsidRPr="00CB4CDD"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картон цветной, клей-карандаш, клеенка, салфетки, декоративный мате</w:t>
      </w:r>
      <w:r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риал для украшения: наклейки, </w:t>
      </w:r>
      <w:r w:rsidRPr="00CB4CDD"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>краски с блёстками.</w:t>
      </w:r>
    </w:p>
    <w:p w:rsidR="00BB68B0" w:rsidRPr="00CB4CDD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4CDD"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>Мультимедийный показ « У Деда Мороза в гостях»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0E428B">
        <w:rPr>
          <w:rFonts w:ascii="Times New Roman" w:hAnsi="Times New Roman"/>
          <w:sz w:val="28"/>
          <w:szCs w:val="28"/>
          <w:u w:val="single"/>
        </w:rPr>
        <w:t>Содержание ООД: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- Добрый день, ребята. Прежде всего,  предлагаю всем нам  познакомится….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Меня зовут Светлана Юрьевна.   А как зовут вас, я прочитаю на Ваших бейджиках. А вы запомнили, как меня зовут? 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Поприветствуем друг друга.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i/>
          <w:sz w:val="28"/>
          <w:szCs w:val="28"/>
        </w:rPr>
        <w:t>Крепко за руки возьмитесь, в круг дружбы становитесь</w:t>
      </w:r>
      <w:r w:rsidRPr="000E428B">
        <w:rPr>
          <w:rFonts w:ascii="Times New Roman" w:hAnsi="Times New Roman"/>
          <w:sz w:val="28"/>
          <w:szCs w:val="28"/>
        </w:rPr>
        <w:t>.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- Приветствие: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Собрались все дети в круг,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Я твой друг и ты мой друг!</w:t>
      </w:r>
    </w:p>
    <w:p w:rsidR="00BB68B0" w:rsidRPr="000E428B" w:rsidRDefault="00BB68B0" w:rsidP="00E029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Дружно за руки возьмёмся, </w:t>
      </w:r>
      <w:r w:rsidRPr="000E428B">
        <w:rPr>
          <w:rFonts w:ascii="Times New Roman" w:hAnsi="Times New Roman"/>
          <w:sz w:val="28"/>
          <w:szCs w:val="28"/>
        </w:rPr>
        <w:br/>
        <w:t>И друг другу улыбнёмся!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0E428B">
        <w:rPr>
          <w:rFonts w:ascii="Times New Roman" w:hAnsi="Times New Roman"/>
          <w:i/>
          <w:sz w:val="28"/>
          <w:szCs w:val="28"/>
          <w:u w:val="single"/>
        </w:rPr>
        <w:t>Присаживаемся на стулья.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- Ребята, подскажите, пожалуйста, какой праздник скоро мы будем отмечать?  (ответы детей) Верно, ребята.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- В каждой семье  к встрече Нового года готовятся и ждут этот праздник. А как вы готовитесь к этому празднику?  (ответы детей).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- Кто главный  герой нового года?  (Ответы детей: </w:t>
      </w:r>
      <w:r w:rsidRPr="000E428B">
        <w:rPr>
          <w:rFonts w:ascii="Times New Roman" w:hAnsi="Times New Roman"/>
          <w:i/>
          <w:sz w:val="28"/>
          <w:szCs w:val="28"/>
        </w:rPr>
        <w:t>Дед Мороз</w:t>
      </w:r>
      <w:r w:rsidRPr="000E428B">
        <w:rPr>
          <w:rFonts w:ascii="Times New Roman" w:hAnsi="Times New Roman"/>
          <w:sz w:val="28"/>
          <w:szCs w:val="28"/>
        </w:rPr>
        <w:t>)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Правильно,  ребята!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Сегодня мне на телефон пришло видео-письмо, я покажу его Вам.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Просмотр видео о Дедушке Морозе.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- Обращаю внимание детей на то, что Дед Мороз грустный.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Ситуативная беседа «Почему дедушка грустит?» (Выслушиваю ответы детей)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(если в ответах детей не прозвучит ничего о подарках для Деда Мороза, помогаю детям с помощью наводящих вопросов прийти к выводу, что Дедушке грустно, потому что ему никто никогда не дарит подарки)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Наступает Новый год!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Его, наверно, каждый ждёт!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Подарки всем Мороз приносит!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Но никто его не спросит, </w:t>
      </w:r>
    </w:p>
    <w:p w:rsidR="00BB68B0" w:rsidRPr="000E428B" w:rsidRDefault="00BB68B0" w:rsidP="00547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И никто не замечает,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Может дедушка мечтает,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Получить подарок тоже!?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- Ребята, как вы думаете, о каком подарке мечтает Дед Мороз? (ответы детей)</w:t>
      </w:r>
    </w:p>
    <w:p w:rsidR="00BB68B0" w:rsidRPr="000E428B" w:rsidRDefault="00BB68B0" w:rsidP="002602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- По-секрету Вам скажу, что Дедушка Мороз любит подарки, изготовленные своими руками. А какие подарки мы  сделаем и отправим Дедушке Морозу? (ответы и предложения детей)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- Предлагаю Вам отправиться  в Мастерскую Деда Мороза. Согласны? (ответы детей).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Закроем глаза и скажем: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Чтоб в мастерскую нам попасть,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Не споткнуться, не упасть.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Нужно приложить старание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И сказать нам заклинание!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Крибли, крибли, крибли крой!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Ты глаза свои закрой!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И на месте повернись,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В мастерской Деда Мороза окажись!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Далее идет процесс, непосредственной поэтапной творческой работы: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- Посмотрите, ребята, здесь большой выбор заготовок. Вы можете выбрать любую,   украсить её. Возьмите то, что  вам понравилась.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E428B">
        <w:rPr>
          <w:rFonts w:ascii="Times New Roman" w:hAnsi="Times New Roman"/>
          <w:i/>
          <w:sz w:val="28"/>
          <w:szCs w:val="28"/>
        </w:rPr>
        <w:t>(после этого дети проходят за рабочие столы)</w:t>
      </w:r>
    </w:p>
    <w:p w:rsidR="00BB68B0" w:rsidRPr="000E428B" w:rsidRDefault="00BB68B0" w:rsidP="00DD1F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Перед тем как приступить к работе,  нам нужно размять немного наши руки и пальцы.  Ребята,  повторяем за мной.</w:t>
      </w:r>
    </w:p>
    <w:p w:rsidR="00BB68B0" w:rsidRPr="000E428B" w:rsidRDefault="00BB68B0" w:rsidP="00DD1F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Гимнастика. </w:t>
      </w:r>
    </w:p>
    <w:p w:rsidR="00BB68B0" w:rsidRPr="000E428B" w:rsidRDefault="00BB68B0" w:rsidP="00DD1F0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Вот помощники мои, </w:t>
      </w:r>
    </w:p>
    <w:p w:rsidR="00BB68B0" w:rsidRPr="000E428B" w:rsidRDefault="00BB68B0" w:rsidP="00DD1F0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Их как хочешь поверни. </w:t>
      </w:r>
      <w:r w:rsidRPr="000E428B">
        <w:rPr>
          <w:rFonts w:ascii="Times New Roman" w:hAnsi="Times New Roman"/>
          <w:i/>
          <w:sz w:val="28"/>
          <w:szCs w:val="28"/>
        </w:rPr>
        <w:t>(смотрим на раскрытые ладони)</w:t>
      </w:r>
    </w:p>
    <w:p w:rsidR="00BB68B0" w:rsidRPr="000E428B" w:rsidRDefault="00BB68B0" w:rsidP="00DD1F0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И вот эдак, и вот так, не обидятся никак! </w:t>
      </w:r>
      <w:r w:rsidRPr="000E428B">
        <w:rPr>
          <w:rFonts w:ascii="Times New Roman" w:hAnsi="Times New Roman"/>
          <w:i/>
          <w:sz w:val="28"/>
          <w:szCs w:val="28"/>
        </w:rPr>
        <w:t>(потираем ладони)</w:t>
      </w:r>
    </w:p>
    <w:p w:rsidR="00BB68B0" w:rsidRPr="000E428B" w:rsidRDefault="00BB68B0" w:rsidP="00DD1F0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Раз, два, три, четыре, пять, </w:t>
      </w:r>
      <w:r w:rsidRPr="000E428B">
        <w:rPr>
          <w:rFonts w:ascii="Times New Roman" w:hAnsi="Times New Roman"/>
          <w:i/>
          <w:sz w:val="28"/>
          <w:szCs w:val="28"/>
        </w:rPr>
        <w:t>(хлопаем в ладоши)</w:t>
      </w:r>
    </w:p>
    <w:p w:rsidR="00BB68B0" w:rsidRPr="000E428B" w:rsidRDefault="00BB68B0" w:rsidP="00DD1F0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Не сидится им опять </w:t>
      </w:r>
      <w:r w:rsidRPr="000E428B">
        <w:rPr>
          <w:rFonts w:ascii="Times New Roman" w:hAnsi="Times New Roman"/>
          <w:i/>
          <w:sz w:val="28"/>
          <w:szCs w:val="28"/>
        </w:rPr>
        <w:t>(встряхиваем кистями рук)</w:t>
      </w:r>
    </w:p>
    <w:p w:rsidR="00BB68B0" w:rsidRPr="000E428B" w:rsidRDefault="00BB68B0" w:rsidP="00DD1F0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Постучали </w:t>
      </w:r>
      <w:r w:rsidRPr="000E428B">
        <w:rPr>
          <w:rFonts w:ascii="Times New Roman" w:hAnsi="Times New Roman"/>
          <w:i/>
          <w:sz w:val="28"/>
          <w:szCs w:val="28"/>
        </w:rPr>
        <w:t>(стучим кулачками друг об друга)</w:t>
      </w:r>
    </w:p>
    <w:p w:rsidR="00BB68B0" w:rsidRPr="000E428B" w:rsidRDefault="00BB68B0" w:rsidP="00DD1F03">
      <w:pPr>
        <w:pStyle w:val="NoSpacing"/>
        <w:jc w:val="both"/>
        <w:rPr>
          <w:rFonts w:ascii="Times New Roman" w:hAnsi="Times New Roman"/>
          <w:i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Повертели, </w:t>
      </w:r>
      <w:r w:rsidRPr="000E428B">
        <w:rPr>
          <w:rFonts w:ascii="Times New Roman" w:hAnsi="Times New Roman"/>
          <w:i/>
          <w:sz w:val="28"/>
          <w:szCs w:val="28"/>
        </w:rPr>
        <w:t>(круговые вращения кистями)</w:t>
      </w:r>
    </w:p>
    <w:p w:rsidR="00BB68B0" w:rsidRPr="000E428B" w:rsidRDefault="00BB68B0" w:rsidP="00DD1F03">
      <w:pPr>
        <w:pStyle w:val="NoSpacing"/>
        <w:jc w:val="both"/>
        <w:rPr>
          <w:rFonts w:ascii="Times New Roman" w:hAnsi="Times New Roman"/>
          <w:i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И работать захотели </w:t>
      </w:r>
      <w:r w:rsidRPr="000E428B">
        <w:rPr>
          <w:rFonts w:ascii="Times New Roman" w:hAnsi="Times New Roman"/>
          <w:i/>
          <w:sz w:val="28"/>
          <w:szCs w:val="28"/>
        </w:rPr>
        <w:t>(потираем ладони).</w:t>
      </w:r>
    </w:p>
    <w:p w:rsidR="00BB68B0" w:rsidRPr="000E428B" w:rsidRDefault="00BB68B0" w:rsidP="00E029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   - У Вас на столах лежат разные предметы: звёздочки, снежинки, сердечки. Вы сейчас подумайте, что и как будете делать. Сделайте макет.</w:t>
      </w:r>
    </w:p>
    <w:p w:rsidR="00BB68B0" w:rsidRPr="000E428B" w:rsidRDefault="00BB68B0" w:rsidP="00E029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- Вам нравится?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-Приступаем к работе, приклеиваем, раскрашиваем, рисуем.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Вижу Вы немного подустали, пора нам размяться, выходим из-за столов на ковёр. 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0E428B">
        <w:rPr>
          <w:rFonts w:ascii="Times New Roman" w:hAnsi="Times New Roman"/>
          <w:i/>
          <w:sz w:val="28"/>
          <w:szCs w:val="28"/>
          <w:u w:val="single"/>
        </w:rPr>
        <w:t>Физминутка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Нам размяться захотелось  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Мы устали, засиделись.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То на стену посмотрели, 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То в окошко поглядели.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Вправо, влево поворот, 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А потом наоборот.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Приседанья начинаем,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Ноги до конца сгибаем.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Вверх и вниз, вверх и вниз.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Приседать не торопись.</w:t>
      </w: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И в последний раз присели, </w:t>
      </w:r>
    </w:p>
    <w:p w:rsidR="00BB68B0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А теперь на место сели.</w:t>
      </w:r>
    </w:p>
    <w:p w:rsidR="00BB68B0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Дети доделывают свои работы.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Покажем друг другу свои подарки для Деда Мороза, полюбуемся ими и сложим в нашу посылку.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Вот здесь, написан почтовый индекс и адрес, куда посылку надо доставить. Закрываем. </w:t>
      </w:r>
    </w:p>
    <w:p w:rsidR="00BB68B0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Обещаю детям отнести посылку на почту и отправить Деду Морозу.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-  Ребята, Вам понравилось в Мастерской Деда Мороза?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-  Что вы сегодня делали?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 - Чему вы сегодня научились?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 Вместе со своими друзьями и родителями вы сможете сделать еще много  разных подарков для свои родных, друзей или украсить ими ёлку.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Но сейчас пришла пора возвращаться в детский сад,  возмёмся за руки, закроем глаза и  скажем: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Чтобы в детский сад попасть, 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Не споткнуться, не упасть,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Нужно приложить старание,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 xml:space="preserve">И сказать нам заклинание! </w:t>
      </w:r>
      <w:r>
        <w:rPr>
          <w:rFonts w:ascii="Times New Roman" w:hAnsi="Times New Roman"/>
          <w:i/>
          <w:sz w:val="28"/>
          <w:szCs w:val="28"/>
        </w:rPr>
        <w:t>(в кругу</w:t>
      </w:r>
      <w:r w:rsidRPr="000E428B">
        <w:rPr>
          <w:rFonts w:ascii="Times New Roman" w:hAnsi="Times New Roman"/>
          <w:i/>
          <w:sz w:val="28"/>
          <w:szCs w:val="28"/>
        </w:rPr>
        <w:t>, взявшись за руки)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Крибли, крибли, крибли-крой!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Ты глаза свои закрой,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И на месте повернись,</w:t>
      </w:r>
    </w:p>
    <w:p w:rsidR="00BB68B0" w:rsidRPr="000E428B" w:rsidRDefault="00BB68B0" w:rsidP="00E029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В детском саду окажись!</w:t>
      </w:r>
    </w:p>
    <w:p w:rsidR="00BB68B0" w:rsidRPr="000E428B" w:rsidRDefault="00BB68B0" w:rsidP="00547E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sz w:val="28"/>
          <w:szCs w:val="28"/>
        </w:rPr>
        <w:t>И вот мы снова с вами в детском саду.  А этот новогодний венок,   хочу подарить Вам на память.</w:t>
      </w:r>
    </w:p>
    <w:p w:rsidR="00BB68B0" w:rsidRPr="000E428B" w:rsidRDefault="00BB68B0" w:rsidP="00E029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68B0" w:rsidRPr="000E428B" w:rsidRDefault="00BB68B0" w:rsidP="00E029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42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0E428B">
        <w:rPr>
          <w:rFonts w:ascii="Times New Roman" w:hAnsi="Times New Roman"/>
          <w:sz w:val="28"/>
          <w:szCs w:val="28"/>
        </w:rPr>
        <w:t xml:space="preserve"> </w:t>
      </w:r>
    </w:p>
    <w:sectPr w:rsidR="00BB68B0" w:rsidRPr="000E428B" w:rsidSect="000E428B">
      <w:pgSz w:w="11907" w:h="16840" w:code="9"/>
      <w:pgMar w:top="1134" w:right="1134" w:bottom="899" w:left="1134" w:header="709" w:footer="709" w:gutter="0"/>
      <w:pgBorders w:display="firstPage" w:offsetFrom="page">
        <w:top w:val="threeDEngrave" w:sz="12" w:space="24" w:color="3366FF"/>
        <w:left w:val="threeDEngrave" w:sz="12" w:space="24" w:color="3366FF"/>
        <w:bottom w:val="threeDEmboss" w:sz="12" w:space="24" w:color="3366FF"/>
        <w:right w:val="threeDEmboss" w:sz="12" w:space="24" w:color="3366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A60E8"/>
    <w:multiLevelType w:val="hybridMultilevel"/>
    <w:tmpl w:val="664AAE86"/>
    <w:lvl w:ilvl="0" w:tplc="65DAB2DE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D69"/>
    <w:rsid w:val="00014D69"/>
    <w:rsid w:val="00043030"/>
    <w:rsid w:val="00083F4D"/>
    <w:rsid w:val="000A6EBA"/>
    <w:rsid w:val="000B5B47"/>
    <w:rsid w:val="000E428B"/>
    <w:rsid w:val="000F555B"/>
    <w:rsid w:val="00101668"/>
    <w:rsid w:val="00124212"/>
    <w:rsid w:val="001438D9"/>
    <w:rsid w:val="001A369D"/>
    <w:rsid w:val="001E6285"/>
    <w:rsid w:val="002249DF"/>
    <w:rsid w:val="0023130A"/>
    <w:rsid w:val="002602DB"/>
    <w:rsid w:val="00267A9A"/>
    <w:rsid w:val="002D2ACE"/>
    <w:rsid w:val="00366CCC"/>
    <w:rsid w:val="003C7CAE"/>
    <w:rsid w:val="00467939"/>
    <w:rsid w:val="004830E4"/>
    <w:rsid w:val="004C136A"/>
    <w:rsid w:val="00547EE0"/>
    <w:rsid w:val="005661FD"/>
    <w:rsid w:val="005E0A28"/>
    <w:rsid w:val="006031A9"/>
    <w:rsid w:val="00603BE9"/>
    <w:rsid w:val="0065589A"/>
    <w:rsid w:val="006A1A01"/>
    <w:rsid w:val="007865C7"/>
    <w:rsid w:val="007A044D"/>
    <w:rsid w:val="007C1FB6"/>
    <w:rsid w:val="007E0B3A"/>
    <w:rsid w:val="007E3726"/>
    <w:rsid w:val="008229BA"/>
    <w:rsid w:val="008426D4"/>
    <w:rsid w:val="008630FF"/>
    <w:rsid w:val="008A6995"/>
    <w:rsid w:val="009135C9"/>
    <w:rsid w:val="00916612"/>
    <w:rsid w:val="00960C2E"/>
    <w:rsid w:val="00A70251"/>
    <w:rsid w:val="00A97235"/>
    <w:rsid w:val="00B073EE"/>
    <w:rsid w:val="00B1452B"/>
    <w:rsid w:val="00BB68B0"/>
    <w:rsid w:val="00BD2D73"/>
    <w:rsid w:val="00BE0E13"/>
    <w:rsid w:val="00BF2DDC"/>
    <w:rsid w:val="00C33131"/>
    <w:rsid w:val="00C36A43"/>
    <w:rsid w:val="00C63E6D"/>
    <w:rsid w:val="00CB4CDD"/>
    <w:rsid w:val="00D67814"/>
    <w:rsid w:val="00DC2B5A"/>
    <w:rsid w:val="00DD1F03"/>
    <w:rsid w:val="00DE12ED"/>
    <w:rsid w:val="00E00646"/>
    <w:rsid w:val="00E0290F"/>
    <w:rsid w:val="00E82A7C"/>
    <w:rsid w:val="00EA3A7A"/>
    <w:rsid w:val="00EC2163"/>
    <w:rsid w:val="00ED38C1"/>
    <w:rsid w:val="00ED4847"/>
    <w:rsid w:val="00F257E4"/>
    <w:rsid w:val="00F26755"/>
    <w:rsid w:val="00F62066"/>
    <w:rsid w:val="00FD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5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9135C9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135C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DE1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DE12ED"/>
    <w:rPr>
      <w:rFonts w:cs="Times New Roman"/>
      <w:b/>
      <w:bCs/>
    </w:rPr>
  </w:style>
  <w:style w:type="paragraph" w:customStyle="1" w:styleId="c0">
    <w:name w:val="c0"/>
    <w:basedOn w:val="Normal"/>
    <w:uiPriority w:val="99"/>
    <w:rsid w:val="000430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DefaultParagraphFont"/>
    <w:uiPriority w:val="99"/>
    <w:rsid w:val="00043030"/>
    <w:rPr>
      <w:rFonts w:cs="Times New Roman"/>
    </w:rPr>
  </w:style>
  <w:style w:type="character" w:customStyle="1" w:styleId="c3">
    <w:name w:val="c3"/>
    <w:basedOn w:val="DefaultParagraphFont"/>
    <w:uiPriority w:val="99"/>
    <w:rsid w:val="00043030"/>
    <w:rPr>
      <w:rFonts w:cs="Times New Roman"/>
    </w:rPr>
  </w:style>
  <w:style w:type="character" w:customStyle="1" w:styleId="c1">
    <w:name w:val="c1"/>
    <w:basedOn w:val="DefaultParagraphFont"/>
    <w:uiPriority w:val="99"/>
    <w:rsid w:val="00ED4847"/>
    <w:rPr>
      <w:rFonts w:cs="Times New Roman"/>
    </w:rPr>
  </w:style>
  <w:style w:type="paragraph" w:styleId="NoSpacing">
    <w:name w:val="No Spacing"/>
    <w:uiPriority w:val="99"/>
    <w:qFormat/>
    <w:rsid w:val="008630FF"/>
    <w:rPr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0E428B"/>
    <w:pPr>
      <w:spacing w:after="0" w:line="240" w:lineRule="auto"/>
      <w:jc w:val="center"/>
    </w:pPr>
    <w:rPr>
      <w:rFonts w:ascii="Century Gothic" w:hAnsi="Century Gothic" w:cs="Arial"/>
      <w:b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6C56C7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3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0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0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0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430</TotalTime>
  <Pages>5</Pages>
  <Words>825</Words>
  <Characters>4705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12</cp:revision>
  <cp:lastPrinted>2018-12-12T15:02:00Z</cp:lastPrinted>
  <dcterms:created xsi:type="dcterms:W3CDTF">2018-12-10T13:47:00Z</dcterms:created>
  <dcterms:modified xsi:type="dcterms:W3CDTF">2018-12-12T15:02:00Z</dcterms:modified>
</cp:coreProperties>
</file>