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69F79A" w14:textId="77777777" w:rsidR="001239BF" w:rsidRDefault="001239BF" w:rsidP="00223CF8">
      <w:pPr>
        <w:autoSpaceDE w:val="0"/>
        <w:autoSpaceDN w:val="0"/>
        <w:adjustRightInd w:val="0"/>
        <w:jc w:val="center"/>
      </w:pPr>
    </w:p>
    <w:p w14:paraId="0D4CBB5F" w14:textId="77777777" w:rsidR="001239BF" w:rsidRDefault="001239BF" w:rsidP="00223CF8">
      <w:pPr>
        <w:autoSpaceDE w:val="0"/>
        <w:autoSpaceDN w:val="0"/>
        <w:adjustRightInd w:val="0"/>
        <w:jc w:val="center"/>
      </w:pPr>
    </w:p>
    <w:p w14:paraId="53BCD89E" w14:textId="77777777" w:rsidR="001239BF" w:rsidRDefault="001239BF" w:rsidP="00223CF8">
      <w:pPr>
        <w:autoSpaceDE w:val="0"/>
        <w:autoSpaceDN w:val="0"/>
        <w:adjustRightInd w:val="0"/>
        <w:jc w:val="center"/>
      </w:pPr>
      <w:r>
        <w:t xml:space="preserve">МИНИСТЕРСТВО ОБЩЕГО И ПРОФЕССИОНАЛЬНОГО ОБРАЗОВАНИЯ </w:t>
      </w:r>
      <w:r>
        <w:br/>
        <w:t>СВЕРДЛОВСКОЙ ОБЛАСТИ</w:t>
      </w:r>
    </w:p>
    <w:p w14:paraId="0ECF0C94" w14:textId="77777777" w:rsidR="001239BF" w:rsidRDefault="001239BF" w:rsidP="00223CF8">
      <w:pPr>
        <w:autoSpaceDE w:val="0"/>
        <w:autoSpaceDN w:val="0"/>
        <w:adjustRightInd w:val="0"/>
        <w:jc w:val="center"/>
      </w:pPr>
    </w:p>
    <w:p w14:paraId="382241D0" w14:textId="77777777" w:rsidR="001239BF" w:rsidRDefault="001239BF" w:rsidP="00223CF8">
      <w:pPr>
        <w:autoSpaceDE w:val="0"/>
        <w:autoSpaceDN w:val="0"/>
        <w:adjustRightInd w:val="0"/>
        <w:jc w:val="center"/>
      </w:pPr>
      <w:r>
        <w:t xml:space="preserve">ГОСУДАРСТВЕННОЕ АВТОНОМНОЕ ПРОФЕССИОНАЛЬНОЕ ОБРАЗОВАТЕЛЬНОЕ УЧРЕЖДЕНИЕ СВЕРДЛОВСКОЙ ОБЛАСТИ </w:t>
      </w:r>
    </w:p>
    <w:p w14:paraId="15439D4F" w14:textId="77777777" w:rsidR="001239BF" w:rsidRPr="00C117CB" w:rsidRDefault="001239BF" w:rsidP="00223CF8">
      <w:pPr>
        <w:autoSpaceDE w:val="0"/>
        <w:autoSpaceDN w:val="0"/>
        <w:adjustRightInd w:val="0"/>
        <w:jc w:val="center"/>
      </w:pPr>
      <w:r>
        <w:t>«ПЕРВОУРАЛЬСКИЙ МЕТАЛЛУРГИЧЕСКИЙ КОЛЛЕДЖ»</w:t>
      </w:r>
    </w:p>
    <w:p w14:paraId="5DF6A3E2" w14:textId="77777777" w:rsidR="001239BF" w:rsidRDefault="001239BF"/>
    <w:p w14:paraId="59F9FA2E" w14:textId="77777777" w:rsidR="001239BF" w:rsidRDefault="001239BF"/>
    <w:p w14:paraId="65FF91D2" w14:textId="231E32DC" w:rsidR="001239BF" w:rsidRPr="00223CF8" w:rsidRDefault="00214D9D" w:rsidP="00223CF8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16CB4DA" wp14:editId="58572B1F">
                <wp:simplePos x="0" y="0"/>
                <wp:positionH relativeFrom="column">
                  <wp:posOffset>2822575</wp:posOffset>
                </wp:positionH>
                <wp:positionV relativeFrom="paragraph">
                  <wp:posOffset>41910</wp:posOffset>
                </wp:positionV>
                <wp:extent cx="3069590" cy="1034415"/>
                <wp:effectExtent l="0" t="0" r="16510" b="13335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1034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4DB3DA" w14:textId="77777777" w:rsidR="00367C23" w:rsidRPr="00DF0AD3" w:rsidRDefault="00367C23" w:rsidP="00DF0AD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УТВЕРЖДЕ</w:t>
                            </w:r>
                            <w:r w:rsidRPr="00DF0AD3">
                              <w:rPr>
                                <w:b/>
                              </w:rPr>
                              <w:t>НО</w:t>
                            </w:r>
                          </w:p>
                          <w:p w14:paraId="39F989F0" w14:textId="77777777" w:rsidR="00367C23" w:rsidRDefault="00367C23" w:rsidP="00FE536C">
                            <w:pPr>
                              <w:spacing w:line="276" w:lineRule="auto"/>
                              <w:jc w:val="center"/>
                            </w:pPr>
                            <w:r>
                              <w:t>Учебно-методическим объединением</w:t>
                            </w:r>
                          </w:p>
                          <w:p w14:paraId="352D8A90" w14:textId="77777777" w:rsidR="00367C23" w:rsidRDefault="00367C23" w:rsidP="00FE536C">
                            <w:pPr>
                              <w:spacing w:line="276" w:lineRule="auto"/>
                              <w:jc w:val="center"/>
                            </w:pPr>
                            <w:r>
                              <w:t>Протокол от «___» ____________ г. № ___</w:t>
                            </w:r>
                          </w:p>
                          <w:p w14:paraId="2F299001" w14:textId="77777777" w:rsidR="00367C23" w:rsidRDefault="00367C2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6CB4D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22.25pt;margin-top:3.3pt;width:241.7pt;height:81.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" strokecolor="white">
                <v:textbox>
                  <w:txbxContent>
                    <w:p w14:paraId="424DB3DA" w14:textId="77777777" w:rsidR="00367C23" w:rsidRPr="00DF0AD3" w:rsidRDefault="00367C23" w:rsidP="00DF0AD3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УТВЕРЖДЕ</w:t>
                      </w:r>
                      <w:r w:rsidRPr="00DF0AD3">
                        <w:rPr>
                          <w:b/>
                        </w:rPr>
                        <w:t>НО</w:t>
                      </w:r>
                    </w:p>
                    <w:p w14:paraId="39F989F0" w14:textId="77777777" w:rsidR="00367C23" w:rsidRDefault="00367C23" w:rsidP="00FE536C">
                      <w:pPr>
                        <w:spacing w:line="276" w:lineRule="auto"/>
                        <w:jc w:val="center"/>
                      </w:pPr>
                      <w:r>
                        <w:t>Учебно-методическим объединением</w:t>
                      </w:r>
                    </w:p>
                    <w:p w14:paraId="352D8A90" w14:textId="77777777" w:rsidR="00367C23" w:rsidRDefault="00367C23" w:rsidP="00FE536C">
                      <w:pPr>
                        <w:spacing w:line="276" w:lineRule="auto"/>
                        <w:jc w:val="center"/>
                      </w:pPr>
                      <w:r>
                        <w:t>Протокол от «___» ____________ г. № ___</w:t>
                      </w:r>
                    </w:p>
                    <w:p w14:paraId="2F299001" w14:textId="77777777" w:rsidR="00367C23" w:rsidRDefault="00367C23"/>
                  </w:txbxContent>
                </v:textbox>
              </v:shape>
            </w:pict>
          </mc:Fallback>
        </mc:AlternateContent>
      </w:r>
    </w:p>
    <w:p w14:paraId="188A20B3" w14:textId="77777777" w:rsidR="001239BF" w:rsidRPr="00223CF8" w:rsidRDefault="001239BF" w:rsidP="00223CF8"/>
    <w:p w14:paraId="06152CBA" w14:textId="77777777" w:rsidR="001239BF" w:rsidRPr="00223CF8" w:rsidRDefault="001239BF" w:rsidP="00223CF8"/>
    <w:p w14:paraId="756189CC" w14:textId="77777777" w:rsidR="001239BF" w:rsidRPr="00223CF8" w:rsidRDefault="001239BF" w:rsidP="00223CF8"/>
    <w:p w14:paraId="39F05A16" w14:textId="77777777" w:rsidR="001239BF" w:rsidRPr="00223CF8" w:rsidRDefault="001239BF" w:rsidP="00223CF8"/>
    <w:p w14:paraId="54BCC4F3" w14:textId="77777777" w:rsidR="001239BF" w:rsidRPr="00223CF8" w:rsidRDefault="001239BF" w:rsidP="00223CF8"/>
    <w:p w14:paraId="68DC78A4" w14:textId="77777777" w:rsidR="001239BF" w:rsidRPr="00223CF8" w:rsidRDefault="001239BF" w:rsidP="00223CF8"/>
    <w:p w14:paraId="6D0D07AA" w14:textId="77777777" w:rsidR="001239BF" w:rsidRDefault="001239BF" w:rsidP="00223CF8"/>
    <w:p w14:paraId="27EBE7AA" w14:textId="77777777" w:rsidR="001239BF" w:rsidRDefault="001239BF" w:rsidP="00FE5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учебной дисциплины</w:t>
      </w:r>
    </w:p>
    <w:p w14:paraId="2023359C" w14:textId="77777777" w:rsidR="001239BF" w:rsidRDefault="001239BF" w:rsidP="00223CF8"/>
    <w:sdt>
      <w:sdtPr>
        <w:rPr>
          <w:b/>
          <w:sz w:val="28"/>
        </w:rPr>
        <w:alias w:val="индекс и название дисциплины"/>
        <w:tag w:val="индекс и название дисциплины"/>
        <w:id w:val="2063125229"/>
        <w:placeholder>
          <w:docPart w:val="93C64D94039D4A0F9DD136C951F1DD65"/>
        </w:placeholder>
      </w:sdtPr>
      <w:sdtEndPr/>
      <w:sdtContent>
        <w:p w14:paraId="01CC54C7" w14:textId="151CD1BD" w:rsidR="007D167C" w:rsidRPr="006C6363" w:rsidRDefault="00367C23" w:rsidP="006C7BBA">
          <w:pPr>
            <w:jc w:val="center"/>
            <w:rPr>
              <w:b/>
              <w:sz w:val="28"/>
            </w:rPr>
          </w:pPr>
          <w:r>
            <w:rPr>
              <w:b/>
              <w:color w:val="FF0000"/>
              <w:sz w:val="28"/>
            </w:rPr>
            <w:t>ОП.01 Инженерная графика</w:t>
          </w:r>
        </w:p>
      </w:sdtContent>
    </w:sdt>
    <w:p w14:paraId="16DD0520" w14:textId="77777777" w:rsidR="001239BF" w:rsidRPr="006C6363" w:rsidRDefault="001239BF" w:rsidP="00223CF8"/>
    <w:p w14:paraId="381A6442" w14:textId="77777777" w:rsidR="001239BF" w:rsidRPr="00830720" w:rsidRDefault="001239BF" w:rsidP="00830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6C6363">
        <w:rPr>
          <w:b/>
          <w:sz w:val="28"/>
          <w:szCs w:val="28"/>
        </w:rPr>
        <w:t xml:space="preserve">для </w:t>
      </w:r>
      <w:sdt>
        <w:sdtPr>
          <w:rPr>
            <w:b/>
            <w:color w:val="FF0000"/>
            <w:sz w:val="28"/>
            <w:szCs w:val="28"/>
          </w:rPr>
          <w:id w:val="8473733"/>
          <w:placeholder>
            <w:docPart w:val="DefaultPlaceholder_22675704"/>
          </w:placeholder>
          <w:comboBox>
            <w:listItem w:value="Выберите элемент."/>
            <w:listItem w:displayText="профессии" w:value="профессии"/>
            <w:listItem w:displayText="профессий" w:value="профессий"/>
          </w:comboBox>
        </w:sdtPr>
        <w:sdtEndPr/>
        <w:sdtContent>
          <w:r w:rsidR="00882D21" w:rsidRPr="001B006C">
            <w:rPr>
              <w:b/>
              <w:color w:val="FF0000"/>
              <w:sz w:val="28"/>
              <w:szCs w:val="28"/>
            </w:rPr>
            <w:t>профессии</w:t>
          </w:r>
        </w:sdtContent>
      </w:sdt>
      <w:r w:rsidRPr="006C6363">
        <w:rPr>
          <w:b/>
          <w:sz w:val="28"/>
          <w:szCs w:val="28"/>
        </w:rPr>
        <w:t xml:space="preserve"> среднего профессионального образования </w:t>
      </w:r>
    </w:p>
    <w:p w14:paraId="67851B54" w14:textId="77777777" w:rsidR="001239BF" w:rsidRPr="006C7BBA" w:rsidRDefault="001239BF" w:rsidP="00223CF8">
      <w:pPr>
        <w:rPr>
          <w:sz w:val="28"/>
        </w:rPr>
      </w:pPr>
    </w:p>
    <w:sdt>
      <w:sdtPr>
        <w:rPr>
          <w:color w:val="FF0000"/>
          <w:sz w:val="28"/>
          <w:szCs w:val="28"/>
        </w:rPr>
        <w:id w:val="8473725"/>
        <w:placeholder>
          <w:docPart w:val="DefaultPlaceholder_22675704"/>
        </w:placeholder>
        <w:comboBox>
          <w:listItem w:value="Выберите элемент."/>
          <w:listItem w:displayText="15.01.05 Сварщик (ручной и частично механизированной сварки (наплавки))" w:value="15.01.05 Сварщик (ручной и частично механизированной сварки (наплавки))"/>
          <w:listItem w:displayText="15.01.25 Станочник (металлообработка)" w:value="15.01.25 Станочник (металлообработка)"/>
          <w:listItem w:displayText="22.01.03 Машинист крана металлургического производства" w:value="22.01.03 Машинист крана металлургического производства"/>
          <w:listItem w:displayText="22.01.09 Оператор трубного производства" w:value="22.01.09 Оператор трубного производства"/>
          <w:listItem w:displayText="23.01.03 Автомеханик" w:value="23.01.03 Автомеханик"/>
        </w:comboBox>
      </w:sdtPr>
      <w:sdtEndPr/>
      <w:sdtContent>
        <w:p w14:paraId="7876602C" w14:textId="580F7FCB" w:rsidR="00AE3522" w:rsidRPr="001B006C" w:rsidRDefault="00367C23" w:rsidP="00D10234">
          <w:pPr>
            <w:shd w:val="clear" w:color="auto" w:fill="FFFFFF"/>
            <w:spacing w:before="91"/>
            <w:ind w:firstLine="10"/>
            <w:rPr>
              <w:color w:val="FF0000"/>
              <w:sz w:val="28"/>
              <w:szCs w:val="28"/>
            </w:rPr>
          </w:pPr>
          <w:r>
            <w:rPr>
              <w:color w:val="FF0000"/>
              <w:sz w:val="28"/>
              <w:szCs w:val="28"/>
            </w:rPr>
            <w:t>22.01.03 Машинист крана металлургического производства</w:t>
          </w:r>
        </w:p>
      </w:sdtContent>
    </w:sdt>
    <w:sdt>
      <w:sdtPr>
        <w:rPr>
          <w:color w:val="FF0000"/>
          <w:sz w:val="28"/>
          <w:szCs w:val="28"/>
        </w:rPr>
        <w:id w:val="8473774"/>
        <w:placeholder>
          <w:docPart w:val="7A87F030E29A49CB8707402B3B9B1A92"/>
        </w:placeholder>
        <w:showingPlcHdr/>
        <w:comboBox>
          <w:listItem w:value="Выберите элемент."/>
          <w:listItem w:displayText="15.01.05 Сварщик (ручной и частично механизированной сварки (наплавки))" w:value="15.01.05 Сварщик (ручной и частично механизированной сварки (наплавки))"/>
          <w:listItem w:displayText="15.01.25 Станочник (металлообработка)" w:value="15.01.25 Станочник (металлообработка)"/>
          <w:listItem w:displayText="22.01.03 Машинист крана металлургического производства" w:value="22.01.03 Машинист крана металлургического производства"/>
          <w:listItem w:displayText="22.01.09 Оператор трубного производства" w:value="22.01.09 Оператор трубного производства"/>
          <w:listItem w:displayText="23.01.03 Автомеханик" w:value="23.01.03 Автомеханик"/>
        </w:comboBox>
      </w:sdtPr>
      <w:sdtEndPr/>
      <w:sdtContent>
        <w:p w14:paraId="70545F15" w14:textId="77777777" w:rsidR="007B4763" w:rsidRPr="007B4763" w:rsidRDefault="007B4763" w:rsidP="007B4763">
          <w:pPr>
            <w:shd w:val="clear" w:color="auto" w:fill="FFFFFF"/>
            <w:spacing w:before="91"/>
            <w:ind w:firstLine="10"/>
            <w:rPr>
              <w:color w:val="FF0000"/>
              <w:sz w:val="28"/>
              <w:szCs w:val="28"/>
            </w:rPr>
          </w:pPr>
          <w:r w:rsidRPr="002E1ACD">
            <w:rPr>
              <w:rStyle w:val="a9"/>
            </w:rPr>
            <w:t>Выберите элемент.</w:t>
          </w:r>
        </w:p>
      </w:sdtContent>
    </w:sdt>
    <w:sdt>
      <w:sdtPr>
        <w:rPr>
          <w:color w:val="FF0000"/>
          <w:sz w:val="28"/>
          <w:szCs w:val="28"/>
        </w:rPr>
        <w:id w:val="8473776"/>
        <w:placeholder>
          <w:docPart w:val="3265DCD3D75142889080ADAC002AEE8C"/>
        </w:placeholder>
        <w:showingPlcHdr/>
        <w:comboBox>
          <w:listItem w:value="Выберите элемент."/>
          <w:listItem w:displayText="15.01.05 Сварщик (ручной и частично механизированной сварки (наплавки))" w:value="15.01.05 Сварщик (ручной и частично механизированной сварки (наплавки))"/>
          <w:listItem w:displayText="15.01.25 Станочник (металлообработка)" w:value="15.01.25 Станочник (металлообработка)"/>
          <w:listItem w:displayText="22.01.03 Машинист крана металлургического производства" w:value="22.01.03 Машинист крана металлургического производства"/>
          <w:listItem w:displayText="22.01.09 Оператор трубного производства" w:value="22.01.09 Оператор трубного производства"/>
          <w:listItem w:displayText="23.01.03 Автомеханик" w:value="23.01.03 Автомеханик"/>
        </w:comboBox>
      </w:sdtPr>
      <w:sdtEndPr/>
      <w:sdtContent>
        <w:p w14:paraId="6FD0A66E" w14:textId="77777777" w:rsidR="007B4763" w:rsidRPr="007B4763" w:rsidRDefault="007B4763" w:rsidP="007B4763">
          <w:pPr>
            <w:shd w:val="clear" w:color="auto" w:fill="FFFFFF"/>
            <w:spacing w:before="91"/>
            <w:ind w:firstLine="10"/>
            <w:rPr>
              <w:color w:val="FF0000"/>
              <w:sz w:val="28"/>
              <w:szCs w:val="28"/>
            </w:rPr>
          </w:pPr>
          <w:r w:rsidRPr="002E1ACD">
            <w:rPr>
              <w:rStyle w:val="a9"/>
            </w:rPr>
            <w:t>Выберите элемент.</w:t>
          </w:r>
        </w:p>
      </w:sdtContent>
    </w:sdt>
    <w:sdt>
      <w:sdtPr>
        <w:rPr>
          <w:color w:val="FF0000"/>
          <w:sz w:val="28"/>
          <w:szCs w:val="28"/>
        </w:rPr>
        <w:id w:val="8473778"/>
        <w:placeholder>
          <w:docPart w:val="9E124F09253E4E6C906A4FDCA5DF1E22"/>
        </w:placeholder>
        <w:showingPlcHdr/>
        <w:comboBox>
          <w:listItem w:value="Выберите элемент."/>
          <w:listItem w:displayText="15.01.05 Сварщик (ручной и частично механизированной сварки (наплавки))" w:value="15.01.05 Сварщик (ручной и частично механизированной сварки (наплавки))"/>
          <w:listItem w:displayText="15.01.25 Станочник (металлообработка)" w:value="15.01.25 Станочник (металлообработка)"/>
          <w:listItem w:displayText="22.01.03 Машинист крана металлургического производства" w:value="22.01.03 Машинист крана металлургического производства"/>
          <w:listItem w:displayText="22.01.09 Оператор трубного производства" w:value="22.01.09 Оператор трубного производства"/>
          <w:listItem w:displayText="23.01.03 Автомеханик" w:value="23.01.03 Автомеханик"/>
        </w:comboBox>
      </w:sdtPr>
      <w:sdtEndPr/>
      <w:sdtContent>
        <w:p w14:paraId="328DC944" w14:textId="77777777" w:rsidR="007B4763" w:rsidRPr="007B4763" w:rsidRDefault="007B4763" w:rsidP="007B4763">
          <w:pPr>
            <w:shd w:val="clear" w:color="auto" w:fill="FFFFFF"/>
            <w:spacing w:before="91"/>
            <w:ind w:firstLine="10"/>
            <w:rPr>
              <w:color w:val="FF0000"/>
              <w:sz w:val="28"/>
              <w:szCs w:val="28"/>
            </w:rPr>
          </w:pPr>
          <w:r w:rsidRPr="002E1ACD">
            <w:rPr>
              <w:rStyle w:val="a9"/>
            </w:rPr>
            <w:t>Выберите элемент.</w:t>
          </w:r>
        </w:p>
      </w:sdtContent>
    </w:sdt>
    <w:sdt>
      <w:sdtPr>
        <w:rPr>
          <w:color w:val="FF0000"/>
          <w:sz w:val="28"/>
          <w:szCs w:val="28"/>
        </w:rPr>
        <w:id w:val="8473780"/>
        <w:placeholder>
          <w:docPart w:val="FE8272DF525D4D2A96BBFDB692282F8B"/>
        </w:placeholder>
        <w:showingPlcHdr/>
        <w:comboBox>
          <w:listItem w:value="Выберите элемент."/>
          <w:listItem w:displayText="15.01.05 Сварщик (ручной и частично механизированной сварки (наплавки))" w:value="15.01.05 Сварщик (ручной и частично механизированной сварки (наплавки))"/>
          <w:listItem w:displayText="15.01.25 Станочник (металлообработка)" w:value="15.01.25 Станочник (металлообработка)"/>
          <w:listItem w:displayText="22.01.03 Машинист крана металлургического производства" w:value="22.01.03 Машинист крана металлургического производства"/>
          <w:listItem w:displayText="22.01.09 Оператор трубного производства" w:value="22.01.09 Оператор трубного производства"/>
          <w:listItem w:displayText="23.01.03 Автомеханик" w:value="23.01.03 Автомеханик"/>
        </w:comboBox>
      </w:sdtPr>
      <w:sdtEndPr/>
      <w:sdtContent>
        <w:p w14:paraId="046F008F" w14:textId="77777777" w:rsidR="007B4763" w:rsidRPr="007B4763" w:rsidRDefault="007B4763" w:rsidP="007B4763">
          <w:pPr>
            <w:shd w:val="clear" w:color="auto" w:fill="FFFFFF"/>
            <w:spacing w:before="91"/>
            <w:ind w:firstLine="10"/>
            <w:rPr>
              <w:sz w:val="28"/>
              <w:szCs w:val="28"/>
            </w:rPr>
          </w:pPr>
          <w:r w:rsidRPr="002E1ACD">
            <w:rPr>
              <w:rStyle w:val="a9"/>
            </w:rPr>
            <w:t>Выберите элемент.</w:t>
          </w:r>
        </w:p>
      </w:sdtContent>
    </w:sdt>
    <w:p w14:paraId="31753309" w14:textId="77777777" w:rsidR="001B006C" w:rsidRPr="001B006C" w:rsidRDefault="001B006C" w:rsidP="001B006C">
      <w:pPr>
        <w:shd w:val="clear" w:color="auto" w:fill="FFFFFF"/>
        <w:spacing w:before="91"/>
        <w:ind w:firstLine="10"/>
        <w:rPr>
          <w:sz w:val="28"/>
          <w:szCs w:val="28"/>
        </w:rPr>
      </w:pPr>
    </w:p>
    <w:p w14:paraId="7833A5E0" w14:textId="77777777" w:rsidR="00882D21" w:rsidRDefault="00882D21" w:rsidP="00D10234">
      <w:pPr>
        <w:shd w:val="clear" w:color="auto" w:fill="FFFFFF"/>
        <w:spacing w:before="91"/>
        <w:ind w:firstLine="10"/>
        <w:rPr>
          <w:sz w:val="28"/>
          <w:szCs w:val="28"/>
        </w:rPr>
      </w:pPr>
    </w:p>
    <w:p w14:paraId="706F78C2" w14:textId="77777777" w:rsidR="00003E65" w:rsidRDefault="00003E65" w:rsidP="001D1C5C">
      <w:pPr>
        <w:tabs>
          <w:tab w:val="left" w:pos="6840"/>
        </w:tabs>
        <w:rPr>
          <w:b/>
        </w:rPr>
      </w:pPr>
    </w:p>
    <w:p w14:paraId="7F78AA60" w14:textId="77777777" w:rsidR="00656022" w:rsidRDefault="00656022" w:rsidP="001D1C5C">
      <w:pPr>
        <w:tabs>
          <w:tab w:val="left" w:pos="6840"/>
        </w:tabs>
        <w:rPr>
          <w:b/>
        </w:rPr>
        <w:sectPr w:rsidR="00656022" w:rsidSect="006D487F">
          <w:footerReference w:type="default" r:id="rId8"/>
          <w:headerReference w:type="first" r:id="rId9"/>
          <w:footerReference w:type="first" r:id="rId10"/>
          <w:pgSz w:w="11906" w:h="16838"/>
          <w:pgMar w:top="1134" w:right="850" w:bottom="1134" w:left="1701" w:header="708" w:footer="209" w:gutter="0"/>
          <w:pgNumType w:start="1"/>
          <w:cols w:space="708"/>
          <w:titlePg/>
          <w:docGrid w:linePitch="360"/>
        </w:sect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3"/>
      </w:tblGrid>
      <w:tr w:rsidR="009C61F2" w:rsidRPr="009C61F2" w14:paraId="06503DE1" w14:textId="77777777" w:rsidTr="009C61F2">
        <w:tc>
          <w:tcPr>
            <w:tcW w:w="4785" w:type="dxa"/>
            <w:hideMark/>
          </w:tcPr>
          <w:p w14:paraId="532D2779" w14:textId="77777777" w:rsidR="009C61F2" w:rsidRPr="009C61F2" w:rsidRDefault="009C61F2" w:rsidP="009C61F2">
            <w:pPr>
              <w:rPr>
                <w:b/>
              </w:rPr>
            </w:pPr>
            <w:r w:rsidRPr="009C61F2">
              <w:rPr>
                <w:rFonts w:eastAsia="Calibri"/>
                <w:b/>
              </w:rPr>
              <w:t>ПРИНЯТО</w:t>
            </w:r>
          </w:p>
        </w:tc>
      </w:tr>
      <w:tr w:rsidR="009C61F2" w:rsidRPr="009C61F2" w14:paraId="60632CE5" w14:textId="77777777" w:rsidTr="009C61F2">
        <w:tc>
          <w:tcPr>
            <w:tcW w:w="4785" w:type="dxa"/>
          </w:tcPr>
          <w:p w14:paraId="4F6289F3" w14:textId="77777777" w:rsidR="009C61F2" w:rsidRPr="009C61F2" w:rsidRDefault="009C61F2" w:rsidP="009C61F2">
            <w:r w:rsidRPr="009C61F2">
              <w:rPr>
                <w:rFonts w:eastAsia="Calibri"/>
              </w:rPr>
              <w:t>Методическим советом колледжа</w:t>
            </w:r>
          </w:p>
          <w:p w14:paraId="12530560" w14:textId="15EAF337" w:rsidR="009C61F2" w:rsidRPr="009C61F2" w:rsidRDefault="009C61F2" w:rsidP="009C61F2">
            <w:pPr>
              <w:rPr>
                <w:rFonts w:eastAsia="Calibri"/>
              </w:rPr>
            </w:pPr>
            <w:r w:rsidRPr="009C61F2">
              <w:rPr>
                <w:rFonts w:eastAsia="Calibri"/>
              </w:rPr>
              <w:t>Протоко</w:t>
            </w:r>
            <w:r w:rsidR="00227B09">
              <w:rPr>
                <w:rFonts w:eastAsia="Calibri"/>
              </w:rPr>
              <w:t xml:space="preserve">л от «__» _________ 20__ г. № </w:t>
            </w:r>
          </w:p>
          <w:p w14:paraId="1601DC0A" w14:textId="77777777" w:rsidR="009C61F2" w:rsidRPr="009C61F2" w:rsidRDefault="009C61F2" w:rsidP="009C61F2">
            <w:pPr>
              <w:rPr>
                <w:b/>
              </w:rPr>
            </w:pPr>
          </w:p>
        </w:tc>
      </w:tr>
    </w:tbl>
    <w:p w14:paraId="57BE2F0C" w14:textId="77777777" w:rsidR="009C61F2" w:rsidRDefault="009C61F2" w:rsidP="00003E65">
      <w:pPr>
        <w:ind w:firstLine="851"/>
        <w:rPr>
          <w:b/>
        </w:rPr>
      </w:pPr>
    </w:p>
    <w:p w14:paraId="361FC1BE" w14:textId="77777777" w:rsidR="009C61F2" w:rsidRDefault="009C61F2" w:rsidP="00003E65">
      <w:pPr>
        <w:ind w:firstLine="851"/>
        <w:rPr>
          <w:b/>
        </w:rPr>
      </w:pPr>
    </w:p>
    <w:p w14:paraId="7B585C74" w14:textId="77777777" w:rsidR="009C61F2" w:rsidRDefault="009C61F2" w:rsidP="00003E65">
      <w:pPr>
        <w:ind w:firstLine="851"/>
        <w:rPr>
          <w:b/>
        </w:rPr>
      </w:pPr>
    </w:p>
    <w:p w14:paraId="07DFC475" w14:textId="77777777" w:rsidR="00003E65" w:rsidRPr="001D1C5C" w:rsidRDefault="00003E65" w:rsidP="00003E65">
      <w:pPr>
        <w:ind w:firstLine="851"/>
        <w:rPr>
          <w:b/>
        </w:rPr>
      </w:pPr>
      <w:r w:rsidRPr="001D1C5C">
        <w:rPr>
          <w:b/>
        </w:rPr>
        <w:t>РАЗРАБОТЧИК</w:t>
      </w:r>
    </w:p>
    <w:p w14:paraId="2E8068CA" w14:textId="3BDBF61B" w:rsidR="00003E65" w:rsidRPr="001D1C5C" w:rsidRDefault="007D1491" w:rsidP="00830720">
      <w:pPr>
        <w:ind w:left="851"/>
        <w:rPr>
          <w:b/>
        </w:rPr>
      </w:pPr>
      <w:sdt>
        <w:sdtPr>
          <w:rPr>
            <w:color w:val="FF0000"/>
            <w:kern w:val="0"/>
          </w:rPr>
          <w:id w:val="406388042"/>
          <w:placeholder>
            <w:docPart w:val="7AF15DEB4F684B10B7F62E171CF3F517"/>
          </w:placeholder>
          <w:text/>
        </w:sdtPr>
        <w:sdtEndPr/>
        <w:sdtContent>
          <w:r w:rsidR="00367C23">
            <w:rPr>
              <w:color w:val="FF0000"/>
              <w:kern w:val="0"/>
            </w:rPr>
            <w:t>Деменева Т.В</w:t>
          </w:r>
        </w:sdtContent>
      </w:sdt>
    </w:p>
    <w:p w14:paraId="0F40CE46" w14:textId="77777777" w:rsidR="00003E65" w:rsidRDefault="00003E65" w:rsidP="00223CF8"/>
    <w:p w14:paraId="44361272" w14:textId="77777777" w:rsidR="00003E65" w:rsidRDefault="00003E65" w:rsidP="00223CF8"/>
    <w:p w14:paraId="696E7009" w14:textId="77777777" w:rsidR="00003E65" w:rsidRPr="00223CF8" w:rsidRDefault="00003E65" w:rsidP="00223CF8"/>
    <w:p w14:paraId="4CCCF431" w14:textId="77777777" w:rsidR="00003E65" w:rsidRDefault="00003E65" w:rsidP="00223CF8">
      <w:pPr>
        <w:sectPr w:rsidR="00003E65" w:rsidSect="006D487F">
          <w:type w:val="continuous"/>
          <w:pgSz w:w="11906" w:h="16838"/>
          <w:pgMar w:top="1134" w:right="850" w:bottom="1134" w:left="1701" w:header="708" w:footer="209" w:gutter="0"/>
          <w:pgNumType w:start="1"/>
          <w:cols w:num="2" w:space="708"/>
          <w:titlePg/>
          <w:docGrid w:linePitch="360"/>
        </w:sectPr>
      </w:pPr>
    </w:p>
    <w:p w14:paraId="6DC0DD5B" w14:textId="77777777" w:rsidR="001239BF" w:rsidRDefault="001239BF" w:rsidP="00223CF8"/>
    <w:p w14:paraId="1AF8D8EF" w14:textId="77777777" w:rsidR="006D487F" w:rsidRDefault="006D487F" w:rsidP="00223CF8"/>
    <w:p w14:paraId="57A6F974" w14:textId="77777777" w:rsidR="006D487F" w:rsidRDefault="006D487F" w:rsidP="00223CF8"/>
    <w:p w14:paraId="3BBCAC8F" w14:textId="77777777" w:rsidR="00D60191" w:rsidRPr="00223CF8" w:rsidRDefault="00D60191" w:rsidP="00223CF8"/>
    <w:p w14:paraId="5034C67C" w14:textId="77777777" w:rsidR="001239BF" w:rsidRDefault="001239BF" w:rsidP="00223CF8"/>
    <w:p w14:paraId="13AF6967" w14:textId="77777777" w:rsidR="001239BF" w:rsidRDefault="00882D21" w:rsidP="00FE536C">
      <w:pPr>
        <w:jc w:val="center"/>
      </w:pPr>
      <w:r>
        <w:t>2018</w:t>
      </w:r>
      <w:r w:rsidR="001239BF">
        <w:t xml:space="preserve"> г.</w:t>
      </w:r>
    </w:p>
    <w:p w14:paraId="4B6B4C8A" w14:textId="77777777" w:rsidR="00303E3F" w:rsidRDefault="00303E3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007D344B" w14:textId="77777777" w:rsidR="00367C23" w:rsidRDefault="00367C23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  <w:sectPr w:rsidR="00367C23" w:rsidSect="006D487F">
          <w:type w:val="continuous"/>
          <w:pgSz w:w="11906" w:h="16838"/>
          <w:pgMar w:top="1134" w:right="850" w:bottom="1134" w:left="1701" w:header="708" w:footer="209" w:gutter="0"/>
          <w:pgNumType w:start="1"/>
          <w:cols w:space="708"/>
          <w:titlePg/>
          <w:docGrid w:linePitch="360"/>
        </w:sectPr>
      </w:pPr>
    </w:p>
    <w:p w14:paraId="6E6425D8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  <w:r w:rsidRPr="002A49F2">
        <w:rPr>
          <w:b/>
        </w:rPr>
        <w:lastRenderedPageBreak/>
        <w:t>СОДЕРЖАНИЕ</w:t>
      </w:r>
    </w:p>
    <w:p w14:paraId="130CB5E6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69AAF7B8" w14:textId="77777777" w:rsidR="00E0660A" w:rsidRDefault="005260BF">
      <w:pPr>
        <w:pStyle w:val="12"/>
        <w:tabs>
          <w:tab w:val="left" w:pos="440"/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>
        <w:rPr>
          <w:sz w:val="28"/>
        </w:rPr>
        <w:fldChar w:fldCharType="begin"/>
      </w:r>
      <w:r w:rsidR="001239BF">
        <w:rPr>
          <w:sz w:val="28"/>
        </w:rPr>
        <w:instrText xml:space="preserve"> TOC \o "1-5" \h \z \u </w:instrText>
      </w:r>
      <w:r>
        <w:rPr>
          <w:sz w:val="28"/>
        </w:rPr>
        <w:fldChar w:fldCharType="separate"/>
      </w:r>
      <w:hyperlink w:anchor="_Toc512500630" w:history="1">
        <w:r w:rsidR="00E0660A" w:rsidRPr="006D1525">
          <w:rPr>
            <w:rStyle w:val="a7"/>
            <w:noProof/>
          </w:rPr>
          <w:t>1.</w:t>
        </w:r>
        <w:r w:rsidR="00E0660A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E0660A" w:rsidRPr="006D1525">
          <w:rPr>
            <w:rStyle w:val="a7"/>
            <w:noProof/>
          </w:rPr>
          <w:t>ОБЩАЯ ХАРАКТЕРИСТИКА ПРОГРАММЫ УЧЕБНОЙ ДИСЦИПЛИНЫ</w:t>
        </w:r>
        <w:r w:rsidR="00E0660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0660A">
          <w:rPr>
            <w:noProof/>
            <w:webHidden/>
          </w:rPr>
          <w:instrText xml:space="preserve"> PAGEREF _Toc512500630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0660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EEE2C67" w14:textId="77777777" w:rsidR="00E0660A" w:rsidRDefault="007D1491">
      <w:pPr>
        <w:pStyle w:val="12"/>
        <w:tabs>
          <w:tab w:val="left" w:pos="440"/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512500631" w:history="1">
        <w:r w:rsidR="00E0660A" w:rsidRPr="006D1525">
          <w:rPr>
            <w:rStyle w:val="a7"/>
            <w:noProof/>
          </w:rPr>
          <w:t>2.</w:t>
        </w:r>
        <w:r w:rsidR="00E0660A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E0660A" w:rsidRPr="006D1525">
          <w:rPr>
            <w:rStyle w:val="a7"/>
            <w:noProof/>
          </w:rPr>
          <w:t>СТРУКТУРА И СОДЕРЖАНИЕ УЧЕБНОЙ ДИСЦИПЛИНЫ</w:t>
        </w:r>
        <w:r w:rsidR="00E0660A">
          <w:rPr>
            <w:noProof/>
            <w:webHidden/>
          </w:rPr>
          <w:tab/>
        </w:r>
        <w:r w:rsidR="005260BF">
          <w:rPr>
            <w:noProof/>
            <w:webHidden/>
          </w:rPr>
          <w:fldChar w:fldCharType="begin"/>
        </w:r>
        <w:r w:rsidR="00E0660A">
          <w:rPr>
            <w:noProof/>
            <w:webHidden/>
          </w:rPr>
          <w:instrText xml:space="preserve"> PAGEREF _Toc512500631 \h </w:instrText>
        </w:r>
        <w:r w:rsidR="005260BF">
          <w:rPr>
            <w:noProof/>
            <w:webHidden/>
          </w:rPr>
        </w:r>
        <w:r w:rsidR="005260BF">
          <w:rPr>
            <w:noProof/>
            <w:webHidden/>
          </w:rPr>
          <w:fldChar w:fldCharType="separate"/>
        </w:r>
        <w:r w:rsidR="00E0660A">
          <w:rPr>
            <w:noProof/>
            <w:webHidden/>
          </w:rPr>
          <w:t>5</w:t>
        </w:r>
        <w:r w:rsidR="005260BF">
          <w:rPr>
            <w:noProof/>
            <w:webHidden/>
          </w:rPr>
          <w:fldChar w:fldCharType="end"/>
        </w:r>
      </w:hyperlink>
    </w:p>
    <w:p w14:paraId="722A4E19" w14:textId="77777777" w:rsidR="00E0660A" w:rsidRDefault="007D1491">
      <w:pPr>
        <w:pStyle w:val="12"/>
        <w:tabs>
          <w:tab w:val="left" w:pos="440"/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512500632" w:history="1">
        <w:r w:rsidR="00E0660A" w:rsidRPr="006D1525">
          <w:rPr>
            <w:rStyle w:val="a7"/>
            <w:noProof/>
          </w:rPr>
          <w:t>3.</w:t>
        </w:r>
        <w:r w:rsidR="00E0660A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E0660A" w:rsidRPr="006D1525">
          <w:rPr>
            <w:rStyle w:val="a7"/>
            <w:noProof/>
          </w:rPr>
          <w:t>УСЛОВИЯ РЕАЛИЗАЦИИ ПРОГРАММЫ УЧЕБНОЙ ДИСЦИПЛИНЫ</w:t>
        </w:r>
        <w:r w:rsidR="00E0660A">
          <w:rPr>
            <w:noProof/>
            <w:webHidden/>
          </w:rPr>
          <w:tab/>
        </w:r>
        <w:r w:rsidR="005260BF">
          <w:rPr>
            <w:noProof/>
            <w:webHidden/>
          </w:rPr>
          <w:fldChar w:fldCharType="begin"/>
        </w:r>
        <w:r w:rsidR="00E0660A">
          <w:rPr>
            <w:noProof/>
            <w:webHidden/>
          </w:rPr>
          <w:instrText xml:space="preserve"> PAGEREF _Toc512500632 \h </w:instrText>
        </w:r>
        <w:r w:rsidR="005260BF">
          <w:rPr>
            <w:noProof/>
            <w:webHidden/>
          </w:rPr>
        </w:r>
        <w:r w:rsidR="005260BF">
          <w:rPr>
            <w:noProof/>
            <w:webHidden/>
          </w:rPr>
          <w:fldChar w:fldCharType="separate"/>
        </w:r>
        <w:r w:rsidR="00E0660A">
          <w:rPr>
            <w:noProof/>
            <w:webHidden/>
          </w:rPr>
          <w:t>12</w:t>
        </w:r>
        <w:r w:rsidR="005260BF">
          <w:rPr>
            <w:noProof/>
            <w:webHidden/>
          </w:rPr>
          <w:fldChar w:fldCharType="end"/>
        </w:r>
      </w:hyperlink>
    </w:p>
    <w:p w14:paraId="5C02F763" w14:textId="77777777" w:rsidR="00E0660A" w:rsidRDefault="007D1491">
      <w:pPr>
        <w:pStyle w:val="12"/>
        <w:tabs>
          <w:tab w:val="left" w:pos="440"/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512500633" w:history="1">
        <w:r w:rsidR="00E0660A" w:rsidRPr="006D1525">
          <w:rPr>
            <w:rStyle w:val="a7"/>
            <w:noProof/>
          </w:rPr>
          <w:t>4.</w:t>
        </w:r>
        <w:r w:rsidR="00E0660A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E0660A" w:rsidRPr="006D1525">
          <w:rPr>
            <w:rStyle w:val="a7"/>
            <w:noProof/>
          </w:rPr>
          <w:t>КОНТРОЛЬ И ОЦЕНКА РЕЗУЛЬТАТОВ ОСВОЕНИЯ УЧЕБНОЙ ДИСЦИПЛИНЫ</w:t>
        </w:r>
        <w:r w:rsidR="00E0660A">
          <w:rPr>
            <w:noProof/>
            <w:webHidden/>
          </w:rPr>
          <w:tab/>
        </w:r>
        <w:r w:rsidR="005260BF">
          <w:rPr>
            <w:noProof/>
            <w:webHidden/>
          </w:rPr>
          <w:fldChar w:fldCharType="begin"/>
        </w:r>
        <w:r w:rsidR="00E0660A">
          <w:rPr>
            <w:noProof/>
            <w:webHidden/>
          </w:rPr>
          <w:instrText xml:space="preserve"> PAGEREF _Toc512500633 \h </w:instrText>
        </w:r>
        <w:r w:rsidR="005260BF">
          <w:rPr>
            <w:noProof/>
            <w:webHidden/>
          </w:rPr>
        </w:r>
        <w:r w:rsidR="005260BF">
          <w:rPr>
            <w:noProof/>
            <w:webHidden/>
          </w:rPr>
          <w:fldChar w:fldCharType="separate"/>
        </w:r>
        <w:r w:rsidR="00E0660A">
          <w:rPr>
            <w:noProof/>
            <w:webHidden/>
          </w:rPr>
          <w:t>13</w:t>
        </w:r>
        <w:r w:rsidR="005260BF">
          <w:rPr>
            <w:noProof/>
            <w:webHidden/>
          </w:rPr>
          <w:fldChar w:fldCharType="end"/>
        </w:r>
      </w:hyperlink>
    </w:p>
    <w:p w14:paraId="78D976CA" w14:textId="77777777" w:rsidR="001239BF" w:rsidRDefault="005260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</w:rPr>
      </w:pPr>
      <w:r>
        <w:rPr>
          <w:sz w:val="28"/>
        </w:rPr>
        <w:fldChar w:fldCharType="end"/>
      </w:r>
    </w:p>
    <w:p w14:paraId="49AF1DD1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</w:rPr>
      </w:pPr>
    </w:p>
    <w:p w14:paraId="5E17AD45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</w:rPr>
      </w:pPr>
    </w:p>
    <w:p w14:paraId="4D5F21CF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</w:rPr>
      </w:pPr>
    </w:p>
    <w:p w14:paraId="55A0D1B2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</w:rPr>
      </w:pPr>
    </w:p>
    <w:p w14:paraId="15998F28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</w:rPr>
      </w:pPr>
    </w:p>
    <w:p w14:paraId="3F159DD0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</w:rPr>
      </w:pPr>
    </w:p>
    <w:p w14:paraId="3B541BD0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</w:rPr>
      </w:pPr>
    </w:p>
    <w:p w14:paraId="24BBDFF1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</w:rPr>
      </w:pPr>
    </w:p>
    <w:p w14:paraId="568AF12C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</w:rPr>
      </w:pPr>
    </w:p>
    <w:p w14:paraId="2B530FE9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2C9618D7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1543B69E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61C17BF3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56BD0E17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2DD26904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7C137E10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12D8342F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0B56B908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19052619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75935DC7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31818D2F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52122182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1C9C6579" w14:textId="77777777" w:rsidR="006B54B3" w:rsidRDefault="006B54B3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36EDA65A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5613AAE7" w14:textId="77777777" w:rsidR="00003E65" w:rsidRDefault="00003E65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4B904273" w14:textId="77777777" w:rsidR="001239BF" w:rsidRPr="005D39DE" w:rsidRDefault="001239BF" w:rsidP="002A6EC4">
      <w:pPr>
        <w:pStyle w:val="1"/>
        <w:jc w:val="left"/>
        <w:rPr>
          <w:szCs w:val="28"/>
        </w:rPr>
      </w:pPr>
      <w:bookmarkStart w:id="0" w:name="_Toc490825771"/>
      <w:bookmarkStart w:id="1" w:name="_Toc512500630"/>
      <w:r w:rsidRPr="005D39DE">
        <w:lastRenderedPageBreak/>
        <w:t>ОБЩАЯ ХАРАКТЕРИСТИКА ПРОГРАММЫ УЧЕБНОЙ ДИСЦИПЛИНЫ</w:t>
      </w:r>
      <w:bookmarkEnd w:id="0"/>
      <w:bookmarkEnd w:id="1"/>
      <w:r w:rsidRPr="005D39DE">
        <w:t xml:space="preserve"> </w:t>
      </w:r>
    </w:p>
    <w:p w14:paraId="78520A25" w14:textId="77777777" w:rsidR="001239BF" w:rsidRPr="005C0C1B" w:rsidRDefault="001239BF" w:rsidP="00D672F4">
      <w:pPr>
        <w:pStyle w:val="13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76" w:lineRule="auto"/>
        <w:ind w:left="709" w:right="-187" w:hanging="709"/>
        <w:jc w:val="both"/>
        <w:rPr>
          <w:b/>
        </w:rPr>
      </w:pPr>
      <w:r w:rsidRPr="005C0C1B">
        <w:rPr>
          <w:b/>
        </w:rPr>
        <w:t xml:space="preserve">Область применения </w:t>
      </w:r>
      <w:r w:rsidR="00907E04">
        <w:rPr>
          <w:b/>
        </w:rPr>
        <w:t xml:space="preserve">рабочей </w:t>
      </w:r>
      <w:r w:rsidRPr="005C0C1B">
        <w:rPr>
          <w:b/>
        </w:rPr>
        <w:t>программы</w:t>
      </w:r>
    </w:p>
    <w:p w14:paraId="7E5C1B82" w14:textId="14003E9B" w:rsidR="00E9152A" w:rsidRPr="00646BBE" w:rsidRDefault="001239BF" w:rsidP="00003E65">
      <w:pPr>
        <w:spacing w:line="276" w:lineRule="auto"/>
        <w:ind w:firstLine="709"/>
        <w:jc w:val="both"/>
      </w:pPr>
      <w:r w:rsidRPr="00646BBE">
        <w:t>Рабочая программа учебной дисциплины</w:t>
      </w:r>
      <w:r w:rsidR="006D487F" w:rsidRPr="00646BBE">
        <w:t xml:space="preserve"> </w:t>
      </w:r>
      <w:sdt>
        <w:sdtPr>
          <w:id w:val="5939438"/>
          <w:placeholder>
            <w:docPart w:val="DefaultPlaceholder_22675703"/>
          </w:placeholder>
          <w:text/>
        </w:sdtPr>
        <w:sdtEndPr/>
        <w:sdtContent>
          <w:r w:rsidR="00367C23" w:rsidRPr="00646BBE">
            <w:t>Основы инженерной графики</w:t>
          </w:r>
        </w:sdtContent>
      </w:sdt>
      <w:r w:rsidR="006D487F" w:rsidRPr="00646BBE">
        <w:t xml:space="preserve"> </w:t>
      </w:r>
      <w:r w:rsidRPr="00646BBE">
        <w:t xml:space="preserve">является </w:t>
      </w:r>
      <w:sdt>
        <w:sdtPr>
          <w:id w:val="5392447"/>
          <w:placeholder>
            <w:docPart w:val="DefaultPlaceholder_22675704"/>
          </w:placeholder>
          <w:comboBox>
            <w:listItem w:value="Выберите элемент."/>
            <w:listItem w:displayText="обязательной" w:value="обязательной"/>
            <w:listItem w:displayText="вариативной " w:value="вариативной "/>
          </w:comboBox>
        </w:sdtPr>
        <w:sdtEndPr/>
        <w:sdtContent>
          <w:r w:rsidR="00E0660A" w:rsidRPr="00646BBE">
            <w:t>обязательной</w:t>
          </w:r>
        </w:sdtContent>
      </w:sdt>
      <w:r w:rsidR="00BD4CF5" w:rsidRPr="00646BBE">
        <w:t xml:space="preserve"> </w:t>
      </w:r>
      <w:r w:rsidRPr="00646BBE">
        <w:t xml:space="preserve">частью </w:t>
      </w:r>
      <w:sdt>
        <w:sdtPr>
          <w:alias w:val="основных профессиональных образовательных программ "/>
          <w:tag w:val="основных профессиональных образовательных программ "/>
          <w:id w:val="-1098248410"/>
          <w:placeholder>
            <w:docPart w:val="1EA2B8982B02496DA0C8801DCE60C7A1"/>
          </w:placeholder>
          <w:comboBox>
            <w:listItem w:value="Выберите элемент."/>
            <w:listItem w:displayText="основных профессиональных образовательных программ " w:value="основных профессиональных образовательных программ "/>
            <w:listItem w:displayText="основной профессиональной образовательной программы" w:value="основной профессиональной образовательной программы"/>
          </w:comboBox>
        </w:sdtPr>
        <w:sdtEndPr/>
        <w:sdtContent>
          <w:r w:rsidR="00E0660A" w:rsidRPr="00646BBE">
            <w:t>основной профессиональной образовательной программы</w:t>
          </w:r>
        </w:sdtContent>
      </w:sdt>
      <w:r w:rsidR="00E0660A" w:rsidRPr="00646BBE">
        <w:t xml:space="preserve"> </w:t>
      </w:r>
      <w:r w:rsidRPr="00646BBE">
        <w:t xml:space="preserve">подготовки </w:t>
      </w:r>
      <w:r w:rsidR="006077DB" w:rsidRPr="00646BBE">
        <w:t>квалифицированных рабочих, служащих</w:t>
      </w:r>
      <w:r w:rsidR="00003E65" w:rsidRPr="00646BBE">
        <w:t xml:space="preserve"> </w:t>
      </w:r>
      <w:r w:rsidR="006077DB" w:rsidRPr="00646BBE">
        <w:t>(далее – ППКРС</w:t>
      </w:r>
      <w:r w:rsidR="00003E65" w:rsidRPr="00646BBE">
        <w:t>)</w:t>
      </w:r>
      <w:r w:rsidRPr="00646BBE">
        <w:t xml:space="preserve"> в очной форме обучения на базе основного общего образования с получением среднего общего образования со сроком обучения </w:t>
      </w:r>
      <w:r w:rsidR="006077DB" w:rsidRPr="00646BBE">
        <w:t>2</w:t>
      </w:r>
      <w:r w:rsidRPr="00646BBE">
        <w:t xml:space="preserve"> года 10 месяцев по </w:t>
      </w:r>
      <w:sdt>
        <w:sdtPr>
          <w:alias w:val="специальностям"/>
          <w:tag w:val="специальностям"/>
          <w:id w:val="-151758459"/>
          <w:placeholder>
            <w:docPart w:val="1EA2B8982B02496DA0C8801DCE60C7A1"/>
          </w:placeholder>
          <w:comboBox>
            <w:listItem w:value="Выберите элемент."/>
            <w:listItem w:displayText="профессии" w:value="профессии"/>
            <w:listItem w:displayText="профессиям" w:value="профессиям"/>
          </w:comboBox>
        </w:sdtPr>
        <w:sdtEndPr/>
        <w:sdtContent>
          <w:r w:rsidR="006077DB" w:rsidRPr="00646BBE">
            <w:t>профессии</w:t>
          </w:r>
        </w:sdtContent>
      </w:sdt>
      <w:r w:rsidRPr="00646BBE">
        <w:t xml:space="preserve"> </w:t>
      </w:r>
      <w:r w:rsidR="00F27A5E" w:rsidRPr="00646BBE">
        <w:t>начального</w:t>
      </w:r>
      <w:r w:rsidRPr="00646BBE">
        <w:t xml:space="preserve"> профессионального о</w:t>
      </w:r>
      <w:r w:rsidR="00003E65" w:rsidRPr="00646BBE">
        <w:t>бразования</w:t>
      </w:r>
    </w:p>
    <w:sdt>
      <w:sdtPr>
        <w:id w:val="14862303"/>
        <w:placeholder>
          <w:docPart w:val="B601EBD7768E4EEEBD134B49887E0BF7"/>
        </w:placeholder>
        <w:comboBox>
          <w:listItem w:value="Выберите элемент."/>
          <w:listItem w:displayText="15.01.05 Сварщик (ручной и частично механизированной сварки (наплавки))" w:value="15.01.05 Сварщик (ручной и частично механизированной сварки (наплавки))"/>
          <w:listItem w:displayText="15.01.25 Станочник (металлообработка)" w:value="15.01.25 Станочник (металлообработка)"/>
          <w:listItem w:displayText="22.01.03 Машинист крана металлургического производства" w:value="22.01.03 Машинист крана металлургического производства"/>
          <w:listItem w:displayText="22.01.09 Оператор трубного производства" w:value="22.01.09 Оператор трубного производства"/>
          <w:listItem w:displayText="23.01.03 Автомеханик" w:value="23.01.03 Автомеханик"/>
        </w:comboBox>
      </w:sdtPr>
      <w:sdtEndPr/>
      <w:sdtContent>
        <w:p w14:paraId="2E9843FD" w14:textId="498C97E1" w:rsidR="00AE7E2B" w:rsidRPr="00646BBE" w:rsidRDefault="00367C23" w:rsidP="00AE7E2B">
          <w:pPr>
            <w:spacing w:line="276" w:lineRule="auto"/>
            <w:ind w:firstLine="709"/>
            <w:jc w:val="both"/>
          </w:pPr>
          <w:r w:rsidRPr="00646BBE">
            <w:t>22.01.03 Машинист крана металлургического производства</w:t>
          </w:r>
        </w:p>
      </w:sdtContent>
    </w:sdt>
    <w:p w14:paraId="0E9F4B0D" w14:textId="77777777" w:rsidR="001239BF" w:rsidRPr="00646BBE" w:rsidRDefault="007D1491" w:rsidP="00003E65">
      <w:pPr>
        <w:spacing w:line="276" w:lineRule="auto"/>
        <w:ind w:firstLine="709"/>
        <w:jc w:val="both"/>
      </w:pPr>
      <w:sdt>
        <w:sdtPr>
          <w:alias w:val="реализуемых "/>
          <w:tag w:val="реализуемых "/>
          <w:id w:val="198672122"/>
          <w:placeholder>
            <w:docPart w:val="1EA2B8982B02496DA0C8801DCE60C7A1"/>
          </w:placeholder>
          <w:comboBox>
            <w:listItem w:value="Выберите элемент."/>
            <w:listItem w:displayText="реализуемых " w:value="реализуемых "/>
            <w:listItem w:displayText="реализуемой" w:value="реализуемой"/>
          </w:comboBox>
        </w:sdtPr>
        <w:sdtEndPr/>
        <w:sdtContent>
          <w:r w:rsidR="00E0660A" w:rsidRPr="00646BBE">
            <w:t>реализуемой</w:t>
          </w:r>
        </w:sdtContent>
      </w:sdt>
      <w:r w:rsidR="001239BF" w:rsidRPr="00646BBE">
        <w:t xml:space="preserve"> Первоуральским металлургическим колледжем (далее – ПМК)</w:t>
      </w:r>
      <w:r w:rsidR="00A45A56" w:rsidRPr="00646BBE">
        <w:t>.</w:t>
      </w:r>
      <w:r w:rsidR="001239BF" w:rsidRPr="00646BBE">
        <w:t xml:space="preserve"> </w:t>
      </w:r>
    </w:p>
    <w:p w14:paraId="100EE221" w14:textId="77777777" w:rsidR="001239BF" w:rsidRPr="00646BBE" w:rsidRDefault="001239BF" w:rsidP="00D10234">
      <w:pPr>
        <w:spacing w:line="276" w:lineRule="auto"/>
        <w:ind w:firstLine="708"/>
        <w:jc w:val="both"/>
      </w:pPr>
      <w:r w:rsidRPr="00646BBE">
        <w:t xml:space="preserve">Профиль </w:t>
      </w:r>
      <w:sdt>
        <w:sdtPr>
          <w:alias w:val="ППССЗ"/>
          <w:tag w:val="ППССЗ"/>
          <w:id w:val="-1025167250"/>
          <w:placeholder>
            <w:docPart w:val="1EA2B8982B02496DA0C8801DCE60C7A1"/>
          </w:placeholder>
          <w:dropDownList>
            <w:listItem w:value="Выберите элемент."/>
            <w:listItem w:displayText="указанной ППКРС" w:value="указанной ППКРС"/>
            <w:listItem w:displayText="указанных ППКРС" w:value="указанных ППКРС"/>
          </w:dropDownList>
        </w:sdtPr>
        <w:sdtEndPr/>
        <w:sdtContent>
          <w:r w:rsidR="006077DB" w:rsidRPr="00646BBE">
            <w:t>указанной ППКРС</w:t>
          </w:r>
        </w:sdtContent>
      </w:sdt>
      <w:r w:rsidR="00B70A6C" w:rsidRPr="00646BBE">
        <w:t xml:space="preserve"> </w:t>
      </w:r>
      <w:r w:rsidR="00AE7E2B" w:rsidRPr="00646BBE">
        <w:t>технический, учитывает требования работодателя.</w:t>
      </w:r>
    </w:p>
    <w:p w14:paraId="32D27435" w14:textId="77777777" w:rsidR="00E0660A" w:rsidRPr="00646BBE" w:rsidRDefault="001239BF" w:rsidP="009920C3">
      <w:pPr>
        <w:spacing w:line="276" w:lineRule="auto"/>
        <w:ind w:firstLine="708"/>
        <w:jc w:val="both"/>
      </w:pPr>
      <w:commentRangeStart w:id="2"/>
      <w:r w:rsidRPr="00646BBE">
        <w:t>Настоящая</w:t>
      </w:r>
      <w:commentRangeEnd w:id="2"/>
      <w:r w:rsidR="004D120B" w:rsidRPr="00646BBE">
        <w:rPr>
          <w:rStyle w:val="af8"/>
          <w:rFonts w:eastAsia="Times New Roman"/>
          <w:kern w:val="0"/>
        </w:rPr>
        <w:commentReference w:id="2"/>
      </w:r>
      <w:r w:rsidRPr="00646BBE">
        <w:t xml:space="preserve"> рабочая программа </w:t>
      </w:r>
      <w:r w:rsidR="009920C3" w:rsidRPr="00646BBE">
        <w:t xml:space="preserve">(далее – программа) </w:t>
      </w:r>
      <w:r w:rsidRPr="00646BBE">
        <w:t>разработана на</w:t>
      </w:r>
      <w:r w:rsidR="00AE7E2B" w:rsidRPr="00646BBE">
        <w:t xml:space="preserve"> основе</w:t>
      </w:r>
      <w:r w:rsidRPr="00646BBE">
        <w:t xml:space="preserve"> </w:t>
      </w:r>
      <w:sdt>
        <w:sdtPr>
          <w:id w:val="5392429"/>
          <w:placeholder>
            <w:docPart w:val="DefaultPlaceholder_22675704"/>
          </w:placeholder>
          <w:comboBox>
            <w:listItem w:value="Выберите элемент."/>
            <w:listItem w:displayText="соответствующего" w:value="соответствующего"/>
            <w:listItem w:displayText="соответствующих" w:value="соответствующих"/>
          </w:comboBox>
        </w:sdtPr>
        <w:sdtEndPr/>
        <w:sdtContent>
          <w:r w:rsidR="00E0660A" w:rsidRPr="00646BBE">
            <w:t>соответствующего</w:t>
          </w:r>
        </w:sdtContent>
      </w:sdt>
      <w:r w:rsidR="00225971" w:rsidRPr="00646BBE">
        <w:t xml:space="preserve"> </w:t>
      </w:r>
      <w:sdt>
        <w:sdtPr>
          <w:id w:val="5392433"/>
          <w:placeholder>
            <w:docPart w:val="DefaultPlaceholder_22675704"/>
          </w:placeholder>
          <w:comboBox>
            <w:listItem w:value="Выберите элемент."/>
            <w:listItem w:displayText="федеральных государственных образовательных стандартов" w:value="федеральных государственных образовательных стандартов"/>
            <w:listItem w:displayText="федерального государственного образовательного стандарта" w:value="федерального государственного образовательного стандарта"/>
          </w:comboBox>
        </w:sdtPr>
        <w:sdtEndPr/>
        <w:sdtContent>
          <w:r w:rsidR="00E0660A" w:rsidRPr="00646BBE">
            <w:t>федерального государственного образовательного стандарта</w:t>
          </w:r>
        </w:sdtContent>
      </w:sdt>
      <w:r w:rsidR="004216C4" w:rsidRPr="00646BBE">
        <w:t>:</w:t>
      </w:r>
    </w:p>
    <w:p w14:paraId="4EC0E20E" w14:textId="17D8E24B" w:rsidR="00225971" w:rsidRPr="00646BBE" w:rsidRDefault="007D1491" w:rsidP="009920C3">
      <w:pPr>
        <w:spacing w:line="276" w:lineRule="auto"/>
        <w:ind w:firstLine="708"/>
        <w:jc w:val="both"/>
      </w:pPr>
      <w:sdt>
        <w:sdtPr>
          <w:id w:val="5392477"/>
          <w:placeholder>
            <w:docPart w:val="DefaultPlaceholder_22675704"/>
          </w:placeholder>
          <w:comboBox>
            <w:listItem w:value="Выберите элемент."/>
            <w:listItem w:displayText="Приказ Минобрнауки России от 29.01.2016 N 50 с изменениями и дополнениями от 14.09.2016 г. (15.01.05)" w:value="Приказ Минобрнауки России от 29.01.2016 N 50 с изменениями и дополнениями от 14.09.2016 г. (15.01.05)"/>
            <w:listItem w:displayText="Приказ Минобрнауки России от 02.08.2013 г. №822 с изменениями и дополнениями от 22.08.2014 г., 17.03.2015 г.(15.01.25)" w:value="Приказ Минобрнауки России от 02.08.2013 г. №822 с изменениями и дополнениями от 22.08.2014 г., 17.03.2015 г.(15.01.25)"/>
            <w:listItem w:displayText="Приказ Минобрнауки России от 02.08.2013 г. N 806 с изменениями и дополнениями от 09.04.2015 г. (22.01.03)" w:value="Приказ Минобрнауки России от 02.08.2013 г. N 806 с изменениями и дополнениями от 09.04.2015 г. (22.01.03)"/>
            <w:listItem w:displayText="Приказ Минобрнауки России от 02.08.2013 г. N 815 с изменениями и дополнениями от 09.04.2015 г. (22.01.09)" w:value="Приказ Минобрнауки России от 02.08.2013 г. N 815 с изменениями и дополнениями от 09.04.2015 г. (22.01.09)"/>
          </w:comboBox>
        </w:sdtPr>
        <w:sdtEndPr/>
        <w:sdtContent>
          <w:r w:rsidR="00367C23" w:rsidRPr="00646BBE">
            <w:t>Приказ Минобрнауки России от 02.08.2013 г. N 806 с изменениями и дополнениями от 09.04.2015 г. (22.01.03)</w:t>
          </w:r>
        </w:sdtContent>
      </w:sdt>
    </w:p>
    <w:p w14:paraId="39B7C717" w14:textId="77777777" w:rsidR="00FE0C55" w:rsidRDefault="00FE0C55" w:rsidP="009920C3">
      <w:pPr>
        <w:spacing w:line="276" w:lineRule="auto"/>
        <w:ind w:firstLine="708"/>
        <w:jc w:val="both"/>
      </w:pPr>
    </w:p>
    <w:p w14:paraId="5A5D8B81" w14:textId="77777777" w:rsidR="001239BF" w:rsidRPr="005C0C1B" w:rsidRDefault="001239BF" w:rsidP="00D672F4">
      <w:pPr>
        <w:pStyle w:val="13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right="-2" w:firstLine="0"/>
        <w:jc w:val="both"/>
        <w:rPr>
          <w:b/>
        </w:rPr>
      </w:pPr>
      <w:r w:rsidRPr="005C0C1B">
        <w:rPr>
          <w:b/>
        </w:rPr>
        <w:t>Место дисциплины в структуре основной образовательной программы</w:t>
      </w:r>
    </w:p>
    <w:p w14:paraId="51BDBF03" w14:textId="6AECF081" w:rsidR="001239BF" w:rsidRPr="00646BBE" w:rsidRDefault="001239BF" w:rsidP="00D10234">
      <w:pPr>
        <w:spacing w:line="276" w:lineRule="auto"/>
        <w:ind w:firstLine="708"/>
        <w:jc w:val="both"/>
      </w:pPr>
      <w:r w:rsidRPr="00646BBE">
        <w:t xml:space="preserve">В соответствии с учебными планами </w:t>
      </w:r>
      <w:r w:rsidR="00367C23" w:rsidRPr="00646BBE">
        <w:t>разработки 2015 года дисциплина</w:t>
      </w:r>
      <w:r w:rsidR="00907E04" w:rsidRPr="00646BBE">
        <w:t xml:space="preserve"> отнесена</w:t>
      </w:r>
      <w:r w:rsidR="00003E65" w:rsidRPr="00646BBE">
        <w:rPr>
          <w:vanish/>
        </w:rPr>
        <w:t xml:space="preserve"> </w:t>
      </w:r>
      <w:sdt>
        <w:sdtPr>
          <w:rPr>
            <w:vanish/>
          </w:rPr>
          <w:alias w:val="учебный план"/>
          <w:tag w:val="учебный план"/>
          <w:id w:val="1519648630"/>
          <w:placeholder>
            <w:docPart w:val="1EA2B8982B02496DA0C8801DCE60C7A1"/>
          </w:placeholder>
          <w:showingPlcHdr/>
          <w:dropDownList>
            <w:listItem w:value="Выберите элемент."/>
            <w:listItem w:displayText="МЧД-16-02 (20.01.2017)" w:value="МЧД-16-02 (20.01.2017)"/>
            <w:listItem w:displayText="ТД-17-01 (20.01.2017)" w:value="ТД-17-01 (20.01.2017)"/>
          </w:dropDownList>
        </w:sdtPr>
        <w:sdtEndPr/>
        <w:sdtContent>
          <w:r w:rsidR="00DA7B95" w:rsidRPr="00646BBE">
            <w:rPr>
              <w:rStyle w:val="a9"/>
              <w:vanish/>
              <w:color w:val="auto"/>
            </w:rPr>
            <w:t>Выберите элемент.</w:t>
          </w:r>
        </w:sdtContent>
      </w:sdt>
      <w:r w:rsidR="0028270E" w:rsidRPr="00646BBE">
        <w:rPr>
          <w:vanish/>
        </w:rPr>
        <w:t xml:space="preserve">, </w:t>
      </w:r>
      <w:sdt>
        <w:sdtPr>
          <w:rPr>
            <w:vanish/>
          </w:rPr>
          <w:alias w:val="учебный план"/>
          <w:tag w:val="учебный план"/>
          <w:id w:val="217722600"/>
          <w:placeholder>
            <w:docPart w:val="1EA2B8982B02496DA0C8801DCE60C7A1"/>
          </w:placeholder>
          <w:showingPlcHdr/>
          <w:dropDownList>
            <w:listItem w:value="Выберите элемент."/>
            <w:listItem w:displayText="ТД-17-01 (20.01.2017)" w:value="ТД-17-01 (20.01.2017)"/>
          </w:dropDownList>
        </w:sdtPr>
        <w:sdtEndPr/>
        <w:sdtContent>
          <w:r w:rsidR="00DA7B95" w:rsidRPr="00646BBE">
            <w:rPr>
              <w:rStyle w:val="a9"/>
              <w:vanish/>
              <w:color w:val="auto"/>
            </w:rPr>
            <w:t>Выберите элемент.</w:t>
          </w:r>
        </w:sdtContent>
      </w:sdt>
      <w:r w:rsidR="0028270E" w:rsidRPr="00646BBE">
        <w:rPr>
          <w:vanish/>
        </w:rPr>
        <w:t xml:space="preserve">, </w:t>
      </w:r>
      <w:r w:rsidR="00447827" w:rsidRPr="00646BBE">
        <w:t xml:space="preserve"> </w:t>
      </w:r>
      <w:r w:rsidRPr="00646BBE">
        <w:t xml:space="preserve">к </w:t>
      </w:r>
      <w:sdt>
        <w:sdtPr>
          <w:alias w:val="название цикла"/>
          <w:tag w:val="цикл"/>
          <w:id w:val="-9370844"/>
          <w:placeholder>
            <w:docPart w:val="1EA2B8982B02496DA0C8801DCE60C7A1"/>
          </w:placeholder>
          <w:dropDownList>
            <w:listItem w:value="Выберите элемент."/>
            <w:listItem w:displayText="общеобразовательному" w:value="общеобразовательному"/>
            <w:listItem w:displayText="профессиональному" w:value="профессиональному"/>
          </w:dropDownList>
        </w:sdtPr>
        <w:sdtEndPr/>
        <w:sdtContent>
          <w:r w:rsidR="00F27A5E" w:rsidRPr="00646BBE">
            <w:t>профессиональному</w:t>
          </w:r>
        </w:sdtContent>
      </w:sdt>
      <w:r w:rsidRPr="00646BBE">
        <w:t xml:space="preserve"> циклу</w:t>
      </w:r>
      <w:r w:rsidR="007830B9" w:rsidRPr="00646BBE">
        <w:t xml:space="preserve">, изучается </w:t>
      </w:r>
      <w:sdt>
        <w:sdtPr>
          <w:alias w:val="семестр"/>
          <w:tag w:val="семестр"/>
          <w:id w:val="-831290695"/>
          <w:placeholder>
            <w:docPart w:val="1EA2B8982B02496DA0C8801DCE60C7A1"/>
          </w:placeholder>
          <w:dropDownList>
            <w:listItem w:value="Выберите элемент."/>
            <w:listItem w:displayText="в первом и втором семестрах" w:value="в первом и втором семестрах"/>
            <w:listItem w:displayText="в третьем семестре" w:value="в третьем семестре"/>
            <w:listItem w:displayText="в третьем и четвертом семестрах" w:value="в третьем и четвертом семестрах"/>
            <w:listItem w:displayText="в пятом семестре" w:value="в пятом семестре"/>
            <w:listItem w:displayText="в шестом семестре" w:value="в шестом семестре"/>
            <w:listItem w:displayText="в пятом и шестом семестрах" w:value="в пятом и шестом семестрах"/>
            <w:listItem w:displayText="с третьего по шестой семестр" w:value="с третьего по шестой семестр"/>
          </w:dropDownList>
        </w:sdtPr>
        <w:sdtEndPr/>
        <w:sdtContent>
          <w:r w:rsidR="00367C23" w:rsidRPr="00646BBE">
            <w:t>в третьем и четвертом семестрах</w:t>
          </w:r>
        </w:sdtContent>
      </w:sdt>
      <w:r w:rsidRPr="00646BBE">
        <w:t xml:space="preserve"> </w:t>
      </w:r>
      <w:sdt>
        <w:sdtPr>
          <w:id w:val="5939509"/>
          <w:placeholder>
            <w:docPart w:val="DefaultPlaceholder_22675704"/>
          </w:placeholder>
          <w:comboBox>
            <w:listItem w:value="Выберите элемент."/>
            <w:listItem w:displayText="первого курса" w:value="первого курса"/>
            <w:listItem w:displayText="второго курса" w:value="второго курса"/>
            <w:listItem w:displayText="третьего курса" w:value="третьего курса"/>
            <w:listItem w:displayText="первого-второго курсов" w:value="первого-второго курсов"/>
            <w:listItem w:displayText="второго - третьего курсов" w:value="второго - третьего курсов"/>
          </w:comboBox>
        </w:sdtPr>
        <w:sdtEndPr/>
        <w:sdtContent>
          <w:r w:rsidR="00367C23" w:rsidRPr="00646BBE">
            <w:t>второго курса</w:t>
          </w:r>
        </w:sdtContent>
      </w:sdt>
      <w:r w:rsidR="00410A43" w:rsidRPr="00646BBE">
        <w:t xml:space="preserve"> </w:t>
      </w:r>
      <w:r w:rsidRPr="00646BBE">
        <w:t xml:space="preserve">обучения. </w:t>
      </w:r>
    </w:p>
    <w:p w14:paraId="7755A62F" w14:textId="77777777" w:rsidR="00BD4CF5" w:rsidRDefault="00BD4CF5" w:rsidP="00D10234">
      <w:pPr>
        <w:spacing w:line="276" w:lineRule="auto"/>
        <w:ind w:firstLine="708"/>
        <w:jc w:val="both"/>
      </w:pPr>
    </w:p>
    <w:p w14:paraId="2BD55FF2" w14:textId="77777777" w:rsidR="001239BF" w:rsidRDefault="00071624" w:rsidP="00D672F4">
      <w:pPr>
        <w:pStyle w:val="13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right="-2" w:firstLine="0"/>
        <w:jc w:val="both"/>
        <w:rPr>
          <w:b/>
        </w:rPr>
      </w:pPr>
      <w:r>
        <w:rPr>
          <w:b/>
        </w:rPr>
        <w:t>Цель</w:t>
      </w:r>
      <w:r w:rsidR="001239BF" w:rsidRPr="005C0C1B">
        <w:rPr>
          <w:b/>
        </w:rPr>
        <w:t xml:space="preserve"> и </w:t>
      </w:r>
      <w:r>
        <w:rPr>
          <w:b/>
        </w:rPr>
        <w:t>планируемые</w:t>
      </w:r>
      <w:r w:rsidR="001239BF" w:rsidRPr="005C0C1B">
        <w:rPr>
          <w:b/>
        </w:rPr>
        <w:t xml:space="preserve"> результат</w:t>
      </w:r>
      <w:r>
        <w:rPr>
          <w:b/>
        </w:rPr>
        <w:t>ы</w:t>
      </w:r>
      <w:r w:rsidR="001239BF" w:rsidRPr="005C0C1B">
        <w:rPr>
          <w:b/>
        </w:rPr>
        <w:t xml:space="preserve"> освоения дисциплины</w:t>
      </w:r>
    </w:p>
    <w:p w14:paraId="33CE9EF5" w14:textId="77777777" w:rsidR="004D120B" w:rsidRDefault="004D120B" w:rsidP="004D120B">
      <w:pPr>
        <w:pStyle w:val="1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right="-2"/>
        <w:jc w:val="both"/>
        <w:rPr>
          <w:b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413"/>
        <w:gridCol w:w="3827"/>
        <w:gridCol w:w="4105"/>
      </w:tblGrid>
      <w:tr w:rsidR="009F0FD8" w:rsidRPr="004F67C7" w14:paraId="2A7A53B8" w14:textId="77777777" w:rsidTr="002C57D3">
        <w:tc>
          <w:tcPr>
            <w:tcW w:w="1413" w:type="dxa"/>
          </w:tcPr>
          <w:p w14:paraId="0695DE4C" w14:textId="77777777" w:rsidR="0044458C" w:rsidRPr="00F27A5E" w:rsidRDefault="0044458C" w:rsidP="0044458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F27A5E">
              <w:rPr>
                <w:sz w:val="22"/>
                <w:szCs w:val="22"/>
              </w:rPr>
              <w:t>Код ПК</w:t>
            </w:r>
            <w:r w:rsidR="00F92D19" w:rsidRPr="00F27A5E">
              <w:rPr>
                <w:rStyle w:val="af7"/>
                <w:sz w:val="22"/>
                <w:szCs w:val="22"/>
              </w:rPr>
              <w:footnoteReference w:id="1"/>
            </w:r>
            <w:r w:rsidRPr="00F27A5E">
              <w:rPr>
                <w:sz w:val="22"/>
                <w:szCs w:val="22"/>
              </w:rPr>
              <w:t>/ОК</w:t>
            </w:r>
          </w:p>
        </w:tc>
        <w:tc>
          <w:tcPr>
            <w:tcW w:w="3827" w:type="dxa"/>
          </w:tcPr>
          <w:p w14:paraId="3E7DCBC5" w14:textId="77777777" w:rsidR="0044458C" w:rsidRPr="004F67C7" w:rsidRDefault="0044458C" w:rsidP="0044458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67C7">
              <w:rPr>
                <w:sz w:val="22"/>
                <w:szCs w:val="22"/>
              </w:rPr>
              <w:t>Умения</w:t>
            </w:r>
          </w:p>
        </w:tc>
        <w:tc>
          <w:tcPr>
            <w:tcW w:w="4105" w:type="dxa"/>
          </w:tcPr>
          <w:p w14:paraId="7AFF2D50" w14:textId="77777777" w:rsidR="0044458C" w:rsidRPr="004F67C7" w:rsidRDefault="0044458C" w:rsidP="0044458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67C7">
              <w:rPr>
                <w:sz w:val="22"/>
                <w:szCs w:val="22"/>
              </w:rPr>
              <w:t>Знания</w:t>
            </w:r>
          </w:p>
        </w:tc>
      </w:tr>
      <w:tr w:rsidR="009F0FD8" w:rsidRPr="009F0FD8" w14:paraId="7359CDDE" w14:textId="77777777" w:rsidTr="002C57D3">
        <w:tc>
          <w:tcPr>
            <w:tcW w:w="1413" w:type="dxa"/>
          </w:tcPr>
          <w:p w14:paraId="342AD06C" w14:textId="3631EB54" w:rsidR="0044458C" w:rsidRPr="00F27A5E" w:rsidRDefault="002C57D3" w:rsidP="00F12076">
            <w:pPr>
              <w:spacing w:line="276" w:lineRule="auto"/>
              <w:jc w:val="both"/>
            </w:pPr>
            <w:r w:rsidRPr="00F27A5E">
              <w:t>ОК 1-7</w:t>
            </w:r>
          </w:p>
          <w:p w14:paraId="0666F0D6" w14:textId="77777777" w:rsidR="002C57D3" w:rsidRPr="00F27A5E" w:rsidRDefault="002C57D3" w:rsidP="00F12076">
            <w:pPr>
              <w:spacing w:line="276" w:lineRule="auto"/>
              <w:jc w:val="both"/>
            </w:pPr>
            <w:r w:rsidRPr="00F27A5E">
              <w:t>ПК 1.1-1.3</w:t>
            </w:r>
          </w:p>
          <w:p w14:paraId="31EA84D9" w14:textId="341DC816" w:rsidR="002C57D3" w:rsidRPr="00F27A5E" w:rsidRDefault="002C57D3" w:rsidP="00F12076">
            <w:pPr>
              <w:spacing w:line="276" w:lineRule="auto"/>
              <w:jc w:val="both"/>
            </w:pPr>
            <w:r w:rsidRPr="00F27A5E">
              <w:t>2.1-2.2</w:t>
            </w:r>
          </w:p>
        </w:tc>
        <w:tc>
          <w:tcPr>
            <w:tcW w:w="3827" w:type="dxa"/>
          </w:tcPr>
          <w:p w14:paraId="0CF74BDB" w14:textId="4C605612" w:rsidR="0044458C" w:rsidRPr="002C57D3" w:rsidRDefault="002C57D3" w:rsidP="002C57D3">
            <w:pPr>
              <w:pStyle w:val="aff1"/>
            </w:pPr>
            <w:r>
              <w:t>читать чертежи изделий, механизмов и узлов используемого оборудования;</w:t>
            </w:r>
          </w:p>
        </w:tc>
        <w:tc>
          <w:tcPr>
            <w:tcW w:w="4105" w:type="dxa"/>
          </w:tcPr>
          <w:p w14:paraId="0625CDEE" w14:textId="06BAEE9B" w:rsidR="0044458C" w:rsidRPr="002C57D3" w:rsidRDefault="002C57D3" w:rsidP="002C57D3">
            <w:pPr>
              <w:pStyle w:val="aff1"/>
            </w:pPr>
            <w:r>
              <w:t>основные правила разработки, оформления и чтения конструкторской и технологической документации;</w:t>
            </w:r>
          </w:p>
        </w:tc>
      </w:tr>
      <w:tr w:rsidR="009F0FD8" w:rsidRPr="009F0FD8" w14:paraId="1467F6E1" w14:textId="77777777" w:rsidTr="002C57D3">
        <w:tc>
          <w:tcPr>
            <w:tcW w:w="1413" w:type="dxa"/>
          </w:tcPr>
          <w:p w14:paraId="7D5D12C6" w14:textId="77777777" w:rsidR="002C57D3" w:rsidRPr="00F27A5E" w:rsidRDefault="002C57D3" w:rsidP="002C57D3">
            <w:pPr>
              <w:spacing w:line="276" w:lineRule="auto"/>
              <w:jc w:val="both"/>
            </w:pPr>
            <w:r w:rsidRPr="00F27A5E">
              <w:t>ОК 1-7</w:t>
            </w:r>
          </w:p>
          <w:p w14:paraId="76A62D70" w14:textId="77777777" w:rsidR="002C57D3" w:rsidRPr="00F27A5E" w:rsidRDefault="002C57D3" w:rsidP="002C57D3">
            <w:pPr>
              <w:spacing w:line="276" w:lineRule="auto"/>
              <w:jc w:val="both"/>
            </w:pPr>
            <w:r w:rsidRPr="00F27A5E">
              <w:t>ПК 1.1-1.3</w:t>
            </w:r>
          </w:p>
          <w:p w14:paraId="573BB682" w14:textId="602A1719" w:rsidR="0044458C" w:rsidRPr="00F27A5E" w:rsidRDefault="002C57D3" w:rsidP="002C57D3">
            <w:pPr>
              <w:spacing w:line="276" w:lineRule="auto"/>
              <w:jc w:val="both"/>
            </w:pPr>
            <w:r w:rsidRPr="00F27A5E">
              <w:t>2.1-2.2</w:t>
            </w:r>
          </w:p>
        </w:tc>
        <w:tc>
          <w:tcPr>
            <w:tcW w:w="3827" w:type="dxa"/>
          </w:tcPr>
          <w:p w14:paraId="28D5729E" w14:textId="26D2DF5C" w:rsidR="0044458C" w:rsidRPr="002C57D3" w:rsidRDefault="002C57D3" w:rsidP="002C57D3">
            <w:pPr>
              <w:pStyle w:val="aff1"/>
            </w:pPr>
            <w:r>
              <w:t>читать чертежи изделий, механизмов и узлов используемого оборудования;</w:t>
            </w:r>
          </w:p>
        </w:tc>
        <w:tc>
          <w:tcPr>
            <w:tcW w:w="4105" w:type="dxa"/>
          </w:tcPr>
          <w:p w14:paraId="1F9AE5A0" w14:textId="23C9908B" w:rsidR="0044458C" w:rsidRPr="002C57D3" w:rsidRDefault="002C57D3" w:rsidP="002C57D3">
            <w:pPr>
              <w:pStyle w:val="aff1"/>
            </w:pPr>
            <w:r>
              <w:t>общие сведения о сборочных чертежах;</w:t>
            </w:r>
          </w:p>
        </w:tc>
      </w:tr>
      <w:tr w:rsidR="009F0FD8" w:rsidRPr="009F0FD8" w14:paraId="078473DA" w14:textId="77777777" w:rsidTr="002C57D3">
        <w:tc>
          <w:tcPr>
            <w:tcW w:w="1413" w:type="dxa"/>
          </w:tcPr>
          <w:p w14:paraId="49C50C33" w14:textId="77777777" w:rsidR="002C57D3" w:rsidRPr="00F27A5E" w:rsidRDefault="002C57D3" w:rsidP="002C57D3">
            <w:pPr>
              <w:spacing w:line="276" w:lineRule="auto"/>
              <w:jc w:val="both"/>
            </w:pPr>
            <w:r w:rsidRPr="00F27A5E">
              <w:t>ОК 1-7</w:t>
            </w:r>
          </w:p>
          <w:p w14:paraId="2771CC82" w14:textId="77777777" w:rsidR="002C57D3" w:rsidRPr="00F27A5E" w:rsidRDefault="002C57D3" w:rsidP="002C57D3">
            <w:pPr>
              <w:spacing w:line="276" w:lineRule="auto"/>
              <w:jc w:val="both"/>
            </w:pPr>
            <w:r w:rsidRPr="00F27A5E">
              <w:t>ПК 1.1-1.3</w:t>
            </w:r>
          </w:p>
          <w:p w14:paraId="7376E1B6" w14:textId="53BF51BF" w:rsidR="0044458C" w:rsidRPr="00F27A5E" w:rsidRDefault="002C57D3" w:rsidP="002C57D3">
            <w:pPr>
              <w:spacing w:line="276" w:lineRule="auto"/>
              <w:jc w:val="both"/>
            </w:pPr>
            <w:r w:rsidRPr="00F27A5E">
              <w:t>2.1-2.2</w:t>
            </w:r>
          </w:p>
        </w:tc>
        <w:tc>
          <w:tcPr>
            <w:tcW w:w="3827" w:type="dxa"/>
          </w:tcPr>
          <w:p w14:paraId="32BE0A5D" w14:textId="77777777" w:rsidR="0044458C" w:rsidRPr="009F0FD8" w:rsidRDefault="0044458C" w:rsidP="00F12076">
            <w:pPr>
              <w:spacing w:line="276" w:lineRule="auto"/>
              <w:jc w:val="both"/>
              <w:rPr>
                <w:color w:val="7030A0"/>
              </w:rPr>
            </w:pPr>
          </w:p>
        </w:tc>
        <w:tc>
          <w:tcPr>
            <w:tcW w:w="4105" w:type="dxa"/>
          </w:tcPr>
          <w:p w14:paraId="3FA06661" w14:textId="472AFB6C" w:rsidR="0044458C" w:rsidRPr="002C57D3" w:rsidRDefault="002C57D3" w:rsidP="002C57D3">
            <w:pPr>
              <w:pStyle w:val="aff1"/>
            </w:pPr>
            <w:r>
              <w:t>основные приемы техники черчения, правила выполнения чертежей;</w:t>
            </w:r>
          </w:p>
        </w:tc>
      </w:tr>
      <w:tr w:rsidR="009F0FD8" w:rsidRPr="009F0FD8" w14:paraId="0EB88C6C" w14:textId="77777777" w:rsidTr="002C57D3">
        <w:tc>
          <w:tcPr>
            <w:tcW w:w="1413" w:type="dxa"/>
          </w:tcPr>
          <w:p w14:paraId="6DAFE0E7" w14:textId="77777777" w:rsidR="002C57D3" w:rsidRPr="00F27A5E" w:rsidRDefault="002C57D3" w:rsidP="002C57D3">
            <w:pPr>
              <w:spacing w:line="276" w:lineRule="auto"/>
              <w:jc w:val="both"/>
            </w:pPr>
            <w:r w:rsidRPr="00F27A5E">
              <w:t>ОК 1-7</w:t>
            </w:r>
          </w:p>
          <w:p w14:paraId="0F53F9ED" w14:textId="77777777" w:rsidR="002C57D3" w:rsidRPr="00F27A5E" w:rsidRDefault="002C57D3" w:rsidP="002C57D3">
            <w:pPr>
              <w:spacing w:line="276" w:lineRule="auto"/>
              <w:jc w:val="both"/>
            </w:pPr>
            <w:r w:rsidRPr="00F27A5E">
              <w:t>ПК 1.1-1.3</w:t>
            </w:r>
          </w:p>
          <w:p w14:paraId="7F5D3926" w14:textId="23A7C441" w:rsidR="0044458C" w:rsidRPr="00F27A5E" w:rsidRDefault="002C57D3" w:rsidP="002C57D3">
            <w:pPr>
              <w:spacing w:line="276" w:lineRule="auto"/>
              <w:jc w:val="both"/>
            </w:pPr>
            <w:r w:rsidRPr="00F27A5E">
              <w:t>2.1-2.2</w:t>
            </w:r>
          </w:p>
        </w:tc>
        <w:tc>
          <w:tcPr>
            <w:tcW w:w="3827" w:type="dxa"/>
          </w:tcPr>
          <w:p w14:paraId="36666788" w14:textId="77777777" w:rsidR="0044458C" w:rsidRPr="009F0FD8" w:rsidRDefault="0044458C" w:rsidP="00F12076">
            <w:pPr>
              <w:spacing w:line="276" w:lineRule="auto"/>
              <w:jc w:val="both"/>
              <w:rPr>
                <w:color w:val="7030A0"/>
              </w:rPr>
            </w:pPr>
          </w:p>
        </w:tc>
        <w:tc>
          <w:tcPr>
            <w:tcW w:w="4105" w:type="dxa"/>
          </w:tcPr>
          <w:p w14:paraId="119EA8A5" w14:textId="56FC2FFB" w:rsidR="0044458C" w:rsidRPr="002C57D3" w:rsidRDefault="002C57D3" w:rsidP="002C57D3">
            <w:pPr>
              <w:pStyle w:val="aff1"/>
            </w:pPr>
            <w:r>
              <w:t>основы машиностроительного черчения;</w:t>
            </w:r>
          </w:p>
        </w:tc>
      </w:tr>
      <w:tr w:rsidR="009F0FD8" w:rsidRPr="009F0FD8" w14:paraId="39EC7E56" w14:textId="77777777" w:rsidTr="002C57D3">
        <w:tc>
          <w:tcPr>
            <w:tcW w:w="1413" w:type="dxa"/>
          </w:tcPr>
          <w:p w14:paraId="7620AC34" w14:textId="77777777" w:rsidR="002C57D3" w:rsidRPr="00F27A5E" w:rsidRDefault="002C57D3" w:rsidP="002C57D3">
            <w:pPr>
              <w:spacing w:line="276" w:lineRule="auto"/>
              <w:jc w:val="both"/>
            </w:pPr>
            <w:r w:rsidRPr="00F27A5E">
              <w:t>ОК 1-7</w:t>
            </w:r>
          </w:p>
          <w:p w14:paraId="5E7B48BD" w14:textId="77777777" w:rsidR="002C57D3" w:rsidRPr="00F27A5E" w:rsidRDefault="002C57D3" w:rsidP="002C57D3">
            <w:pPr>
              <w:spacing w:line="276" w:lineRule="auto"/>
              <w:jc w:val="both"/>
            </w:pPr>
            <w:r w:rsidRPr="00F27A5E">
              <w:t>ПК 1.1-1.3</w:t>
            </w:r>
          </w:p>
          <w:p w14:paraId="58EFD3D7" w14:textId="3AA2729F" w:rsidR="0044458C" w:rsidRPr="00F27A5E" w:rsidRDefault="002C57D3" w:rsidP="002C57D3">
            <w:pPr>
              <w:spacing w:line="276" w:lineRule="auto"/>
              <w:jc w:val="both"/>
            </w:pPr>
            <w:r w:rsidRPr="00F27A5E">
              <w:t>2.1-2.2</w:t>
            </w:r>
          </w:p>
        </w:tc>
        <w:tc>
          <w:tcPr>
            <w:tcW w:w="3827" w:type="dxa"/>
          </w:tcPr>
          <w:p w14:paraId="039EB953" w14:textId="77777777" w:rsidR="0044458C" w:rsidRPr="009F0FD8" w:rsidRDefault="0044458C" w:rsidP="00F12076">
            <w:pPr>
              <w:spacing w:line="276" w:lineRule="auto"/>
              <w:jc w:val="both"/>
              <w:rPr>
                <w:color w:val="7030A0"/>
              </w:rPr>
            </w:pPr>
          </w:p>
        </w:tc>
        <w:tc>
          <w:tcPr>
            <w:tcW w:w="4105" w:type="dxa"/>
          </w:tcPr>
          <w:p w14:paraId="7B384CF0" w14:textId="6B9ED3A9" w:rsidR="0044458C" w:rsidRPr="009F0FD8" w:rsidRDefault="002C57D3" w:rsidP="00F12076">
            <w:pPr>
              <w:spacing w:line="276" w:lineRule="auto"/>
              <w:jc w:val="both"/>
              <w:rPr>
                <w:color w:val="7030A0"/>
              </w:rPr>
            </w:pPr>
            <w:r>
              <w:t>требования единой системы конструкторской документации (ЕСКД).</w:t>
            </w:r>
          </w:p>
        </w:tc>
      </w:tr>
    </w:tbl>
    <w:p w14:paraId="32C161B3" w14:textId="77777777" w:rsidR="007E32E1" w:rsidRDefault="007E32E1" w:rsidP="002C57D3">
      <w:bookmarkStart w:id="3" w:name="_Toc490825772"/>
      <w:bookmarkStart w:id="4" w:name="_Toc512500631"/>
    </w:p>
    <w:p w14:paraId="3FCDF122" w14:textId="77777777" w:rsidR="007E32E1" w:rsidRDefault="007E32E1" w:rsidP="002C57D3"/>
    <w:p w14:paraId="5AA88EC6" w14:textId="77777777" w:rsidR="007E32E1" w:rsidRDefault="007E32E1" w:rsidP="002C57D3"/>
    <w:p w14:paraId="29B840BF" w14:textId="77777777" w:rsidR="001239BF" w:rsidRPr="00BD01EA" w:rsidRDefault="001239BF" w:rsidP="004C7DB0">
      <w:pPr>
        <w:pStyle w:val="1"/>
      </w:pPr>
      <w:r w:rsidRPr="002A6EC4">
        <w:lastRenderedPageBreak/>
        <w:t>СТРУКТУРА</w:t>
      </w:r>
      <w:r w:rsidR="006C6363">
        <w:t xml:space="preserve"> </w:t>
      </w:r>
      <w:r w:rsidRPr="002A6EC4">
        <w:t>И</w:t>
      </w:r>
      <w:r w:rsidR="006C6363">
        <w:t xml:space="preserve"> </w:t>
      </w:r>
      <w:r w:rsidRPr="002A6EC4">
        <w:t>СОДЕРЖАНИЕ</w:t>
      </w:r>
      <w:r w:rsidR="006C6363">
        <w:t xml:space="preserve"> </w:t>
      </w:r>
      <w:r w:rsidRPr="002A6EC4">
        <w:t>УЧЕБНОЙ</w:t>
      </w:r>
      <w:r w:rsidR="006C6363">
        <w:t xml:space="preserve"> </w:t>
      </w:r>
      <w:r w:rsidRPr="002A6EC4">
        <w:t>ДИСЦИПЛИНЫ</w:t>
      </w:r>
      <w:bookmarkEnd w:id="3"/>
      <w:bookmarkEnd w:id="4"/>
      <w:r w:rsidR="006C6363">
        <w:t xml:space="preserve"> </w:t>
      </w:r>
    </w:p>
    <w:p w14:paraId="1C98A29A" w14:textId="77777777" w:rsidR="001239BF" w:rsidRPr="002A6EC4" w:rsidRDefault="001239BF" w:rsidP="00D672F4">
      <w:pPr>
        <w:pStyle w:val="1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vanish/>
        </w:rPr>
      </w:pPr>
    </w:p>
    <w:p w14:paraId="26A29ECD" w14:textId="77777777" w:rsidR="0023287A" w:rsidRDefault="0023287A" w:rsidP="00AE7E2B">
      <w:pPr>
        <w:pStyle w:val="13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right="-2" w:firstLine="0"/>
        <w:jc w:val="both"/>
        <w:rPr>
          <w:b/>
        </w:rPr>
      </w:pPr>
      <w:r>
        <w:rPr>
          <w:b/>
        </w:rPr>
        <w:t>Объем учебной дисциплины и виды учебной работы</w:t>
      </w:r>
    </w:p>
    <w:p w14:paraId="47B2E26F" w14:textId="77777777" w:rsidR="0023287A" w:rsidRDefault="0023287A" w:rsidP="0023287A">
      <w:pPr>
        <w:pStyle w:val="1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/>
        <w:jc w:val="right"/>
        <w:rPr>
          <w:lang w:val="en-US"/>
        </w:rPr>
      </w:pPr>
      <w:r>
        <w:t>Таблица 2.1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2"/>
        <w:gridCol w:w="7230"/>
        <w:gridCol w:w="1099"/>
      </w:tblGrid>
      <w:tr w:rsidR="006F2672" w:rsidRPr="00F27A5E" w14:paraId="4DE39043" w14:textId="77777777" w:rsidTr="0023287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8C80" w14:textId="77777777" w:rsidR="006F2672" w:rsidRPr="00F27A5E" w:rsidRDefault="006F2672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F27A5E">
              <w:t>Сокращение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BCB9D" w14:textId="77777777" w:rsidR="006F2672" w:rsidRPr="00F27A5E" w:rsidRDefault="006F2672" w:rsidP="006F2672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F27A5E">
              <w:t>Вид учебной работы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19F5" w14:textId="77777777" w:rsidR="006F2672" w:rsidRPr="00F27A5E" w:rsidRDefault="006F2672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F27A5E">
              <w:t>Объем часов</w:t>
            </w:r>
          </w:p>
        </w:tc>
      </w:tr>
      <w:tr w:rsidR="006F2672" w:rsidRPr="00F27A5E" w14:paraId="40F651C5" w14:textId="77777777" w:rsidTr="0023287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4663" w14:textId="77777777" w:rsidR="006F2672" w:rsidRPr="00F27A5E" w:rsidRDefault="006F2672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F27A5E">
              <w:rPr>
                <w:b/>
              </w:rPr>
              <w:t>ООЧ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1AF4" w14:textId="77777777" w:rsidR="006F2672" w:rsidRPr="00F27A5E" w:rsidRDefault="006F2672" w:rsidP="006F2672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/>
              </w:rPr>
            </w:pPr>
            <w:r w:rsidRPr="00F27A5E">
              <w:rPr>
                <w:b/>
              </w:rPr>
              <w:t>Общий объем часов (сумма АР</w:t>
            </w:r>
            <w:r w:rsidRPr="00F27A5E">
              <w:rPr>
                <w:rStyle w:val="af7"/>
                <w:b/>
              </w:rPr>
              <w:footnoteReference w:id="2"/>
            </w:r>
            <w:r w:rsidRPr="00F27A5E">
              <w:rPr>
                <w:b/>
              </w:rPr>
              <w:t>+СР</w:t>
            </w:r>
            <w:r w:rsidRPr="00F27A5E">
              <w:rPr>
                <w:rStyle w:val="af7"/>
                <w:b/>
              </w:rPr>
              <w:footnoteReference w:id="3"/>
            </w:r>
            <w:r w:rsidRPr="00F27A5E">
              <w:rPr>
                <w:b/>
              </w:rPr>
              <w:t>), в том числе: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FE6C" w14:textId="5E336EE4" w:rsidR="006F2672" w:rsidRPr="00F27A5E" w:rsidRDefault="00625447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F27A5E">
              <w:rPr>
                <w:b/>
                <w:noProof/>
              </w:rPr>
              <w:t>54</w:t>
            </w:r>
          </w:p>
        </w:tc>
      </w:tr>
      <w:tr w:rsidR="006F2672" w:rsidRPr="00F27A5E" w14:paraId="65B9CB7E" w14:textId="77777777" w:rsidTr="0023287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BD8EB" w14:textId="77777777" w:rsidR="006F2672" w:rsidRPr="00F27A5E" w:rsidRDefault="006F2672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F27A5E">
              <w:rPr>
                <w:b/>
              </w:rPr>
              <w:t>АР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8DDC" w14:textId="77777777" w:rsidR="006F2672" w:rsidRPr="00F27A5E" w:rsidRDefault="006F2672" w:rsidP="006F2672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/>
              </w:rPr>
            </w:pPr>
            <w:r w:rsidRPr="00F27A5E">
              <w:rPr>
                <w:b/>
              </w:rPr>
              <w:t>аудиторная работа обучающегося (во взаимодействии с преподавателем, сумма ТО</w:t>
            </w:r>
            <w:r w:rsidRPr="00F27A5E">
              <w:rPr>
                <w:rStyle w:val="af7"/>
                <w:b/>
              </w:rPr>
              <w:footnoteReference w:id="4"/>
            </w:r>
            <w:r w:rsidRPr="00F27A5E">
              <w:rPr>
                <w:b/>
              </w:rPr>
              <w:t>+ПЗ</w:t>
            </w:r>
            <w:r w:rsidRPr="00F27A5E">
              <w:rPr>
                <w:rStyle w:val="af7"/>
                <w:b/>
              </w:rPr>
              <w:footnoteReference w:id="5"/>
            </w:r>
            <w:r w:rsidRPr="00F27A5E">
              <w:rPr>
                <w:b/>
              </w:rPr>
              <w:t>+ЛР</w:t>
            </w:r>
            <w:r w:rsidRPr="00F27A5E">
              <w:rPr>
                <w:rStyle w:val="af7"/>
                <w:b/>
              </w:rPr>
              <w:footnoteReference w:id="6"/>
            </w:r>
            <w:r w:rsidRPr="00F27A5E">
              <w:rPr>
                <w:b/>
              </w:rPr>
              <w:t>+КР</w:t>
            </w:r>
            <w:r w:rsidRPr="00F27A5E">
              <w:rPr>
                <w:rStyle w:val="af7"/>
                <w:b/>
              </w:rPr>
              <w:footnoteReference w:id="7"/>
            </w:r>
            <w:r w:rsidRPr="00F27A5E">
              <w:rPr>
                <w:b/>
              </w:rPr>
              <w:t>+ИП</w:t>
            </w:r>
            <w:r w:rsidRPr="00F27A5E">
              <w:rPr>
                <w:rStyle w:val="af7"/>
                <w:b/>
              </w:rPr>
              <w:footnoteReference w:id="8"/>
            </w:r>
            <w:r w:rsidRPr="00F27A5E">
              <w:rPr>
                <w:b/>
              </w:rPr>
              <w:t>+КП</w:t>
            </w:r>
            <w:r w:rsidRPr="00F27A5E">
              <w:rPr>
                <w:rStyle w:val="af7"/>
                <w:b/>
              </w:rPr>
              <w:footnoteReference w:id="9"/>
            </w:r>
            <w:r w:rsidRPr="00F27A5E">
              <w:rPr>
                <w:b/>
              </w:rPr>
              <w:t>+ПА</w:t>
            </w:r>
            <w:r w:rsidRPr="00F27A5E">
              <w:rPr>
                <w:rStyle w:val="af7"/>
                <w:b/>
              </w:rPr>
              <w:footnoteReference w:id="10"/>
            </w:r>
            <w:r w:rsidRPr="00F27A5E">
              <w:rPr>
                <w:b/>
              </w:rPr>
              <w:t xml:space="preserve">):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E646" w14:textId="794FE26C" w:rsidR="006F2672" w:rsidRPr="00F27A5E" w:rsidRDefault="00625447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  <w:noProof/>
              </w:rPr>
            </w:pPr>
            <w:r w:rsidRPr="00F27A5E">
              <w:rPr>
                <w:b/>
                <w:noProof/>
              </w:rPr>
              <w:t>36</w:t>
            </w:r>
          </w:p>
        </w:tc>
      </w:tr>
      <w:tr w:rsidR="0023287A" w:rsidRPr="00F27A5E" w14:paraId="5355D818" w14:textId="77777777" w:rsidTr="0023287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863A" w14:textId="77777777" w:rsidR="0023287A" w:rsidRPr="00F27A5E" w:rsidRDefault="0023287A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</w:pPr>
            <w:r w:rsidRPr="00F27A5E">
              <w:t>ТО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36AA" w14:textId="77777777" w:rsidR="0023287A" w:rsidRPr="00F27A5E" w:rsidRDefault="0023287A">
            <w:pPr>
              <w:pStyle w:val="13"/>
              <w:tabs>
                <w:tab w:val="left" w:pos="2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/>
              </w:rPr>
            </w:pPr>
            <w:r w:rsidRPr="00F27A5E">
              <w:t>теоретическое обучение (урок, лекция)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id w:val="118842136"/>
              <w:placeholder>
                <w:docPart w:val="3913D9E18B674259B98FACFAA8AF4402"/>
              </w:placeholder>
              <w:text/>
            </w:sdtPr>
            <w:sdtEndPr/>
            <w:sdtContent>
              <w:p w14:paraId="533FD832" w14:textId="75135242" w:rsidR="0023287A" w:rsidRPr="00F27A5E" w:rsidRDefault="002C57D3">
                <w:pPr>
                  <w:pStyle w:val="13"/>
                  <w:tabs>
                    <w:tab w:val="left" w:pos="916"/>
                    <w:tab w:val="left" w:pos="1832"/>
                    <w:tab w:val="left" w:pos="2748"/>
                    <w:tab w:val="left" w:pos="3664"/>
                    <w:tab w:val="left" w:pos="4580"/>
                    <w:tab w:val="left" w:pos="5496"/>
                    <w:tab w:val="left" w:pos="6412"/>
                    <w:tab w:val="left" w:pos="7328"/>
                    <w:tab w:val="left" w:pos="8244"/>
                    <w:tab w:val="left" w:pos="9160"/>
                    <w:tab w:val="left" w:pos="10076"/>
                    <w:tab w:val="left" w:pos="10992"/>
                    <w:tab w:val="left" w:pos="11908"/>
                    <w:tab w:val="left" w:pos="12824"/>
                    <w:tab w:val="left" w:pos="13740"/>
                    <w:tab w:val="left" w:pos="14656"/>
                  </w:tabs>
                  <w:ind w:left="0"/>
                  <w:jc w:val="center"/>
                </w:pPr>
                <w:r w:rsidRPr="00F27A5E">
                  <w:t>0</w:t>
                </w:r>
              </w:p>
            </w:sdtContent>
          </w:sdt>
        </w:tc>
      </w:tr>
      <w:tr w:rsidR="0023287A" w:rsidRPr="00F27A5E" w14:paraId="148E625E" w14:textId="77777777" w:rsidTr="0023287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FA12" w14:textId="77777777" w:rsidR="0023287A" w:rsidRPr="00F27A5E" w:rsidRDefault="0023287A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</w:pPr>
            <w:r w:rsidRPr="00F27A5E">
              <w:t>КР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46D9" w14:textId="77777777" w:rsidR="0023287A" w:rsidRPr="00F27A5E" w:rsidRDefault="0023287A">
            <w:pPr>
              <w:pStyle w:val="13"/>
              <w:tabs>
                <w:tab w:val="left" w:pos="2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 w:rsidRPr="00F27A5E">
              <w:t>контрольные работы (в таблице 2.2 в одном столбце с ТО)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id w:val="5939544"/>
              <w:placeholder>
                <w:docPart w:val="CD6FFA7D88C84740B91062A0240FEA88"/>
              </w:placeholder>
              <w:text/>
            </w:sdtPr>
            <w:sdtEndPr/>
            <w:sdtContent>
              <w:p w14:paraId="625FE984" w14:textId="53F7DA9E" w:rsidR="0023287A" w:rsidRPr="00F27A5E" w:rsidRDefault="002C57D3">
                <w:pPr>
                  <w:pStyle w:val="13"/>
                  <w:tabs>
                    <w:tab w:val="left" w:pos="916"/>
                    <w:tab w:val="left" w:pos="1832"/>
                    <w:tab w:val="left" w:pos="2748"/>
                    <w:tab w:val="left" w:pos="3664"/>
                    <w:tab w:val="left" w:pos="4580"/>
                    <w:tab w:val="left" w:pos="5496"/>
                    <w:tab w:val="left" w:pos="6412"/>
                    <w:tab w:val="left" w:pos="7328"/>
                    <w:tab w:val="left" w:pos="8244"/>
                    <w:tab w:val="left" w:pos="9160"/>
                    <w:tab w:val="left" w:pos="10076"/>
                    <w:tab w:val="left" w:pos="10992"/>
                    <w:tab w:val="left" w:pos="11908"/>
                    <w:tab w:val="left" w:pos="12824"/>
                    <w:tab w:val="left" w:pos="13740"/>
                    <w:tab w:val="left" w:pos="14656"/>
                  </w:tabs>
                  <w:ind w:left="0"/>
                  <w:jc w:val="center"/>
                </w:pPr>
                <w:r w:rsidRPr="00F27A5E">
                  <w:t>0</w:t>
                </w:r>
              </w:p>
            </w:sdtContent>
          </w:sdt>
        </w:tc>
      </w:tr>
      <w:tr w:rsidR="0023287A" w:rsidRPr="00F27A5E" w14:paraId="750D5F37" w14:textId="77777777" w:rsidTr="0023287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7BD4" w14:textId="77777777" w:rsidR="0023287A" w:rsidRPr="00F27A5E" w:rsidRDefault="0023287A" w:rsidP="0023287A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</w:pPr>
            <w:r w:rsidRPr="00F27A5E">
              <w:t>ИП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3906" w14:textId="77777777" w:rsidR="0023287A" w:rsidRPr="00F27A5E" w:rsidRDefault="0023287A" w:rsidP="0023287A">
            <w:pPr>
              <w:pStyle w:val="13"/>
              <w:tabs>
                <w:tab w:val="left" w:pos="2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 w:rsidRPr="00F27A5E">
              <w:t>индивидуальный проект (в таблице 2.2 в одном столбце с ТО)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id w:val="5939546"/>
              <w:placeholder>
                <w:docPart w:val="55991B600FC84841B64D589A810E3A06"/>
              </w:placeholder>
              <w:text/>
            </w:sdtPr>
            <w:sdtEndPr/>
            <w:sdtContent>
              <w:p w14:paraId="7F47802E" w14:textId="77777777" w:rsidR="0023287A" w:rsidRPr="00F27A5E" w:rsidRDefault="0023287A" w:rsidP="0023287A">
                <w:pPr>
                  <w:pStyle w:val="13"/>
                  <w:tabs>
                    <w:tab w:val="left" w:pos="916"/>
                    <w:tab w:val="left" w:pos="1832"/>
                    <w:tab w:val="left" w:pos="2748"/>
                    <w:tab w:val="left" w:pos="3664"/>
                    <w:tab w:val="left" w:pos="4580"/>
                    <w:tab w:val="left" w:pos="5496"/>
                    <w:tab w:val="left" w:pos="6412"/>
                    <w:tab w:val="left" w:pos="7328"/>
                    <w:tab w:val="left" w:pos="8244"/>
                    <w:tab w:val="left" w:pos="9160"/>
                    <w:tab w:val="left" w:pos="10076"/>
                    <w:tab w:val="left" w:pos="10992"/>
                    <w:tab w:val="left" w:pos="11908"/>
                    <w:tab w:val="left" w:pos="12824"/>
                    <w:tab w:val="left" w:pos="13740"/>
                    <w:tab w:val="left" w:pos="14656"/>
                  </w:tabs>
                  <w:ind w:left="0"/>
                  <w:jc w:val="center"/>
                </w:pPr>
                <w:r w:rsidRPr="00F27A5E">
                  <w:t>0</w:t>
                </w:r>
              </w:p>
            </w:sdtContent>
          </w:sdt>
        </w:tc>
      </w:tr>
      <w:tr w:rsidR="0023287A" w:rsidRPr="00F27A5E" w14:paraId="0FF0A1CA" w14:textId="77777777" w:rsidTr="0023287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AC096" w14:textId="77777777" w:rsidR="0023287A" w:rsidRPr="00F27A5E" w:rsidRDefault="0023287A" w:rsidP="006F2672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</w:pPr>
            <w:r w:rsidRPr="00F27A5E">
              <w:t>П</w:t>
            </w:r>
            <w:r w:rsidR="006F2672" w:rsidRPr="00F27A5E">
              <w:t>З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FADB" w14:textId="77777777" w:rsidR="0023287A" w:rsidRPr="00F27A5E" w:rsidRDefault="0023287A">
            <w:pPr>
              <w:pStyle w:val="13"/>
              <w:tabs>
                <w:tab w:val="left" w:pos="2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 w:rsidRPr="00F27A5E">
              <w:t>практические занятия (в том числе семинар)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id w:val="5939545"/>
              <w:placeholder>
                <w:docPart w:val="66772DC289C74DE3807F424D10FACA8C"/>
              </w:placeholder>
              <w:text/>
            </w:sdtPr>
            <w:sdtEndPr/>
            <w:sdtContent>
              <w:p w14:paraId="2EC67E86" w14:textId="076CFDB0" w:rsidR="0023287A" w:rsidRPr="00F27A5E" w:rsidRDefault="002C57D3">
                <w:pPr>
                  <w:pStyle w:val="13"/>
                  <w:tabs>
                    <w:tab w:val="left" w:pos="916"/>
                    <w:tab w:val="left" w:pos="1832"/>
                    <w:tab w:val="left" w:pos="2748"/>
                    <w:tab w:val="left" w:pos="3664"/>
                    <w:tab w:val="left" w:pos="4580"/>
                    <w:tab w:val="left" w:pos="5496"/>
                    <w:tab w:val="left" w:pos="6412"/>
                    <w:tab w:val="left" w:pos="7328"/>
                    <w:tab w:val="left" w:pos="8244"/>
                    <w:tab w:val="left" w:pos="9160"/>
                    <w:tab w:val="left" w:pos="10076"/>
                    <w:tab w:val="left" w:pos="10992"/>
                    <w:tab w:val="left" w:pos="11908"/>
                    <w:tab w:val="left" w:pos="12824"/>
                    <w:tab w:val="left" w:pos="13740"/>
                    <w:tab w:val="left" w:pos="14656"/>
                  </w:tabs>
                  <w:ind w:left="0"/>
                  <w:jc w:val="center"/>
                </w:pPr>
                <w:r w:rsidRPr="00F27A5E">
                  <w:t>0</w:t>
                </w:r>
              </w:p>
            </w:sdtContent>
          </w:sdt>
        </w:tc>
      </w:tr>
      <w:tr w:rsidR="0023287A" w:rsidRPr="00F27A5E" w14:paraId="4E86E008" w14:textId="77777777" w:rsidTr="0023287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8452" w14:textId="77777777" w:rsidR="0023287A" w:rsidRPr="00F27A5E" w:rsidRDefault="0023287A" w:rsidP="006F2672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</w:pPr>
            <w:r w:rsidRPr="00F27A5E">
              <w:t>Л</w:t>
            </w:r>
            <w:r w:rsidR="006F2672" w:rsidRPr="00F27A5E">
              <w:t>Р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11A3" w14:textId="77777777" w:rsidR="0023287A" w:rsidRPr="00F27A5E" w:rsidRDefault="0023287A">
            <w:pPr>
              <w:pStyle w:val="13"/>
              <w:tabs>
                <w:tab w:val="left" w:pos="2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 w:rsidRPr="00F27A5E">
              <w:t xml:space="preserve">лабораторные работы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id w:val="118842137"/>
              <w:placeholder>
                <w:docPart w:val="3913D9E18B674259B98FACFAA8AF4402"/>
              </w:placeholder>
              <w:text/>
            </w:sdtPr>
            <w:sdtEndPr/>
            <w:sdtContent>
              <w:p w14:paraId="00015783" w14:textId="22D68D55" w:rsidR="0023287A" w:rsidRPr="00F27A5E" w:rsidRDefault="00625447">
                <w:pPr>
                  <w:pStyle w:val="13"/>
                  <w:tabs>
                    <w:tab w:val="left" w:pos="916"/>
                    <w:tab w:val="left" w:pos="1832"/>
                    <w:tab w:val="left" w:pos="2748"/>
                    <w:tab w:val="left" w:pos="3664"/>
                    <w:tab w:val="left" w:pos="4580"/>
                    <w:tab w:val="left" w:pos="5496"/>
                    <w:tab w:val="left" w:pos="6412"/>
                    <w:tab w:val="left" w:pos="7328"/>
                    <w:tab w:val="left" w:pos="8244"/>
                    <w:tab w:val="left" w:pos="9160"/>
                    <w:tab w:val="left" w:pos="10076"/>
                    <w:tab w:val="left" w:pos="10992"/>
                    <w:tab w:val="left" w:pos="11908"/>
                    <w:tab w:val="left" w:pos="12824"/>
                    <w:tab w:val="left" w:pos="13740"/>
                    <w:tab w:val="left" w:pos="14656"/>
                  </w:tabs>
                  <w:ind w:left="0"/>
                  <w:jc w:val="center"/>
                </w:pPr>
                <w:r w:rsidRPr="00F27A5E">
                  <w:t>34</w:t>
                </w:r>
              </w:p>
            </w:sdtContent>
          </w:sdt>
        </w:tc>
      </w:tr>
      <w:tr w:rsidR="0023287A" w:rsidRPr="00F27A5E" w14:paraId="5023A062" w14:textId="77777777" w:rsidTr="0023287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6987" w14:textId="77777777" w:rsidR="0023287A" w:rsidRPr="00F27A5E" w:rsidRDefault="0023287A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</w:pPr>
            <w:r w:rsidRPr="00F27A5E">
              <w:t>КП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6207B" w14:textId="77777777" w:rsidR="0023287A" w:rsidRPr="00F27A5E" w:rsidRDefault="0023287A" w:rsidP="006F2672">
            <w:pPr>
              <w:pStyle w:val="13"/>
              <w:tabs>
                <w:tab w:val="left" w:pos="2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 w:rsidRPr="00F27A5E">
              <w:t xml:space="preserve">курсовой проект (работа)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id w:val="5939547"/>
              <w:placeholder>
                <w:docPart w:val="F9400F9C197E4A3EBE569B3B608A05E3"/>
              </w:placeholder>
              <w:text/>
            </w:sdtPr>
            <w:sdtEndPr/>
            <w:sdtContent>
              <w:p w14:paraId="34A8F09E" w14:textId="77777777" w:rsidR="0023287A" w:rsidRPr="00F27A5E" w:rsidRDefault="0023287A">
                <w:pPr>
                  <w:pStyle w:val="13"/>
                  <w:tabs>
                    <w:tab w:val="left" w:pos="916"/>
                    <w:tab w:val="left" w:pos="1832"/>
                    <w:tab w:val="left" w:pos="2748"/>
                    <w:tab w:val="left" w:pos="3664"/>
                    <w:tab w:val="left" w:pos="4580"/>
                    <w:tab w:val="left" w:pos="5496"/>
                    <w:tab w:val="left" w:pos="6412"/>
                    <w:tab w:val="left" w:pos="7328"/>
                    <w:tab w:val="left" w:pos="8244"/>
                    <w:tab w:val="left" w:pos="9160"/>
                    <w:tab w:val="left" w:pos="10076"/>
                    <w:tab w:val="left" w:pos="10992"/>
                    <w:tab w:val="left" w:pos="11908"/>
                    <w:tab w:val="left" w:pos="12824"/>
                    <w:tab w:val="left" w:pos="13740"/>
                    <w:tab w:val="left" w:pos="14656"/>
                  </w:tabs>
                  <w:ind w:left="0"/>
                  <w:jc w:val="center"/>
                </w:pPr>
                <w:r w:rsidRPr="00F27A5E">
                  <w:rPr>
                    <w:lang w:val="en-US"/>
                  </w:rPr>
                  <w:t>0</w:t>
                </w:r>
              </w:p>
            </w:sdtContent>
          </w:sdt>
        </w:tc>
      </w:tr>
      <w:tr w:rsidR="0023287A" w:rsidRPr="00F27A5E" w14:paraId="7A85F7E1" w14:textId="77777777" w:rsidTr="0023287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B848" w14:textId="77777777" w:rsidR="0023287A" w:rsidRPr="00F27A5E" w:rsidRDefault="0023287A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</w:pPr>
            <w:r w:rsidRPr="00F27A5E">
              <w:t>ПА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4C1E" w14:textId="77777777" w:rsidR="00F92D19" w:rsidRPr="00F27A5E" w:rsidRDefault="0023287A" w:rsidP="00BB0A5C">
            <w:pPr>
              <w:pStyle w:val="13"/>
              <w:tabs>
                <w:tab w:val="left" w:pos="2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 w:rsidRPr="00F27A5E">
              <w:t>промежуточная аттестация в форме</w:t>
            </w:r>
          </w:p>
          <w:p w14:paraId="6D9A8A86" w14:textId="18255CEF" w:rsidR="00BB0A5C" w:rsidRPr="00F27A5E" w:rsidRDefault="007D1491" w:rsidP="007E32E1">
            <w:pPr>
              <w:pStyle w:val="13"/>
              <w:tabs>
                <w:tab w:val="left" w:pos="2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sdt>
              <w:sdtPr>
                <w:alias w:val="аттестация"/>
                <w:tag w:val="аттестация"/>
                <w:id w:val="350920648"/>
                <w:placeholder>
                  <w:docPart w:val="EE3B6F2084DD4DB4A3D3A3F00897E1C7"/>
                </w:placeholder>
                <w:dropDownList>
                  <w:listItem w:value="Выберите элемент."/>
                  <w:listItem w:displayText="зачета" w:value="зачета"/>
                  <w:listItem w:displayText="дифференцированного зачета" w:value="дифференцированного зачета"/>
                  <w:listItem w:displayText="экзамена" w:value="экзамена"/>
                </w:dropDownList>
              </w:sdtPr>
              <w:sdtEndPr/>
              <w:sdtContent>
                <w:r w:rsidR="0023287A" w:rsidRPr="00F27A5E">
                  <w:t>дифференцированного зачета</w:t>
                </w:r>
              </w:sdtContent>
            </w:sdt>
            <w:r w:rsidR="0023287A" w:rsidRPr="00F27A5E">
              <w:t xml:space="preserve"> </w:t>
            </w:r>
            <w:sdt>
              <w:sdtPr>
                <w:alias w:val="семестр"/>
                <w:tag w:val="семестр"/>
                <w:id w:val="231439119"/>
                <w:placeholder>
                  <w:docPart w:val="EE3B6F2084DD4DB4A3D3A3F00897E1C7"/>
                </w:placeholder>
                <w:dropDownList>
                  <w:listItem w:value="Выберите элемент."/>
                  <w:listItem w:displayText="в 1 семестре" w:value="в 1 семестре"/>
                  <w:listItem w:displayText="во 2 семестре" w:value="во 2 семестре"/>
                  <w:listItem w:displayText="в 1 и 2 семестрах" w:value="в 1 и 2 семестрах"/>
                  <w:listItem w:displayText="в 3 семестре" w:value="в 3 семестре"/>
                  <w:listItem w:displayText="в 4 семестре" w:value="в 4 семестре"/>
                  <w:listItem w:displayText="в 3 и 4 семестрах" w:value="в 3 и 4 семестрах"/>
                  <w:listItem w:displayText="в 5 семестре" w:value="в 5 семестре"/>
                  <w:listItem w:displayText="в 6 семестре" w:value="в 6 семестре"/>
                  <w:listItem w:displayText="в 5 и 6 семестрах" w:value="в 5 и 6 семестрах"/>
                </w:dropDownList>
              </w:sdtPr>
              <w:sdtEndPr/>
              <w:sdtContent>
                <w:r w:rsidR="007E32E1" w:rsidRPr="00F27A5E">
                  <w:t>в 4 семестре</w:t>
                </w:r>
              </w:sdtContent>
            </w:sdt>
            <w:r w:rsidR="00BB0A5C" w:rsidRPr="00F27A5E">
              <w:t xml:space="preserve">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311C" w14:textId="77777777" w:rsidR="0023287A" w:rsidRPr="00F27A5E" w:rsidRDefault="0023287A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F27A5E">
              <w:t>2</w:t>
            </w:r>
          </w:p>
        </w:tc>
      </w:tr>
      <w:tr w:rsidR="0023287A" w:rsidRPr="00F27A5E" w14:paraId="73322A6A" w14:textId="77777777" w:rsidTr="0023287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647C" w14:textId="77777777" w:rsidR="0023287A" w:rsidRPr="00F27A5E" w:rsidRDefault="0023287A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F27A5E">
              <w:rPr>
                <w:b/>
              </w:rPr>
              <w:t>СР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9255" w14:textId="77777777" w:rsidR="0023287A" w:rsidRPr="00F27A5E" w:rsidRDefault="0023287A">
            <w:pPr>
              <w:pStyle w:val="13"/>
              <w:tabs>
                <w:tab w:val="left" w:pos="2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/>
              </w:rPr>
            </w:pPr>
            <w:r w:rsidRPr="00F27A5E">
              <w:rPr>
                <w:b/>
              </w:rPr>
              <w:t>самостоятельная работа обучающегося (без взаимодействия с преподавателем)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b/>
              </w:rPr>
              <w:id w:val="118842138"/>
              <w:placeholder>
                <w:docPart w:val="B3CBCD2A133D4187953D26FBFF3485DC"/>
              </w:placeholder>
              <w:text/>
            </w:sdtPr>
            <w:sdtEndPr/>
            <w:sdtContent>
              <w:p w14:paraId="1CA4A3F2" w14:textId="2E467111" w:rsidR="0023287A" w:rsidRPr="00F27A5E" w:rsidRDefault="00625447">
                <w:pPr>
                  <w:pStyle w:val="13"/>
                  <w:tabs>
                    <w:tab w:val="left" w:pos="916"/>
                    <w:tab w:val="left" w:pos="1832"/>
                    <w:tab w:val="left" w:pos="2748"/>
                    <w:tab w:val="left" w:pos="3664"/>
                    <w:tab w:val="left" w:pos="4580"/>
                    <w:tab w:val="left" w:pos="5496"/>
                    <w:tab w:val="left" w:pos="6412"/>
                    <w:tab w:val="left" w:pos="7328"/>
                    <w:tab w:val="left" w:pos="8244"/>
                    <w:tab w:val="left" w:pos="9160"/>
                    <w:tab w:val="left" w:pos="10076"/>
                    <w:tab w:val="left" w:pos="10992"/>
                    <w:tab w:val="left" w:pos="11908"/>
                    <w:tab w:val="left" w:pos="12824"/>
                    <w:tab w:val="left" w:pos="13740"/>
                    <w:tab w:val="left" w:pos="14656"/>
                  </w:tabs>
                  <w:ind w:left="0"/>
                  <w:jc w:val="center"/>
                  <w:rPr>
                    <w:b/>
                  </w:rPr>
                </w:pPr>
                <w:r w:rsidRPr="00F27A5E">
                  <w:rPr>
                    <w:b/>
                  </w:rPr>
                  <w:t>18</w:t>
                </w:r>
              </w:p>
            </w:sdtContent>
          </w:sdt>
        </w:tc>
      </w:tr>
    </w:tbl>
    <w:p w14:paraId="66922ADA" w14:textId="77777777" w:rsidR="0023287A" w:rsidRDefault="0023287A" w:rsidP="0023287A">
      <w:pPr>
        <w:pStyle w:val="1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29"/>
        <w:jc w:val="both"/>
        <w:rPr>
          <w:b/>
        </w:rPr>
      </w:pPr>
    </w:p>
    <w:p w14:paraId="1082E143" w14:textId="77777777" w:rsidR="0023287A" w:rsidRDefault="0023287A" w:rsidP="0023287A">
      <w:pPr>
        <w:spacing w:line="276" w:lineRule="auto"/>
        <w:rPr>
          <w:kern w:val="0"/>
        </w:rPr>
        <w:sectPr w:rsidR="0023287A" w:rsidSect="0023287A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080888AE" w14:textId="77777777" w:rsidR="0023287A" w:rsidRDefault="0023287A" w:rsidP="00AE7E2B">
      <w:pPr>
        <w:pStyle w:val="13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right="-2" w:firstLine="0"/>
        <w:jc w:val="both"/>
        <w:rPr>
          <w:b/>
        </w:rPr>
      </w:pPr>
      <w:r>
        <w:rPr>
          <w:b/>
        </w:rPr>
        <w:lastRenderedPageBreak/>
        <w:t>Тематический план и содержание учебной дисциплины</w:t>
      </w:r>
    </w:p>
    <w:p w14:paraId="6C6A31AD" w14:textId="75F0CDF0" w:rsidR="00227B09" w:rsidRPr="00227B09" w:rsidRDefault="00227B09" w:rsidP="00227B09">
      <w:pPr>
        <w:pStyle w:val="1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2"/>
        <w:jc w:val="right"/>
      </w:pPr>
      <w:r w:rsidRPr="00227B09">
        <w:t>Таблица 2.2</w:t>
      </w:r>
    </w:p>
    <w:tbl>
      <w:tblPr>
        <w:tblStyle w:val="a8"/>
        <w:tblW w:w="14572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1244"/>
        <w:gridCol w:w="7940"/>
        <w:gridCol w:w="1134"/>
        <w:gridCol w:w="1135"/>
        <w:gridCol w:w="709"/>
        <w:gridCol w:w="567"/>
        <w:gridCol w:w="566"/>
        <w:gridCol w:w="568"/>
        <w:gridCol w:w="709"/>
      </w:tblGrid>
      <w:tr w:rsidR="00DE5844" w:rsidRPr="00FE60C4" w14:paraId="167D0C1A" w14:textId="77777777" w:rsidTr="006D01F1">
        <w:trPr>
          <w:tblHeader/>
        </w:trPr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3A760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</w:rPr>
            </w:pPr>
            <w:r w:rsidRPr="00FA430C">
              <w:rPr>
                <w:b/>
              </w:rPr>
              <w:t>№ п/п</w:t>
            </w:r>
          </w:p>
        </w:tc>
        <w:tc>
          <w:tcPr>
            <w:tcW w:w="7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8E7F0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eastAsiaTheme="minorEastAsia"/>
                <w:b/>
                <w:bCs/>
                <w:kern w:val="0"/>
                <w:sz w:val="22"/>
              </w:rPr>
            </w:pPr>
            <w:r w:rsidRPr="00FE60C4">
              <w:rPr>
                <w:rFonts w:eastAsiaTheme="minorEastAsia"/>
                <w:b/>
                <w:bCs/>
                <w:kern w:val="0"/>
                <w:sz w:val="22"/>
              </w:rPr>
              <w:t>Наименование разделов и тем; содержание учебного материала и формы организации деятельности обучающихся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6C8C5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eastAsiaTheme="minorEastAsia"/>
                <w:b/>
                <w:bCs/>
                <w:kern w:val="0"/>
                <w:sz w:val="22"/>
              </w:rPr>
            </w:pPr>
            <w:r w:rsidRPr="00FE60C4">
              <w:rPr>
                <w:rFonts w:eastAsiaTheme="minorEastAsia"/>
                <w:b/>
                <w:bCs/>
                <w:kern w:val="0"/>
                <w:sz w:val="22"/>
              </w:rPr>
              <w:t>Код</w:t>
            </w:r>
            <w:r w:rsidRPr="00FE60C4">
              <w:rPr>
                <w:rFonts w:eastAsiaTheme="minorEastAsia"/>
                <w:b/>
                <w:bCs/>
                <w:kern w:val="0"/>
                <w:sz w:val="22"/>
                <w:vertAlign w:val="superscript"/>
              </w:rPr>
              <w:footnoteReference w:id="11"/>
            </w:r>
            <w:r w:rsidRPr="00FE60C4">
              <w:rPr>
                <w:rFonts w:eastAsiaTheme="minorEastAsia"/>
                <w:b/>
                <w:bCs/>
                <w:kern w:val="0"/>
                <w:sz w:val="22"/>
              </w:rPr>
              <w:t xml:space="preserve"> ПК/ОК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0D44E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eastAsiaTheme="minorEastAsia"/>
                <w:b/>
                <w:bCs/>
                <w:kern w:val="0"/>
                <w:sz w:val="22"/>
              </w:rPr>
            </w:pPr>
            <w:r w:rsidRPr="00FE60C4">
              <w:rPr>
                <w:rFonts w:eastAsiaTheme="minorEastAsia"/>
                <w:b/>
                <w:bCs/>
                <w:kern w:val="0"/>
                <w:sz w:val="22"/>
              </w:rPr>
              <w:t>№ занятия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D8AA8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eastAsiaTheme="minorEastAsia"/>
                <w:b/>
                <w:bCs/>
                <w:kern w:val="0"/>
                <w:sz w:val="22"/>
              </w:rPr>
            </w:pPr>
            <w:r w:rsidRPr="00FE60C4">
              <w:rPr>
                <w:rFonts w:eastAsiaTheme="minorEastAsia"/>
                <w:b/>
                <w:bCs/>
                <w:kern w:val="0"/>
                <w:sz w:val="22"/>
              </w:rPr>
              <w:t>Общий объем часов</w:t>
            </w:r>
          </w:p>
        </w:tc>
      </w:tr>
      <w:tr w:rsidR="00DE5844" w:rsidRPr="00FE60C4" w14:paraId="442738F1" w14:textId="77777777" w:rsidTr="006D01F1">
        <w:trPr>
          <w:trHeight w:val="268"/>
          <w:tblHeader/>
        </w:trPr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5F658" w14:textId="77777777" w:rsidR="00DE5844" w:rsidRPr="00FA430C" w:rsidRDefault="00DE5844" w:rsidP="006D01F1">
            <w:pPr>
              <w:rPr>
                <w:b/>
              </w:rPr>
            </w:pPr>
          </w:p>
        </w:tc>
        <w:tc>
          <w:tcPr>
            <w:tcW w:w="7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70F3" w14:textId="77777777" w:rsidR="00DE5844" w:rsidRPr="00FE60C4" w:rsidRDefault="00DE5844" w:rsidP="006D01F1">
            <w:pPr>
              <w:rPr>
                <w:rFonts w:eastAsiaTheme="minorEastAsia"/>
                <w:b/>
                <w:bCs/>
                <w:kern w:val="0"/>
                <w:sz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F218" w14:textId="77777777" w:rsidR="00DE5844" w:rsidRPr="00FE60C4" w:rsidRDefault="00DE5844" w:rsidP="006D01F1">
            <w:pPr>
              <w:rPr>
                <w:rFonts w:eastAsiaTheme="minorEastAsia"/>
                <w:b/>
                <w:bCs/>
                <w:kern w:val="0"/>
                <w:sz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15810" w14:textId="77777777" w:rsidR="00DE5844" w:rsidRPr="00FE60C4" w:rsidRDefault="00DE5844" w:rsidP="006D01F1">
            <w:pPr>
              <w:rPr>
                <w:rFonts w:eastAsiaTheme="minorEastAsia"/>
                <w:b/>
                <w:bCs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3361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sz w:val="20"/>
                <w:szCs w:val="20"/>
              </w:rPr>
            </w:pPr>
            <w:r w:rsidRPr="00FE60C4"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BFAB6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sz w:val="20"/>
                <w:szCs w:val="20"/>
              </w:rPr>
            </w:pPr>
            <w:r w:rsidRPr="00FE60C4"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DF63A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sz w:val="20"/>
                <w:szCs w:val="20"/>
              </w:rPr>
            </w:pPr>
            <w:r w:rsidRPr="00FE60C4">
              <w:rPr>
                <w:b/>
                <w:sz w:val="20"/>
                <w:szCs w:val="20"/>
              </w:rPr>
              <w:t>ЛР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BEE4E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sz w:val="20"/>
                <w:szCs w:val="20"/>
              </w:rPr>
            </w:pPr>
            <w:r w:rsidRPr="00FE60C4">
              <w:rPr>
                <w:b/>
                <w:sz w:val="20"/>
                <w:szCs w:val="20"/>
              </w:rPr>
              <w:t>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1FB01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sz w:val="20"/>
                <w:szCs w:val="20"/>
              </w:rPr>
            </w:pPr>
            <w:r w:rsidRPr="00FE60C4">
              <w:rPr>
                <w:b/>
                <w:sz w:val="20"/>
                <w:szCs w:val="20"/>
              </w:rPr>
              <w:t>СР</w:t>
            </w:r>
          </w:p>
        </w:tc>
      </w:tr>
      <w:tr w:rsidR="00DE5844" w:rsidRPr="00FE60C4" w14:paraId="7019723D" w14:textId="77777777" w:rsidTr="006D01F1">
        <w:trPr>
          <w:trHeight w:val="268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05EC0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sz w:val="20"/>
                <w:szCs w:val="20"/>
              </w:rPr>
            </w:pPr>
            <w:r w:rsidRPr="00FA430C">
              <w:rPr>
                <w:sz w:val="20"/>
                <w:szCs w:val="20"/>
              </w:rPr>
              <w:t>1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FC67E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sz w:val="20"/>
                <w:szCs w:val="20"/>
              </w:rPr>
            </w:pPr>
            <w:r w:rsidRPr="00FE60C4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81FA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sz w:val="20"/>
                <w:szCs w:val="20"/>
              </w:rPr>
            </w:pPr>
            <w:r w:rsidRPr="00FE60C4">
              <w:rPr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D221F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sz w:val="20"/>
                <w:szCs w:val="20"/>
              </w:rPr>
            </w:pPr>
            <w:r w:rsidRPr="00FE60C4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E8FC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sz w:val="20"/>
                <w:szCs w:val="20"/>
              </w:rPr>
            </w:pPr>
            <w:r w:rsidRPr="00FE60C4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F0B4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sz w:val="20"/>
                <w:szCs w:val="20"/>
              </w:rPr>
            </w:pPr>
            <w:r w:rsidRPr="00FE60C4">
              <w:rPr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EE51C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sz w:val="20"/>
                <w:szCs w:val="20"/>
              </w:rPr>
            </w:pPr>
            <w:r w:rsidRPr="00FE60C4">
              <w:rPr>
                <w:sz w:val="20"/>
                <w:szCs w:val="20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83418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sz w:val="20"/>
                <w:szCs w:val="20"/>
              </w:rPr>
            </w:pPr>
            <w:r w:rsidRPr="00FE60C4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5D26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sz w:val="20"/>
                <w:szCs w:val="20"/>
              </w:rPr>
            </w:pPr>
            <w:r w:rsidRPr="00FE60C4">
              <w:rPr>
                <w:sz w:val="20"/>
                <w:szCs w:val="20"/>
              </w:rPr>
              <w:t>9</w:t>
            </w:r>
          </w:p>
        </w:tc>
      </w:tr>
      <w:tr w:rsidR="00DE5844" w:rsidRPr="00FE60C4" w14:paraId="63DA33AA" w14:textId="77777777" w:rsidTr="006D01F1">
        <w:trPr>
          <w:trHeight w:val="268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970313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</w:rPr>
            </w:pPr>
            <w:r w:rsidRPr="00FA430C">
              <w:rPr>
                <w:b/>
              </w:rPr>
              <w:t>Раздел 1</w:t>
            </w:r>
          </w:p>
        </w:tc>
        <w:tc>
          <w:tcPr>
            <w:tcW w:w="12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5D9D2A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lang w:val="en-US"/>
              </w:rPr>
            </w:pPr>
            <w:r w:rsidRPr="00FE60C4">
              <w:rPr>
                <w:b/>
              </w:rPr>
              <w:t>Геометрическое черчение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62FCA5" w14:textId="3058C715" w:rsidR="00DE5844" w:rsidRPr="00FE60C4" w:rsidRDefault="00704021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831C1B" w14:textId="49C68AFF" w:rsidR="00DE5844" w:rsidRPr="006B6810" w:rsidRDefault="00704021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E5844" w:rsidRPr="00FE60C4" w14:paraId="3DC64143" w14:textId="77777777" w:rsidTr="006D01F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CE456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</w:rPr>
            </w:pPr>
            <w:r w:rsidRPr="00FA430C">
              <w:rPr>
                <w:b/>
              </w:rPr>
              <w:t>Тема 1.1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A071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</w:rPr>
            </w:pPr>
            <w:r w:rsidRPr="00FE60C4">
              <w:rPr>
                <w:b/>
              </w:rPr>
              <w:t>Основные сведения по оформлению чертежей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0C2F3" w14:textId="22861EC5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B295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AA7D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4544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22F5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DF085E" w14:textId="061CBE80" w:rsidR="00DE5844" w:rsidRPr="00FE60C4" w:rsidRDefault="00704021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50BF43" w14:textId="775D7AFD" w:rsidR="00DE5844" w:rsidRPr="00FE60C4" w:rsidRDefault="00704021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E5844" w:rsidRPr="00FE60C4" w14:paraId="796752E6" w14:textId="77777777" w:rsidTr="006D01F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26B99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B8A1" w14:textId="305AB1EF" w:rsidR="00DE5844" w:rsidRPr="00B16BE5" w:rsidRDefault="00DE5844" w:rsidP="006D01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color w:val="FF0000"/>
              </w:rPr>
            </w:pPr>
            <w:r w:rsidRPr="00C53947">
              <w:t>Цели и задачи дисциплины, ее связь с другими дисциплинами учебного цикла. Общие сведения о стандартизации. ЕКСД в системе государственной стандартизации</w:t>
            </w:r>
            <w:r>
              <w:t xml:space="preserve">. </w:t>
            </w:r>
            <w:r w:rsidRPr="00FE60C4">
              <w:t>Форматы чертежей</w:t>
            </w:r>
            <w:r>
              <w:t xml:space="preserve">. Масштабы. </w:t>
            </w:r>
            <w:r w:rsidRPr="00FE60C4">
              <w:t>Основная надпись чертежа. Заполнение основной надписи чертежа</w:t>
            </w:r>
            <w:r>
              <w:t>.</w:t>
            </w:r>
            <w:r w:rsidRPr="00FE60C4">
              <w:t xml:space="preserve"> Линии чертежа</w:t>
            </w:r>
            <w:r>
              <w:t>.</w:t>
            </w:r>
            <w:r w:rsidRPr="00FE60C4">
              <w:t xml:space="preserve"> Сведения о стандартных шрифтах и конструкции букв и цифр</w:t>
            </w:r>
            <w:r>
              <w:t>.</w:t>
            </w:r>
            <w:r w:rsidRPr="00FE60C4">
              <w:t xml:space="preserve"> Правила выполнения надписей на чертежах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CFA1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36D9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D0C3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AFF0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87FD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EBF436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04ACD6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</w:tr>
      <w:tr w:rsidR="00DE5844" w:rsidRPr="00FE60C4" w14:paraId="1CC1DFA2" w14:textId="77777777" w:rsidTr="006D01F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3480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 w:rsidRPr="00FA430C">
              <w:t>ПЗ1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B830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 w:rsidRPr="00FE60C4">
              <w:t>Графическая работа №1 «Рамка чертежа и основная надпись»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F14A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7448" w14:textId="18735A91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C42C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B9E7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  <w: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BEAB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476164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7006CF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</w:tr>
      <w:tr w:rsidR="00DE5844" w:rsidRPr="00FE60C4" w14:paraId="57C64B48" w14:textId="77777777" w:rsidTr="006D01F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ED5BD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 w:rsidRPr="00FA430C">
              <w:t>СР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95E4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 w:rsidRPr="00FE60C4">
              <w:t>Закончить оформление графических работ по теме 1.1.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2AB0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7A21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15D0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8D87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3A07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76EB0C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23F04C" w14:textId="18E8BBEF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  <w:r>
              <w:t>1</w:t>
            </w:r>
          </w:p>
        </w:tc>
      </w:tr>
      <w:tr w:rsidR="00DE5844" w:rsidRPr="00FE60C4" w14:paraId="1239C28E" w14:textId="77777777" w:rsidTr="006D01F1">
        <w:trPr>
          <w:trHeight w:val="268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E16B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</w:rPr>
            </w:pPr>
            <w:r w:rsidRPr="00FA430C">
              <w:rPr>
                <w:b/>
              </w:rPr>
              <w:t>Тема 1.2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EC506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</w:rPr>
            </w:pPr>
            <w:r w:rsidRPr="00FE60C4">
              <w:rPr>
                <w:b/>
              </w:rPr>
              <w:t>Геометрические построения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2E33" w14:textId="0E57220B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F905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323F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82BD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5D0E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D4DE78" w14:textId="4C3E0C02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676926" w14:textId="019F6C2C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E5844" w:rsidRPr="00FE60C4" w14:paraId="752ABFBD" w14:textId="77777777" w:rsidTr="006D01F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97CB4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1EB4B" w14:textId="77777777" w:rsidR="00DE5844" w:rsidRPr="00FE60C4" w:rsidRDefault="00DE5844" w:rsidP="006D01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 w:rsidRPr="00FE60C4">
              <w:t>Правила вычерчивания контуров технических деталей. Уклон и конусность</w:t>
            </w:r>
            <w:r>
              <w:t xml:space="preserve">. </w:t>
            </w:r>
            <w:r w:rsidRPr="00FE60C4">
              <w:t>Построение сопряжений</w:t>
            </w:r>
            <w:r>
              <w:t xml:space="preserve">. </w:t>
            </w:r>
            <w:r w:rsidRPr="00FE60C4">
              <w:t>Правила нанесения размеров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7749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F998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1C2066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BD45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068F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59DF3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3952D0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</w:tr>
      <w:tr w:rsidR="00DE5844" w:rsidRPr="00FE60C4" w14:paraId="6BAA5C98" w14:textId="77777777" w:rsidTr="006D01F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AF1F" w14:textId="78FC719D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>
              <w:t>ПЗ2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CFCAC" w14:textId="10BBD1D6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>
              <w:t>Графическая работа №2</w:t>
            </w:r>
            <w:r w:rsidRPr="00FE60C4">
              <w:t xml:space="preserve"> «Сопряжения</w:t>
            </w:r>
            <w:r>
              <w:t>. Уклон и конусность</w:t>
            </w:r>
            <w:r w:rsidRPr="00FE60C4"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261B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A88F" w14:textId="148E802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1F4C1E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F064" w14:textId="39D72352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  <w: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0FD5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02409C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757F88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</w:tr>
      <w:tr w:rsidR="00DE5844" w:rsidRPr="00FE60C4" w14:paraId="234A9AE9" w14:textId="77777777" w:rsidTr="006D01F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97AB4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 w:rsidRPr="00FA430C">
              <w:t>СР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0A69" w14:textId="11C199D9" w:rsidR="00DE5844" w:rsidRPr="00FE60C4" w:rsidRDefault="00646BBE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>
              <w:t>Закончить оформление графической</w:t>
            </w:r>
            <w:r w:rsidR="00DE5844" w:rsidRPr="00FE60C4">
              <w:t xml:space="preserve"> работ</w:t>
            </w:r>
            <w:r>
              <w:t>ы</w:t>
            </w:r>
            <w:r w:rsidR="00DE5844" w:rsidRPr="00FE60C4">
              <w:t xml:space="preserve"> по теме 1.2.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0867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4258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45E52A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42C4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3020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35E3B6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6D9DC6" w14:textId="0B4B37E1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  <w:r>
              <w:t>1</w:t>
            </w:r>
          </w:p>
        </w:tc>
      </w:tr>
      <w:tr w:rsidR="00DE5844" w:rsidRPr="00FE60C4" w14:paraId="2BFF0B66" w14:textId="77777777" w:rsidTr="006D01F1">
        <w:trPr>
          <w:trHeight w:val="268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25984B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</w:rPr>
            </w:pPr>
            <w:r w:rsidRPr="00FA430C">
              <w:rPr>
                <w:b/>
              </w:rPr>
              <w:t>Раздел 2</w:t>
            </w:r>
          </w:p>
        </w:tc>
        <w:tc>
          <w:tcPr>
            <w:tcW w:w="12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5018D6" w14:textId="77777777" w:rsidR="00DE5844" w:rsidRPr="00FE60C4" w:rsidRDefault="00DE5844" w:rsidP="00DE5844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lang w:val="en-US"/>
              </w:rPr>
            </w:pPr>
            <w:r w:rsidRPr="00FE60C4">
              <w:rPr>
                <w:b/>
              </w:rPr>
              <w:t>Проекционное черчение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D5AE4C" w14:textId="11E5ADB9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8C78B1" w14:textId="2D646B4A" w:rsidR="00DE5844" w:rsidRPr="00C9476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E5844" w:rsidRPr="00FE60C4" w14:paraId="246DCAB1" w14:textId="77777777" w:rsidTr="006D01F1">
        <w:trPr>
          <w:trHeight w:val="268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50D83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</w:rPr>
            </w:pPr>
            <w:r w:rsidRPr="00FA430C">
              <w:rPr>
                <w:b/>
              </w:rPr>
              <w:t>Тема 2.1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4430B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</w:rPr>
            </w:pPr>
            <w:r w:rsidRPr="00FE60C4">
              <w:rPr>
                <w:b/>
              </w:rPr>
              <w:t>Проекции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55A9" w14:textId="3FC1B57F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1D12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0BDD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EC55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6AEB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50A4BE" w14:textId="19C81B1C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CCF206" w14:textId="12DA0FE5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E5844" w:rsidRPr="00FE60C4" w14:paraId="5348290A" w14:textId="77777777" w:rsidTr="006D01F1">
        <w:trPr>
          <w:trHeight w:val="445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9B2E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EF400" w14:textId="77777777" w:rsidR="00DE5844" w:rsidRPr="00FE60C4" w:rsidRDefault="00DE5844" w:rsidP="006D01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 w:rsidRPr="00FE60C4">
              <w:t>Образование проекций</w:t>
            </w:r>
            <w:r>
              <w:t xml:space="preserve">. </w:t>
            </w:r>
            <w:r w:rsidRPr="00FE60C4">
              <w:t>Методы и виды проецирования</w:t>
            </w:r>
            <w:r>
              <w:t>.</w:t>
            </w:r>
            <w:r w:rsidRPr="00FE60C4">
              <w:t xml:space="preserve"> Типы проекций и их свойства</w:t>
            </w:r>
            <w:r>
              <w:t>.</w:t>
            </w:r>
            <w:r w:rsidRPr="00FE60C4">
              <w:t xml:space="preserve"> П</w:t>
            </w:r>
            <w:r>
              <w:t>роецирование геометрических тел.</w:t>
            </w:r>
            <w:r w:rsidRPr="00FE60C4">
              <w:t xml:space="preserve"> Общие понятия об аксонометрических проекциях</w:t>
            </w:r>
            <w:r>
              <w:t>.</w:t>
            </w:r>
            <w:r w:rsidRPr="00FE60C4">
              <w:t xml:space="preserve"> Виды аксонометрических проекций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77FF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3CDE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EED236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38FD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ED71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7AF658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497632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</w:tr>
      <w:tr w:rsidR="00DE5844" w:rsidRPr="00FE60C4" w14:paraId="4D34046F" w14:textId="77777777" w:rsidTr="006D01F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709C" w14:textId="39AF0AA3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>
              <w:t>ПЗ3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DADA" w14:textId="3C77E994" w:rsidR="00DE5844" w:rsidRPr="00FE60C4" w:rsidRDefault="00646BBE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>
              <w:t>Графическая работа №3</w:t>
            </w:r>
            <w:r w:rsidR="00DE5844" w:rsidRPr="00FE60C4">
              <w:t xml:space="preserve"> «Комплексный чертеж технической детали»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B04A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F194" w14:textId="7799166C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A2ADC8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A49B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  <w: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84B5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A3E8A7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20FA6D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</w:tr>
      <w:tr w:rsidR="00DE5844" w:rsidRPr="00FE60C4" w14:paraId="37415CED" w14:textId="77777777" w:rsidTr="006D01F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AF22F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 w:rsidRPr="00FA430C">
              <w:t>СР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E970" w14:textId="109185BD" w:rsidR="00DE5844" w:rsidRPr="00FE60C4" w:rsidRDefault="00646BBE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>
              <w:t>Закончить оформление графической</w:t>
            </w:r>
            <w:r w:rsidR="00DE5844" w:rsidRPr="00FE60C4">
              <w:t xml:space="preserve"> работ</w:t>
            </w:r>
            <w:r>
              <w:t>ы</w:t>
            </w:r>
            <w:r w:rsidR="00DE5844" w:rsidRPr="00FE60C4">
              <w:t xml:space="preserve"> по теме 2.1.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4AE5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31E6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A9FE06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123C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4A69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B663FA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652BF" w14:textId="20C00C66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  <w:r>
              <w:t>1</w:t>
            </w:r>
          </w:p>
        </w:tc>
      </w:tr>
      <w:tr w:rsidR="00DE5844" w:rsidRPr="00FE60C4" w14:paraId="6BD9FD37" w14:textId="77777777" w:rsidTr="006D01F1">
        <w:trPr>
          <w:trHeight w:val="268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96CD88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</w:rPr>
            </w:pPr>
            <w:r w:rsidRPr="00FA430C">
              <w:rPr>
                <w:b/>
              </w:rPr>
              <w:t>Раздел 3</w:t>
            </w:r>
          </w:p>
        </w:tc>
        <w:tc>
          <w:tcPr>
            <w:tcW w:w="12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57C7A6" w14:textId="77777777" w:rsidR="00DE5844" w:rsidRPr="00FE60C4" w:rsidRDefault="00DE5844" w:rsidP="00DE5844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lang w:val="en-US"/>
              </w:rPr>
            </w:pPr>
            <w:r w:rsidRPr="00FE60C4">
              <w:rPr>
                <w:b/>
              </w:rPr>
              <w:t>Машиностроительное черчение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932510" w14:textId="2B867654" w:rsidR="00DE5844" w:rsidRPr="00FE60C4" w:rsidRDefault="00704021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01B718" w14:textId="33A641E1" w:rsidR="00DE5844" w:rsidRPr="00C94764" w:rsidRDefault="00704021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DE5844" w:rsidRPr="00FE60C4" w14:paraId="56155F64" w14:textId="77777777" w:rsidTr="006D01F1">
        <w:trPr>
          <w:trHeight w:val="268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1D98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</w:rPr>
            </w:pPr>
            <w:r w:rsidRPr="00FA430C">
              <w:rPr>
                <w:b/>
              </w:rPr>
              <w:t>Тема 3.1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185F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</w:rPr>
            </w:pPr>
            <w:r w:rsidRPr="00FE60C4">
              <w:rPr>
                <w:b/>
              </w:rPr>
              <w:t>Конструкторская документация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079C" w14:textId="055C9724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95C9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F6A5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DB61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DDFE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475D9A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DE8807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E5844" w:rsidRPr="00FE60C4" w14:paraId="3F85232B" w14:textId="77777777" w:rsidTr="006D01F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59EB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B5700" w14:textId="77777777" w:rsidR="00DE5844" w:rsidRPr="00FE60C4" w:rsidRDefault="00DE5844" w:rsidP="006D01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 w:rsidRPr="00FE60C4">
              <w:t>Правила разработки и оформления конструкторской документации</w:t>
            </w:r>
            <w:r>
              <w:t xml:space="preserve">. </w:t>
            </w:r>
            <w:r w:rsidRPr="00FE60C4">
              <w:t>Виды конструкторской документации</w:t>
            </w:r>
            <w:r>
              <w:t>.</w:t>
            </w:r>
            <w:r w:rsidRPr="00FE60C4">
              <w:t xml:space="preserve"> Машиностроительный чертеж и его назначение</w:t>
            </w:r>
            <w:r>
              <w:t>.</w:t>
            </w:r>
            <w:r w:rsidRPr="00FE60C4">
              <w:t xml:space="preserve"> Виды изделий по ГОСТ 2.102-68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718B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B379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EED17F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B2E0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2EFD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05842A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AC1A99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</w:tr>
      <w:tr w:rsidR="00DE5844" w:rsidRPr="00FE60C4" w14:paraId="31571950" w14:textId="77777777" w:rsidTr="006D01F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2FC50" w14:textId="24828A1A" w:rsidR="00DE5844" w:rsidRPr="00FA430C" w:rsidRDefault="0012376F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>
              <w:t>ПЗ4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68526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 w:rsidRPr="00FE60C4">
              <w:t>Изучение комплекта конструкторской документации, на примере документации цеха №8, 23 и составление отчета.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AE7D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747" w14:textId="6AFDF9F4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A1CEC6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75EB" w14:textId="22B85951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  <w: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991B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0C6765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E74537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</w:tr>
      <w:tr w:rsidR="00DE5844" w:rsidRPr="00FE60C4" w14:paraId="136CC09F" w14:textId="77777777" w:rsidTr="006D01F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2CCBA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 w:rsidRPr="00FA430C">
              <w:t>СР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0464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 w:rsidRPr="00FE60C4">
              <w:t>Закончить составление отчета по конструкторской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3DE1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BA80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9FB190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E52F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304A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FD5627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DF1D1E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  <w:r>
              <w:t>1</w:t>
            </w:r>
          </w:p>
        </w:tc>
      </w:tr>
      <w:tr w:rsidR="00DE5844" w:rsidRPr="00FE60C4" w14:paraId="6E5B4E54" w14:textId="77777777" w:rsidTr="006D01F1">
        <w:trPr>
          <w:trHeight w:val="268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65A7E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</w:rPr>
            </w:pPr>
            <w:r w:rsidRPr="00FA430C">
              <w:rPr>
                <w:b/>
              </w:rPr>
              <w:t>Тема 3.2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A7F99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</w:rPr>
            </w:pPr>
            <w:r w:rsidRPr="00FE60C4">
              <w:rPr>
                <w:b/>
              </w:rPr>
              <w:t>Изображения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CBE8" w14:textId="4C1EF6ED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3855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EAEF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B116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5FCC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1607E6" w14:textId="09BCFF7D" w:rsidR="00DE5844" w:rsidRPr="00FE60C4" w:rsidRDefault="00704021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39E6E2" w14:textId="0E76D47F" w:rsidR="00DE5844" w:rsidRPr="00FE60C4" w:rsidRDefault="00704021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E5844" w:rsidRPr="00FE60C4" w14:paraId="1703106A" w14:textId="77777777" w:rsidTr="006D01F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8F1BD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 w:rsidRPr="00FA430C">
              <w:t>3.2.1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B801" w14:textId="77777777" w:rsidR="00DE5844" w:rsidRPr="00FE60C4" w:rsidRDefault="00DE5844" w:rsidP="006D01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 w:rsidRPr="00FE60C4">
              <w:t>Виды: назначение, расположение и обозначения основных, местных и дополнительных видов</w:t>
            </w:r>
            <w:r>
              <w:t xml:space="preserve">. </w:t>
            </w:r>
            <w:r w:rsidRPr="00FE60C4">
              <w:t>Сечения</w:t>
            </w:r>
            <w:r>
              <w:t>.</w:t>
            </w:r>
            <w:r w:rsidRPr="00FE60C4">
              <w:t xml:space="preserve"> Условное обозначение материалов</w:t>
            </w:r>
            <w:r>
              <w:t>.</w:t>
            </w:r>
            <w:r w:rsidRPr="00FE60C4">
              <w:t xml:space="preserve"> Разрезы: горизонтальные, вертикальные (фронтальные и профильные) и наклонные. Местные разрезы. Сложные разрезы (ступенчатые и ломанные). Обозначение разрезов. Выносные элементы, их определение и содержание. Применение выносных элементов. Расположение и обозначение. Условности и упрощения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B7C2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6C91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5CA28B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A8F7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F4B5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528997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75246C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</w:tr>
      <w:tr w:rsidR="00DE5844" w:rsidRPr="00FE60C4" w14:paraId="33FA3EBF" w14:textId="77777777" w:rsidTr="006D01F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9696E" w14:textId="67A07BF9" w:rsidR="00DE5844" w:rsidRPr="00FA430C" w:rsidRDefault="0012376F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>
              <w:t>ПЗ5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E8044" w14:textId="7F1BAA1E" w:rsidR="00DE5844" w:rsidRPr="00FE60C4" w:rsidRDefault="00646BBE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>
              <w:t>Графическая работа №4</w:t>
            </w:r>
            <w:r w:rsidR="00DE5844">
              <w:t xml:space="preserve"> «Сечения</w:t>
            </w:r>
            <w:r w:rsidR="00DE5844" w:rsidRPr="00FE60C4"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B2B4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82ED" w14:textId="3BC99D05" w:rsidR="00DE5844" w:rsidRPr="00FE60C4" w:rsidRDefault="0012376F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028847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DEE3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  <w: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952A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7038E8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441584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</w:tr>
      <w:tr w:rsidR="00DE5844" w:rsidRPr="00FE60C4" w14:paraId="2421B51E" w14:textId="77777777" w:rsidTr="006D01F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5FE67" w14:textId="0E1A6ABB" w:rsidR="00DE5844" w:rsidRPr="00FA430C" w:rsidRDefault="0012376F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>
              <w:t>ПЗ6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8729" w14:textId="1A7FFD2D" w:rsidR="00DE5844" w:rsidRPr="00FE60C4" w:rsidRDefault="00646BBE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477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>
              <w:t>Графическая работа №5</w:t>
            </w:r>
            <w:r w:rsidR="00DE5844" w:rsidRPr="00FE60C4">
              <w:t xml:space="preserve"> «Простые </w:t>
            </w:r>
            <w:r w:rsidR="0012376F">
              <w:t xml:space="preserve">и сложные </w:t>
            </w:r>
            <w:r w:rsidR="00DE5844" w:rsidRPr="00FE60C4">
              <w:t>разрезы»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369E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15A8" w14:textId="611317ED" w:rsidR="00DE5844" w:rsidRPr="00FE60C4" w:rsidRDefault="0012376F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  <w:r>
              <w:t>6-7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8681BB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C982" w14:textId="28E95DAE" w:rsidR="00DE5844" w:rsidRPr="00FE60C4" w:rsidRDefault="00704021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73B0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0923B1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AB27C6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</w:tr>
      <w:tr w:rsidR="00DE5844" w:rsidRPr="00FE60C4" w14:paraId="30188496" w14:textId="77777777" w:rsidTr="006D01F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89B4E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 w:rsidRPr="00FA430C">
              <w:lastRenderedPageBreak/>
              <w:t>СР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A973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 w:rsidRPr="00FE60C4">
              <w:t>Закончить оформление графических работ по теме 3.2.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5766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CDDB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C21052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D163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59444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95AB40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D79914" w14:textId="70C8A2E7" w:rsidR="00DE5844" w:rsidRPr="00FE60C4" w:rsidRDefault="00704021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  <w:r>
              <w:t>3</w:t>
            </w:r>
          </w:p>
        </w:tc>
      </w:tr>
      <w:tr w:rsidR="00DE5844" w:rsidRPr="00FE60C4" w14:paraId="0B3902A5" w14:textId="77777777" w:rsidTr="006D01F1">
        <w:trPr>
          <w:trHeight w:val="268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32CC2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</w:rPr>
            </w:pPr>
            <w:r w:rsidRPr="00FA430C">
              <w:rPr>
                <w:b/>
              </w:rPr>
              <w:t>Тема 3.3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E625" w14:textId="77777777" w:rsidR="00DE5844" w:rsidRPr="007A2F9A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</w:rPr>
            </w:pPr>
            <w:r w:rsidRPr="007A2F9A">
              <w:rPr>
                <w:b/>
              </w:rPr>
              <w:t xml:space="preserve">Винтовые поверхности и изделия с резьбой. Разъемные и неразъемные соединения деталей.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C2A4" w14:textId="5AF3BA70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F74D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2A1F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EFB5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C3C1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C88427" w14:textId="412309C3" w:rsidR="00DE5844" w:rsidRPr="00FE60C4" w:rsidRDefault="0012376F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82991E" w14:textId="7028CC8E" w:rsidR="00DE5844" w:rsidRPr="00FE60C4" w:rsidRDefault="0012376F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E5844" w:rsidRPr="00FE60C4" w14:paraId="3FA18E2D" w14:textId="77777777" w:rsidTr="006D01F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3967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E681" w14:textId="77777777" w:rsidR="00DE5844" w:rsidRPr="00FE60C4" w:rsidRDefault="00DE5844" w:rsidP="006D01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 w:rsidRPr="00FE60C4">
              <w:t>Винтовая поверхность и винтовая линия</w:t>
            </w:r>
            <w:r>
              <w:t xml:space="preserve">. </w:t>
            </w:r>
            <w:r w:rsidRPr="00FE60C4">
              <w:t>Основные типы резьбы и ее условное обозначение</w:t>
            </w:r>
            <w:r>
              <w:t>.</w:t>
            </w:r>
            <w:r w:rsidRPr="00FE60C4">
              <w:t xml:space="preserve"> Параметры резьбы: сбеги, недорезы, проточки, фаски. Обозначение стандартных и специальных резьб, а также левых и многозаходных. Изображение стандартных резьбовых крепежных деталей по их действительным размерам в соответствии с ГОСТ</w:t>
            </w:r>
            <w:r>
              <w:t>.</w:t>
            </w:r>
            <w:r w:rsidRPr="00FE60C4">
              <w:t xml:space="preserve"> Виды разъемных соединений, их назначение и условия выполнения</w:t>
            </w:r>
            <w:r>
              <w:t>.</w:t>
            </w:r>
            <w:r w:rsidRPr="00FE60C4">
              <w:t xml:space="preserve"> Условное обозначение резьбовых крепежных деталей</w:t>
            </w:r>
            <w:r>
              <w:t>.</w:t>
            </w:r>
            <w:r w:rsidRPr="00FE60C4">
              <w:t xml:space="preserve"> Изображения соединения при помощи болтов, шпилек, винтов, упрощенно по ГОСТ</w:t>
            </w:r>
            <w:r>
              <w:t>. Виды неразъемных соединений, их назначение и условия выполнения. Условное обозначение на чертежах неразъемных соединений деталей.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C4A5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C96E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D4527C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2A80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46F8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236319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9D891B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</w:tr>
      <w:tr w:rsidR="00DE5844" w:rsidRPr="00FE60C4" w14:paraId="62D9AAA5" w14:textId="77777777" w:rsidTr="006D01F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8251F" w14:textId="401072C9" w:rsidR="00DE5844" w:rsidRPr="00FA430C" w:rsidRDefault="0012376F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>
              <w:t>ПЗ7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E8C3" w14:textId="6390FF17" w:rsidR="00DE5844" w:rsidRPr="00FE60C4" w:rsidRDefault="00646BBE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rPr>
                <w:color w:val="FF0000"/>
              </w:rPr>
            </w:pPr>
            <w:r>
              <w:t>Графическая работа №6</w:t>
            </w:r>
            <w:r w:rsidR="00DE5844" w:rsidRPr="00FE60C4">
              <w:t xml:space="preserve"> «</w:t>
            </w:r>
            <w:r w:rsidR="00DE5844">
              <w:t xml:space="preserve">Болтовое, </w:t>
            </w:r>
            <w:r w:rsidR="00DE5844" w:rsidRPr="00FE60C4">
              <w:t xml:space="preserve">шпилечное </w:t>
            </w:r>
            <w:r w:rsidR="00DE5844">
              <w:t xml:space="preserve">и трубное </w:t>
            </w:r>
            <w:r w:rsidR="00DE5844" w:rsidRPr="00FE60C4">
              <w:t>соединение деталей»</w:t>
            </w:r>
            <w:bookmarkStart w:id="5" w:name="_GoBack"/>
            <w:bookmarkEnd w:id="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33CA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BA00" w14:textId="59ECA0BF" w:rsidR="00DE5844" w:rsidRPr="00FE60C4" w:rsidRDefault="0012376F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  <w:r>
              <w:t>8-9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618850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37B5" w14:textId="519DEE5B" w:rsidR="00DE5844" w:rsidRPr="00FE60C4" w:rsidRDefault="0012376F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0201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16C5E5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B29A63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</w:tr>
      <w:tr w:rsidR="00DE5844" w:rsidRPr="00FE60C4" w14:paraId="6278390D" w14:textId="77777777" w:rsidTr="006D01F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45E3F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 w:rsidRPr="00FA430C">
              <w:t>СР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7CB7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 w:rsidRPr="00FE60C4">
              <w:t>Закончить оформление графических работ по теме 3.3.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4C8D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8F6B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D0DFAD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C797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BA3C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DF4320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1EE65C" w14:textId="2572CA9F" w:rsidR="00DE5844" w:rsidRPr="00FE60C4" w:rsidRDefault="0012376F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  <w:r>
              <w:t>2</w:t>
            </w:r>
          </w:p>
        </w:tc>
      </w:tr>
      <w:tr w:rsidR="00DE5844" w:rsidRPr="00FE60C4" w14:paraId="5006C408" w14:textId="77777777" w:rsidTr="006D01F1">
        <w:trPr>
          <w:trHeight w:val="268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19B90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</w:rPr>
            </w:pPr>
            <w:r w:rsidRPr="00FA430C">
              <w:rPr>
                <w:b/>
              </w:rPr>
              <w:t>Тема 3.4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B61C" w14:textId="77777777" w:rsidR="00DE5844" w:rsidRPr="00E85362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</w:rPr>
            </w:pPr>
            <w:r w:rsidRPr="00E85362">
              <w:rPr>
                <w:b/>
              </w:rPr>
              <w:t>Зубчатые передачи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F9C6" w14:textId="53443A72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F24E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57D9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24E7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AA288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7A3BD6" w14:textId="4E04E7CC" w:rsidR="00DE5844" w:rsidRPr="00FE60C4" w:rsidRDefault="00704021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5640F4" w14:textId="1CC104BF" w:rsidR="00DE5844" w:rsidRPr="00FE60C4" w:rsidRDefault="00704021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E5844" w:rsidRPr="00FE60C4" w14:paraId="4EE5F145" w14:textId="77777777" w:rsidTr="006D01F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3642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432B" w14:textId="77777777" w:rsidR="00DE5844" w:rsidRPr="00FE60C4" w:rsidRDefault="00DE5844" w:rsidP="006D01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 w:rsidRPr="007A2F9A">
              <w:t>Зубчатые колеса и зубчатые передачи. Условное изображение цилиндрического</w:t>
            </w:r>
            <w:r>
              <w:t xml:space="preserve"> зубчатого колеса. Правила выполнения рабочих чертежей цилиндрических зубчатых колес. Изображение на чертежах конического зубчатого колеса, червяка, храпового колеса и зубчатой рейки. Изображение цилиндрической зубчатой передачи с внешним зацеплением. Изображение конической, червячной и реечной передач. Изображение пружин.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7D25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DAF2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8B3BF8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92ED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7546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94DCE9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EBD8B9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</w:tr>
      <w:tr w:rsidR="00DE5844" w:rsidRPr="00FE60C4" w14:paraId="7D591E58" w14:textId="77777777" w:rsidTr="006D01F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4AF2" w14:textId="08F2163A" w:rsidR="00DE5844" w:rsidRPr="00FA430C" w:rsidRDefault="0012376F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>
              <w:lastRenderedPageBreak/>
              <w:t>ПЗ8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FA0F" w14:textId="5720AECA" w:rsidR="00DE5844" w:rsidRPr="00E85362" w:rsidRDefault="00646BBE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>
              <w:t>Графическая работа №7</w:t>
            </w:r>
            <w:r w:rsidR="00DE5844" w:rsidRPr="00E85362">
              <w:t xml:space="preserve"> «Чертеж зубчатой передачи»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EA9D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68B9" w14:textId="47755906" w:rsidR="00DE5844" w:rsidRPr="00FE60C4" w:rsidRDefault="0012376F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  <w:r>
              <w:t>10-11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C732F6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D239" w14:textId="1BA41925" w:rsidR="00DE5844" w:rsidRPr="00FE60C4" w:rsidRDefault="00704021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A54B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550277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4C6F5D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</w:tr>
      <w:tr w:rsidR="00DE5844" w:rsidRPr="00FE60C4" w14:paraId="5CA21DAD" w14:textId="77777777" w:rsidTr="006D01F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14D2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 w:rsidRPr="00FA430C">
              <w:t>СР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AA0E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 w:rsidRPr="00FE60C4">
              <w:t>Закончить оформление графических работ по теме 3.5.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DF42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D0B3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1D482E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EECB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B2BF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D0A6C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95C48D" w14:textId="260990C5" w:rsidR="00DE5844" w:rsidRPr="00FE60C4" w:rsidRDefault="00704021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  <w:r>
              <w:t>2</w:t>
            </w:r>
          </w:p>
        </w:tc>
      </w:tr>
      <w:tr w:rsidR="00DE5844" w:rsidRPr="00FE60C4" w14:paraId="39CD1F0F" w14:textId="77777777" w:rsidTr="006D01F1">
        <w:trPr>
          <w:trHeight w:val="268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687D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</w:rPr>
            </w:pPr>
            <w:r w:rsidRPr="00FA430C">
              <w:rPr>
                <w:b/>
              </w:rPr>
              <w:t>Тема 3.5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A59CD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</w:rPr>
            </w:pPr>
            <w:r w:rsidRPr="00FE60C4">
              <w:rPr>
                <w:b/>
              </w:rPr>
              <w:t xml:space="preserve">Эскизы детали и рабочие </w:t>
            </w:r>
            <w:r w:rsidRPr="00C53947">
              <w:rPr>
                <w:b/>
              </w:rPr>
              <w:t>чертежи деталей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FD27" w14:textId="7B83067F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A486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7CFA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4390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9C64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BF8132" w14:textId="39234E9A" w:rsidR="00DE5844" w:rsidRPr="00FE60C4" w:rsidRDefault="0012376F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CC1EFA" w14:textId="2F18A410" w:rsidR="00DE5844" w:rsidRPr="00FE60C4" w:rsidRDefault="0012376F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E5844" w:rsidRPr="00FE60C4" w14:paraId="63DA9C4B" w14:textId="77777777" w:rsidTr="006D01F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D4BCF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F102" w14:textId="77777777" w:rsidR="00DE5844" w:rsidRPr="00FE60C4" w:rsidRDefault="00DE5844" w:rsidP="006D01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 w:rsidRPr="00FE60C4">
              <w:t>Понятие о конструктивных и технологических базах</w:t>
            </w:r>
            <w:r>
              <w:t xml:space="preserve">. </w:t>
            </w:r>
            <w:r w:rsidRPr="00FE60C4">
              <w:t>Измерительные инструменты и приемы измерения деталей</w:t>
            </w:r>
            <w:r>
              <w:t>.</w:t>
            </w:r>
            <w:r w:rsidRPr="00FE60C4">
              <w:t xml:space="preserve"> Линейные и штамповочные уклоны и округления, центровые отверстия, галтели, проточки. Шероховатость, правила нанесения обозначения шероховатости</w:t>
            </w:r>
            <w:r>
              <w:t>.</w:t>
            </w:r>
            <w:r w:rsidRPr="00FE60C4">
              <w:t xml:space="preserve"> Назначение эскиза и рабочего чертежа</w:t>
            </w:r>
            <w:r>
              <w:t>.</w:t>
            </w:r>
            <w:r w:rsidRPr="00FE60C4">
              <w:t xml:space="preserve"> Порядок и последовательность выполнения эскиза детали. Рабочие чертежи изделий производства – их виды, назначения, требования, предъявляемые к ним. Требования к рабочим чертежам</w:t>
            </w:r>
            <w:r>
              <w:t>.</w:t>
            </w:r>
            <w:r w:rsidRPr="00FE60C4">
              <w:t xml:space="preserve"> Порядок составления рабочего чертежа детали по ее эскизу. Оформление рабочих чертежей машиностроительных деталей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A508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EC70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8557F0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3E19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097D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AAFA64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4C372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</w:tr>
      <w:tr w:rsidR="00DE5844" w:rsidRPr="00FE60C4" w14:paraId="3139DDF7" w14:textId="77777777" w:rsidTr="006D01F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AC5B5" w14:textId="4BB92BB5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 w:rsidRPr="00FA430C">
              <w:t>ПЗ</w:t>
            </w:r>
            <w:r w:rsidR="0012376F">
              <w:t>9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F9023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 w:rsidRPr="00FE60C4">
              <w:t xml:space="preserve">Эскиз машиностроительной </w:t>
            </w:r>
            <w:r>
              <w:t xml:space="preserve">детали.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7151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3221" w14:textId="49139E08" w:rsidR="00DE5844" w:rsidRPr="00FE60C4" w:rsidRDefault="0012376F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F8DFA6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BDF8" w14:textId="354FB2ED" w:rsidR="00DE5844" w:rsidRPr="00FE60C4" w:rsidRDefault="0012376F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  <w: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A4B1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96ECB9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04478E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</w:tr>
      <w:tr w:rsidR="00DE5844" w:rsidRPr="00FE60C4" w14:paraId="35190A40" w14:textId="77777777" w:rsidTr="006D01F1">
        <w:trPr>
          <w:trHeight w:val="172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51C3B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 w:rsidRPr="00FA430C">
              <w:t>СР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D28F" w14:textId="5981DB59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 w:rsidRPr="00FE60C4">
              <w:t xml:space="preserve">Повторение </w:t>
            </w:r>
            <w:r w:rsidR="00F27A5E">
              <w:t>изученного материала по теме 3.5</w:t>
            </w:r>
            <w:r w:rsidRPr="00FE60C4"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8A99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D079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9970F9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D114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D730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D02E12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843604" w14:textId="27D2A7C7" w:rsidR="00DE5844" w:rsidRPr="00FE60C4" w:rsidRDefault="0012376F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  <w:r>
              <w:t>1</w:t>
            </w:r>
          </w:p>
        </w:tc>
      </w:tr>
      <w:tr w:rsidR="00DE5844" w:rsidRPr="00FE60C4" w14:paraId="4618D85E" w14:textId="77777777" w:rsidTr="006D01F1">
        <w:trPr>
          <w:trHeight w:val="268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B0814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</w:rPr>
            </w:pPr>
            <w:r w:rsidRPr="00FA430C">
              <w:rPr>
                <w:b/>
              </w:rPr>
              <w:t>Тема 3.6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19E09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</w:rPr>
            </w:pPr>
            <w:r w:rsidRPr="00FE60C4">
              <w:rPr>
                <w:b/>
              </w:rPr>
              <w:t>Чертеж общего вида и чертеж сборочный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853D" w14:textId="6C9D233B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7A3C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1A0D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3ECA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8B99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64399C" w14:textId="46A43A7E" w:rsidR="00DE5844" w:rsidRPr="00FE60C4" w:rsidRDefault="00704021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02E505" w14:textId="251A29C3" w:rsidR="00DE5844" w:rsidRPr="00FE60C4" w:rsidRDefault="00704021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E5844" w:rsidRPr="00FE60C4" w14:paraId="5C8BBD26" w14:textId="77777777" w:rsidTr="006D01F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6930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D2482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both"/>
            </w:pPr>
            <w:r w:rsidRPr="00FE60C4">
              <w:t>Чертеж общего вида, его назначение и содержание. Сборочный чертеж, его назначение и содержание</w:t>
            </w:r>
            <w:r>
              <w:t>.</w:t>
            </w:r>
            <w:r w:rsidRPr="00FE60C4">
              <w:t xml:space="preserve"> Последовательность выполнения сборочного чертежа</w:t>
            </w:r>
            <w:r>
              <w:t>.</w:t>
            </w:r>
            <w:r w:rsidRPr="00FE60C4">
              <w:t xml:space="preserve"> Условности и упрощения в технических чертежах</w:t>
            </w:r>
            <w:r>
              <w:t>.</w:t>
            </w:r>
            <w:r w:rsidRPr="00FE60C4">
              <w:t xml:space="preserve"> Изображение уплотнительных устройств, подшипников, пружин, стопорных и установочных устройств. Назначение спецификации. Порядок ее заполнения. Нанесение номеров позиций на сборочных чертежах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99C5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EEDD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B15506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9E9F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1E21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E9AA69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3B507D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</w:tr>
      <w:tr w:rsidR="00DE5844" w:rsidRPr="00FE60C4" w14:paraId="7B3C6514" w14:textId="77777777" w:rsidTr="006D01F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450D0" w14:textId="28531347" w:rsidR="00DE5844" w:rsidRPr="00FA430C" w:rsidRDefault="0012376F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>
              <w:t>ПЗ10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3EFD" w14:textId="2CFA5E2E" w:rsidR="00DE5844" w:rsidRPr="00FE60C4" w:rsidRDefault="0012376F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>
              <w:t>Чтение чертежа общего вида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3A76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B6CD" w14:textId="25EA6A9C" w:rsidR="00DE5844" w:rsidRPr="00FE60C4" w:rsidRDefault="0012376F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  <w:r>
              <w:t>13</w:t>
            </w:r>
            <w:r w:rsidR="00704021">
              <w:t>-14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BAD2EE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C30F" w14:textId="15A2E9A7" w:rsidR="00DE5844" w:rsidRPr="00FE60C4" w:rsidRDefault="00704021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050A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8054BC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3F6CC3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</w:tr>
      <w:tr w:rsidR="00DE5844" w:rsidRPr="00FE60C4" w14:paraId="216B9C1D" w14:textId="77777777" w:rsidTr="006D01F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74D9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 w:rsidRPr="00FA430C">
              <w:lastRenderedPageBreak/>
              <w:t>СР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09A34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 w:rsidRPr="00FE60C4">
              <w:t>Закончить оформление графической работы по теме 3.6.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69A0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E376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EAF284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AB30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263A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417E72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9CD386" w14:textId="40BCA1F4" w:rsidR="00DE5844" w:rsidRPr="00FE60C4" w:rsidRDefault="00704021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  <w:r>
              <w:t>2</w:t>
            </w:r>
          </w:p>
        </w:tc>
      </w:tr>
      <w:tr w:rsidR="00DE5844" w:rsidRPr="00FE60C4" w14:paraId="776BF27D" w14:textId="77777777" w:rsidTr="006D01F1">
        <w:trPr>
          <w:trHeight w:val="268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0D59C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</w:rPr>
            </w:pPr>
            <w:r w:rsidRPr="00FA430C">
              <w:rPr>
                <w:b/>
              </w:rPr>
              <w:t>Тема 3.7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F89AE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</w:rPr>
            </w:pPr>
            <w:r w:rsidRPr="00FE60C4">
              <w:rPr>
                <w:b/>
              </w:rPr>
              <w:t>Чтение и деталирование сборочных чертежей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EBC0" w14:textId="635D7A41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0CE7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BFD3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ED8D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0347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729874" w14:textId="42F76E91" w:rsidR="00DE5844" w:rsidRPr="00FE60C4" w:rsidRDefault="0012376F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4F75EF" w14:textId="795BB0FA" w:rsidR="00DE5844" w:rsidRPr="00FE60C4" w:rsidRDefault="0012376F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E5844" w:rsidRPr="00FE60C4" w14:paraId="5B313F7F" w14:textId="77777777" w:rsidTr="006D01F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AD1C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BCDA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 w:rsidRPr="00FE60C4">
              <w:rPr>
                <w:bCs/>
              </w:rPr>
              <w:t>Порядок чтения сборочных чертежей</w:t>
            </w:r>
            <w:r>
              <w:rPr>
                <w:bCs/>
              </w:rPr>
              <w:t xml:space="preserve">. </w:t>
            </w:r>
            <w:r w:rsidRPr="00FE60C4">
              <w:rPr>
                <w:bCs/>
              </w:rPr>
              <w:t>Деталирование сборочного чертежа</w:t>
            </w:r>
            <w:r>
              <w:rPr>
                <w:bCs/>
              </w:rPr>
              <w:t>.</w:t>
            </w:r>
            <w:r w:rsidRPr="00FE60C4">
              <w:rPr>
                <w:bCs/>
              </w:rPr>
              <w:t xml:space="preserve"> Выбор главного вида и оптимального числа изображений, масштаба, формата</w:t>
            </w:r>
            <w:r>
              <w:rPr>
                <w:bCs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BB15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F4D7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129845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89CC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4555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1F88C5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CEE4ED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</w:tr>
      <w:tr w:rsidR="00DE5844" w:rsidRPr="00FE60C4" w14:paraId="6AA3E49B" w14:textId="77777777" w:rsidTr="006D01F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DE74" w14:textId="65761F45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 w:rsidRPr="00FA430C">
              <w:t>ПЗ</w:t>
            </w:r>
            <w:r w:rsidR="0012376F">
              <w:t>11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D086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 w:rsidRPr="00FE60C4">
              <w:t>Прочитать сборочный чертеж и сделать деталирование составных частей изделия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69FD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E96C" w14:textId="4634965C" w:rsidR="00DE5844" w:rsidRPr="00FE60C4" w:rsidRDefault="00704021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  <w:r>
              <w:t>15-17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00BE41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C4A4" w14:textId="7AA727E1" w:rsidR="00DE5844" w:rsidRPr="00FE60C4" w:rsidRDefault="0012376F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9952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41E582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0E9CD8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</w:tr>
      <w:tr w:rsidR="00DE5844" w:rsidRPr="00FE60C4" w14:paraId="00679F51" w14:textId="77777777" w:rsidTr="006D01F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050B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 w:rsidRPr="00FA430C">
              <w:t>СР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1D48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</w:pPr>
            <w:r w:rsidRPr="00FE60C4">
              <w:t>Закончить деталирование составных частей изделия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4C65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79AA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5D205D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4CB5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79B6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300E06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96E8A3" w14:textId="392DDFC8" w:rsidR="00DE5844" w:rsidRPr="00FE60C4" w:rsidRDefault="0012376F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jc w:val="center"/>
            </w:pPr>
            <w:r>
              <w:t>3</w:t>
            </w:r>
          </w:p>
        </w:tc>
      </w:tr>
      <w:tr w:rsidR="00DE5844" w:rsidRPr="00FE60C4" w14:paraId="2B49195A" w14:textId="77777777" w:rsidTr="006D01F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B54C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</w:rPr>
            </w:pPr>
            <w:r w:rsidRPr="00FA430C">
              <w:rPr>
                <w:b/>
              </w:rPr>
              <w:t>ПА</w:t>
            </w:r>
            <w:r w:rsidRPr="00FA430C">
              <w:rPr>
                <w:rStyle w:val="af7"/>
                <w:b/>
              </w:rPr>
              <w:footnoteReference w:id="12"/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2F75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</w:rPr>
            </w:pPr>
            <w:r w:rsidRPr="00FE60C4">
              <w:rPr>
                <w:b/>
              </w:rPr>
              <w:t xml:space="preserve">Промежуточная аттестация в форме </w:t>
            </w:r>
            <w:sdt>
              <w:sdtPr>
                <w:alias w:val="аттестация"/>
                <w:tag w:val="аттестация"/>
                <w:id w:val="-1415711232"/>
                <w:placeholder>
                  <w:docPart w:val="234612443E094EF69F719C36D26C6D3A"/>
                </w:placeholder>
                <w:dropDownList>
                  <w:listItem w:value="Выберите элемент."/>
                  <w:listItem w:displayText="зачета" w:value="зачета"/>
                  <w:listItem w:displayText="дифференцированного зачета" w:value="дифференцированного зачета"/>
                  <w:listItem w:displayText="экзамена" w:value="экзамена"/>
                </w:dropDownList>
              </w:sdtPr>
              <w:sdtEndPr/>
              <w:sdtContent>
                <w:r>
                  <w:t>дифференцированного зачета</w:t>
                </w:r>
              </w:sdtContent>
            </w:sdt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3EF3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A088" w14:textId="16B4FC07" w:rsidR="00DE5844" w:rsidRPr="00FE60C4" w:rsidRDefault="0012376F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E665DA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DE0F4C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FDABCE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4C577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858F3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</w:tr>
      <w:tr w:rsidR="00DE5844" w:rsidRPr="00FE60C4" w14:paraId="2A0ED463" w14:textId="77777777" w:rsidTr="006D01F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5894" w14:textId="77777777" w:rsidR="00DE5844" w:rsidRPr="00FA430C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8F928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</w:rPr>
            </w:pPr>
            <w:r w:rsidRPr="00FE60C4">
              <w:rPr>
                <w:b/>
              </w:rPr>
              <w:t>Общий 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7A1A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19FA" w14:textId="41CC1EFC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6030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BFF81" w14:textId="39ED2A7D" w:rsidR="00DE5844" w:rsidRPr="00FE60C4" w:rsidRDefault="0012376F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F19F" w14:textId="77777777" w:rsidR="00DE5844" w:rsidRPr="00FE60C4" w:rsidRDefault="00DE5844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3410B" w14:textId="3ACF1A50" w:rsidR="00DE5844" w:rsidRPr="00FE60C4" w:rsidRDefault="00704021" w:rsidP="006D01F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2C7F" w14:textId="51FD4718" w:rsidR="00DE5844" w:rsidRPr="00FE60C4" w:rsidRDefault="0012376F" w:rsidP="0012376F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</w:tbl>
    <w:p w14:paraId="08EBF5FC" w14:textId="77777777" w:rsidR="003C399A" w:rsidRDefault="003C399A" w:rsidP="00D672F4">
      <w:pPr>
        <w:pStyle w:val="ac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C399A" w:rsidSect="00D7098C">
          <w:footerReference w:type="default" r:id="rId13"/>
          <w:footerReference w:type="first" r:id="rId14"/>
          <w:type w:val="continuous"/>
          <w:pgSz w:w="16838" w:h="11906" w:orient="landscape"/>
          <w:pgMar w:top="848" w:right="1387" w:bottom="851" w:left="1134" w:header="709" w:footer="709" w:gutter="0"/>
          <w:cols w:space="708"/>
          <w:docGrid w:linePitch="360"/>
        </w:sectPr>
      </w:pPr>
    </w:p>
    <w:p w14:paraId="370BB561" w14:textId="77777777" w:rsidR="001239BF" w:rsidRDefault="001239BF" w:rsidP="00ED1B5C">
      <w:pPr>
        <w:pStyle w:val="1"/>
      </w:pPr>
      <w:bookmarkStart w:id="6" w:name="_Toc490825773"/>
      <w:bookmarkStart w:id="7" w:name="_Toc512500632"/>
      <w:r>
        <w:lastRenderedPageBreak/>
        <w:t>УСЛОВИЯ</w:t>
      </w:r>
      <w:r w:rsidR="006C6363">
        <w:t xml:space="preserve"> </w:t>
      </w:r>
      <w:r>
        <w:t>РЕАЛИЗАЦИИ</w:t>
      </w:r>
      <w:r w:rsidR="006C6363">
        <w:t xml:space="preserve"> </w:t>
      </w:r>
      <w:r>
        <w:t>ПРОГРАММЫ</w:t>
      </w:r>
      <w:r w:rsidR="006C6363">
        <w:t xml:space="preserve"> </w:t>
      </w:r>
      <w:r w:rsidR="00830720">
        <w:t xml:space="preserve">УЧЕБНОЙ </w:t>
      </w:r>
      <w:r>
        <w:t>ДИСЦИПЛИНЫ</w:t>
      </w:r>
      <w:bookmarkEnd w:id="6"/>
      <w:bookmarkEnd w:id="7"/>
    </w:p>
    <w:p w14:paraId="573A2AAB" w14:textId="77777777" w:rsidR="001239BF" w:rsidRDefault="001239BF" w:rsidP="00D672F4">
      <w:pPr>
        <w:pStyle w:val="13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E27118">
        <w:rPr>
          <w:b/>
          <w:bCs/>
        </w:rPr>
        <w:t>Требования</w:t>
      </w:r>
      <w:r w:rsidR="006C6363">
        <w:rPr>
          <w:b/>
          <w:bCs/>
        </w:rPr>
        <w:t xml:space="preserve"> </w:t>
      </w:r>
      <w:r w:rsidRPr="00E27118">
        <w:rPr>
          <w:b/>
          <w:bCs/>
        </w:rPr>
        <w:t>к</w:t>
      </w:r>
      <w:r w:rsidR="006C6363">
        <w:rPr>
          <w:b/>
          <w:bCs/>
        </w:rPr>
        <w:t xml:space="preserve"> </w:t>
      </w:r>
      <w:r w:rsidRPr="00E27118">
        <w:rPr>
          <w:b/>
          <w:bCs/>
        </w:rPr>
        <w:t>минимальному</w:t>
      </w:r>
      <w:r w:rsidR="006C6363">
        <w:rPr>
          <w:b/>
          <w:bCs/>
        </w:rPr>
        <w:t xml:space="preserve"> </w:t>
      </w:r>
      <w:r w:rsidRPr="00E27118">
        <w:rPr>
          <w:b/>
          <w:bCs/>
        </w:rPr>
        <w:t>материально-техническому</w:t>
      </w:r>
      <w:r w:rsidR="006C6363">
        <w:rPr>
          <w:b/>
          <w:bCs/>
        </w:rPr>
        <w:t xml:space="preserve"> </w:t>
      </w:r>
      <w:r w:rsidRPr="00E27118">
        <w:rPr>
          <w:b/>
          <w:bCs/>
        </w:rPr>
        <w:t>обеспечению</w:t>
      </w:r>
    </w:p>
    <w:p w14:paraId="64C6CE4C" w14:textId="77777777" w:rsidR="00F27A5E" w:rsidRPr="00FD5E98" w:rsidRDefault="00F27A5E" w:rsidP="00F27A5E">
      <w:pPr>
        <w:pStyle w:val="1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  <w:rPr>
          <w:kern w:val="0"/>
        </w:rPr>
      </w:pPr>
      <w:r w:rsidRPr="00FD5E98">
        <w:rPr>
          <w:kern w:val="0"/>
        </w:rPr>
        <w:t xml:space="preserve">Кабинет: </w:t>
      </w:r>
      <w:sdt>
        <w:sdtPr>
          <w:rPr>
            <w:kern w:val="0"/>
          </w:rPr>
          <w:id w:val="22168569"/>
          <w:placeholder>
            <w:docPart w:val="44D4F49A97CE4F99BE86CB117D78EBFA"/>
          </w:placeholder>
          <w:text/>
        </w:sdtPr>
        <w:sdtEndPr/>
        <w:sdtContent>
          <w:r>
            <w:rPr>
              <w:kern w:val="0"/>
            </w:rPr>
            <w:t>Инженерной графики</w:t>
          </w:r>
        </w:sdtContent>
      </w:sdt>
    </w:p>
    <w:p w14:paraId="39E5364A" w14:textId="050613AB" w:rsidR="00F27A5E" w:rsidRPr="00FD5E98" w:rsidRDefault="00F27A5E" w:rsidP="00F27A5E">
      <w:pPr>
        <w:pStyle w:val="1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rPr>
          <w:kern w:val="0"/>
        </w:rPr>
      </w:pPr>
      <w:r w:rsidRPr="00FD5E98">
        <w:rPr>
          <w:kern w:val="0"/>
        </w:rPr>
        <w:t xml:space="preserve">Оборудование: </w:t>
      </w:r>
      <w:sdt>
        <w:sdtPr>
          <w:rPr>
            <w:kern w:val="0"/>
          </w:rPr>
          <w:alias w:val="из примерной программы"/>
          <w:tag w:val="мат-тех.обеспечение"/>
          <w:id w:val="-619225233"/>
          <w:placeholder>
            <w:docPart w:val="FF88E59938FE493B999F2A2AF0E4E194"/>
          </w:placeholder>
          <w:text w:multiLine="1"/>
        </w:sdtPr>
        <w:sdtEndPr/>
        <w:sdtContent>
          <w:r>
            <w:rPr>
              <w:kern w:val="0"/>
            </w:rPr>
            <w:br/>
            <w:t>- рабочие места по количеству обучающихся;</w:t>
          </w:r>
          <w:r>
            <w:rPr>
              <w:kern w:val="0"/>
            </w:rPr>
            <w:br/>
            <w:t>- рабочее место преподавателя;</w:t>
          </w:r>
          <w:r>
            <w:rPr>
              <w:kern w:val="0"/>
            </w:rPr>
            <w:br/>
            <w:t>- персональный компьютер на рабочем месте преподавателя с прикладным и системным ПО;</w:t>
          </w:r>
          <w:r>
            <w:rPr>
              <w:kern w:val="0"/>
            </w:rPr>
            <w:br/>
            <w:t>- периферийное оборудование на рабочем месте преподавателя: принтер, сканер;</w:t>
          </w:r>
          <w:r>
            <w:rPr>
              <w:kern w:val="0"/>
            </w:rPr>
            <w:br/>
            <w:t>- интерактивная доска;</w:t>
          </w:r>
          <w:r>
            <w:rPr>
              <w:kern w:val="0"/>
            </w:rPr>
            <w:br/>
            <w:t>- проектор;</w:t>
          </w:r>
          <w:r>
            <w:rPr>
              <w:kern w:val="0"/>
            </w:rPr>
            <w:br/>
            <w:t>- комплект учебно-наглядных пособий;</w:t>
          </w:r>
          <w:r>
            <w:rPr>
              <w:kern w:val="0"/>
            </w:rPr>
            <w:br/>
            <w:t>- дидактический наглядный материал;</w:t>
          </w:r>
        </w:sdtContent>
      </w:sdt>
    </w:p>
    <w:p w14:paraId="5CE995E2" w14:textId="77777777" w:rsidR="001239BF" w:rsidRPr="00ED1B5C" w:rsidRDefault="001239BF" w:rsidP="00197DF8">
      <w:pPr>
        <w:pStyle w:val="13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ED1B5C">
        <w:rPr>
          <w:b/>
          <w:bCs/>
        </w:rPr>
        <w:t>Информационное</w:t>
      </w:r>
      <w:r w:rsidR="006C6363">
        <w:rPr>
          <w:b/>
          <w:bCs/>
        </w:rPr>
        <w:t xml:space="preserve"> </w:t>
      </w:r>
      <w:r w:rsidRPr="00232293">
        <w:rPr>
          <w:b/>
          <w:bCs/>
        </w:rPr>
        <w:t>обеспечение</w:t>
      </w:r>
      <w:r w:rsidR="006C6363" w:rsidRPr="00232293">
        <w:rPr>
          <w:b/>
          <w:bCs/>
        </w:rPr>
        <w:t xml:space="preserve"> </w:t>
      </w:r>
      <w:r w:rsidR="00567C09">
        <w:rPr>
          <w:b/>
          <w:bCs/>
        </w:rPr>
        <w:t>реализации программы</w:t>
      </w:r>
    </w:p>
    <w:p w14:paraId="0827E7DB" w14:textId="77777777" w:rsidR="006D24BF" w:rsidRDefault="00567C09" w:rsidP="00ED1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>
        <w:rPr>
          <w:bCs/>
        </w:rPr>
        <w:tab/>
      </w:r>
      <w:r w:rsidRPr="00567C09">
        <w:rPr>
          <w:bCs/>
        </w:rPr>
        <w:t>Для реализации программы</w:t>
      </w:r>
      <w:r>
        <w:rPr>
          <w:bCs/>
        </w:rPr>
        <w:t xml:space="preserve"> используются следующие печатные и электронные ресурсы. </w:t>
      </w:r>
    </w:p>
    <w:p w14:paraId="7DF66D7C" w14:textId="77777777" w:rsidR="001239BF" w:rsidRPr="00E92041" w:rsidRDefault="00567C09" w:rsidP="00ED1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3.2.1. </w:t>
      </w:r>
      <w:r w:rsidRPr="00E92041">
        <w:rPr>
          <w:b/>
          <w:bCs/>
        </w:rPr>
        <w:t>Печатные издания</w:t>
      </w:r>
    </w:p>
    <w:sdt>
      <w:sdtPr>
        <w:alias w:val="основная литература"/>
        <w:tag w:val="основная литература"/>
        <w:id w:val="-28803325"/>
        <w:placeholder>
          <w:docPart w:val="00CBFDB1C5314CE18D97D129B6D43FDC"/>
        </w:placeholder>
      </w:sdtPr>
      <w:sdtEndPr/>
      <w:sdtContent>
        <w:p w14:paraId="045B81B7" w14:textId="77777777" w:rsidR="00F27A5E" w:rsidRPr="00FD5E98" w:rsidRDefault="00F27A5E" w:rsidP="00F27A5E">
          <w:pPr>
            <w:pStyle w:val="ac"/>
            <w:numPr>
              <w:ilvl w:val="0"/>
              <w:numId w:val="18"/>
            </w:num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line="276" w:lineRule="auto"/>
            <w:jc w:val="both"/>
          </w:pPr>
          <w:r w:rsidRPr="00FD5E98">
            <w:t>Боголюбов С.К., Инженерная графика: учебник для средних специальных учебных заведений - М.: Альянс, 2016 г.</w:t>
          </w:r>
        </w:p>
        <w:p w14:paraId="458BEE45" w14:textId="77777777" w:rsidR="00F27A5E" w:rsidRPr="00FD5E98" w:rsidRDefault="00F27A5E" w:rsidP="00F27A5E">
          <w:pPr>
            <w:pStyle w:val="ac"/>
            <w:numPr>
              <w:ilvl w:val="0"/>
              <w:numId w:val="18"/>
            </w:num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line="276" w:lineRule="auto"/>
            <w:jc w:val="both"/>
          </w:pPr>
          <w:r w:rsidRPr="00FD5E98">
            <w:t>Боголюбов С.К., Индивидуальные задания по курсу черчения: учебное пособие для средних специальных учебных заведений, 2-е издание - М.: Альянс, 2016 г.</w:t>
          </w:r>
        </w:p>
        <w:p w14:paraId="2440AE07" w14:textId="77777777" w:rsidR="00F27A5E" w:rsidRPr="00FD5E98" w:rsidRDefault="00F27A5E" w:rsidP="00F27A5E">
          <w:pPr>
            <w:pStyle w:val="ac"/>
            <w:numPr>
              <w:ilvl w:val="0"/>
              <w:numId w:val="18"/>
            </w:num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line="276" w:lineRule="auto"/>
            <w:jc w:val="both"/>
          </w:pPr>
          <w:r w:rsidRPr="00FD5E98">
            <w:t>Павлова А.А., Корзинова Е.И., Мартыненко Н.А. Техническое черчение: учебник для студентов учреждений СПО – М.: Академия, 2018 г.</w:t>
          </w:r>
        </w:p>
        <w:p w14:paraId="6060F7AA" w14:textId="77777777" w:rsidR="00F27A5E" w:rsidRPr="00FD5E98" w:rsidRDefault="00F27A5E" w:rsidP="00F27A5E">
          <w:pPr>
            <w:pStyle w:val="ac"/>
            <w:numPr>
              <w:ilvl w:val="0"/>
              <w:numId w:val="18"/>
            </w:num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line="276" w:lineRule="auto"/>
            <w:jc w:val="both"/>
          </w:pPr>
          <w:r w:rsidRPr="00FD5E98">
            <w:t xml:space="preserve">Муравьев С.Н., Пуйческу Ф.И., Чванова Н.А., Инженерная графика: учебник для студентов учреждений СПО, 2-е издание – М.: Академия, 2018 г. </w:t>
          </w:r>
        </w:p>
        <w:p w14:paraId="030A2CA6" w14:textId="77777777" w:rsidR="00F27A5E" w:rsidRPr="00FD5E98" w:rsidRDefault="00F27A5E" w:rsidP="00F27A5E">
          <w:pPr>
            <w:pStyle w:val="ac"/>
            <w:numPr>
              <w:ilvl w:val="0"/>
              <w:numId w:val="18"/>
            </w:num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line="276" w:lineRule="auto"/>
            <w:jc w:val="both"/>
          </w:pPr>
          <w:r w:rsidRPr="00FD5E98">
            <w:t>Бродский А.М., Фазлулин Э.М., Халдинов В.А., Практикум по инженерной графике: учебное пособие для студентов учреждений СПО, 10-е издание – М.: Академия, 2014 г.</w:t>
          </w:r>
        </w:p>
        <w:p w14:paraId="385F8165" w14:textId="77777777" w:rsidR="00F27A5E" w:rsidRPr="00FD5E98" w:rsidRDefault="00F27A5E" w:rsidP="00F27A5E">
          <w:pPr>
            <w:pStyle w:val="ac"/>
            <w:numPr>
              <w:ilvl w:val="0"/>
              <w:numId w:val="18"/>
            </w:num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line="276" w:lineRule="auto"/>
            <w:jc w:val="both"/>
          </w:pPr>
          <w:r w:rsidRPr="00FD5E98">
            <w:t xml:space="preserve">Аверин В.Н., Компьютерная инженерная графика: учебное пособие для студентов учреждений СПО, 7-е издание – М.: Академия, 2017 г. </w:t>
          </w:r>
        </w:p>
        <w:p w14:paraId="4B6618A8" w14:textId="6183A382" w:rsidR="001D59F2" w:rsidRPr="00F27A5E" w:rsidRDefault="00F27A5E" w:rsidP="00F27A5E">
          <w:pPr>
            <w:pStyle w:val="ac"/>
            <w:numPr>
              <w:ilvl w:val="0"/>
              <w:numId w:val="18"/>
            </w:numPr>
            <w:spacing w:line="276" w:lineRule="auto"/>
            <w:jc w:val="both"/>
            <w:rPr>
              <w:bCs/>
            </w:rPr>
          </w:pPr>
          <w:r w:rsidRPr="00F27A5E">
            <w:rPr>
              <w:bCs/>
            </w:rPr>
            <w:t>Государственные стандарты РФ</w:t>
          </w:r>
        </w:p>
      </w:sdtContent>
    </w:sdt>
    <w:p w14:paraId="26CCCCF5" w14:textId="77777777" w:rsidR="001239BF" w:rsidRDefault="00567C09" w:rsidP="00484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3.2.2. Электронные </w:t>
      </w:r>
      <w:r w:rsidR="001239BF" w:rsidRPr="00CB46FE">
        <w:rPr>
          <w:b/>
          <w:bCs/>
        </w:rPr>
        <w:t>источники</w:t>
      </w:r>
      <w:r>
        <w:rPr>
          <w:b/>
          <w:bCs/>
        </w:rPr>
        <w:t xml:space="preserve"> (электронные ресурсы)</w:t>
      </w:r>
    </w:p>
    <w:sdt>
      <w:sdtPr>
        <w:rPr>
          <w:b/>
        </w:rPr>
        <w:id w:val="-405686864"/>
        <w:placeholder>
          <w:docPart w:val="00CBFDB1C5314CE18D97D129B6D43FDC"/>
        </w:placeholder>
      </w:sdtPr>
      <w:sdtEndPr>
        <w:rPr>
          <w:b w:val="0"/>
        </w:rPr>
      </w:sdtEndPr>
      <w:sdtContent>
        <w:sdt>
          <w:sdtPr>
            <w:rPr>
              <w:b/>
            </w:rPr>
            <w:id w:val="-991252583"/>
            <w:placeholder>
              <w:docPart w:val="30797FDD6DCA472281D85050A06D09DB"/>
            </w:placeholder>
          </w:sdtPr>
          <w:sdtEndPr>
            <w:rPr>
              <w:b w:val="0"/>
            </w:rPr>
          </w:sdtEndPr>
          <w:sdtContent>
            <w:p w14:paraId="745C8341" w14:textId="77777777" w:rsidR="00F27A5E" w:rsidRPr="00FD5E98" w:rsidRDefault="00F27A5E" w:rsidP="00F27A5E">
              <w:pPr>
                <w:pStyle w:val="ac"/>
                <w:numPr>
                  <w:ilvl w:val="0"/>
                  <w:numId w:val="4"/>
                </w:numPr>
                <w:spacing w:line="276" w:lineRule="auto"/>
                <w:jc w:val="both"/>
              </w:pPr>
              <w:r w:rsidRPr="00FD5E98">
                <w:t xml:space="preserve">Электронно-библиотечная система IPRbooks [Электронный ресурс]. - Режим доступа www.iprbookshop.ru, свободный. </w:t>
              </w:r>
            </w:p>
            <w:p w14:paraId="1C24574A" w14:textId="77777777" w:rsidR="00F27A5E" w:rsidRPr="00FD5E98" w:rsidRDefault="00F27A5E" w:rsidP="00F27A5E">
              <w:pPr>
                <w:pStyle w:val="ac"/>
                <w:numPr>
                  <w:ilvl w:val="0"/>
                  <w:numId w:val="4"/>
                </w:numPr>
                <w:spacing w:line="276" w:lineRule="auto"/>
                <w:jc w:val="both"/>
              </w:pPr>
              <w:r w:rsidRPr="00FD5E98">
                <w:rPr>
                  <w:bCs/>
                </w:rPr>
                <w:t xml:space="preserve">Электронный учебник [Электронный ресурс]. – Режим доступа: http://grafika.stu.ru/wolchin/umm/index.htm, свободный. </w:t>
              </w:r>
            </w:p>
            <w:p w14:paraId="39358355" w14:textId="77777777" w:rsidR="00F27A5E" w:rsidRPr="00FD5E98" w:rsidRDefault="00F27A5E" w:rsidP="00F27A5E">
              <w:pPr>
                <w:pStyle w:val="ac"/>
                <w:numPr>
                  <w:ilvl w:val="0"/>
                  <w:numId w:val="4"/>
                </w:numPr>
                <w:spacing w:line="276" w:lineRule="auto"/>
                <w:jc w:val="both"/>
              </w:pPr>
              <w:r w:rsidRPr="00FD5E98">
                <w:rPr>
                  <w:bCs/>
                </w:rPr>
                <w:t xml:space="preserve">Техническая литература [Электронный ресурс]. – Режим доступа: http://www.edu.ru/modules.php?op=modload&amp;name=Web_Links&amp;file=index&amp;l_op=viewlink&amp;cid=2761&amp;min=40&amp;orderby=dateD&amp;show=10, свободный. </w:t>
              </w:r>
            </w:p>
            <w:p w14:paraId="3497D069" w14:textId="55F9BAE7" w:rsidR="001239BF" w:rsidRPr="006D2CA0" w:rsidRDefault="00F27A5E" w:rsidP="00F27A5E">
              <w:pPr>
                <w:pStyle w:val="ac"/>
                <w:numPr>
                  <w:ilvl w:val="0"/>
                  <w:numId w:val="4"/>
                </w:numPr>
                <w:spacing w:line="276" w:lineRule="auto"/>
                <w:jc w:val="both"/>
              </w:pPr>
              <w:r w:rsidRPr="00FD5E98">
                <w:rPr>
                  <w:bCs/>
                </w:rPr>
                <w:t>Техническая литература [Электронный ресурс]. – Режим доступа: http://www.lit-info.ru/shop/book/1-2/1073340/1077232/cherchenie-grafika.htm, свободный.</w:t>
              </w:r>
            </w:p>
          </w:sdtContent>
        </w:sdt>
      </w:sdtContent>
    </w:sdt>
    <w:p w14:paraId="3F231413" w14:textId="77777777" w:rsidR="001239BF" w:rsidRPr="00E27118" w:rsidRDefault="00567C09" w:rsidP="00B003D9">
      <w:pPr>
        <w:spacing w:line="276" w:lineRule="auto"/>
        <w:jc w:val="both"/>
        <w:rPr>
          <w:b/>
        </w:rPr>
      </w:pPr>
      <w:r>
        <w:rPr>
          <w:b/>
        </w:rPr>
        <w:t xml:space="preserve">3.2.3. Дополнительные источники </w:t>
      </w:r>
    </w:p>
    <w:sdt>
      <w:sdtPr>
        <w:alias w:val="основная литература"/>
        <w:tag w:val="основная литература"/>
        <w:id w:val="184185258"/>
        <w:placeholder>
          <w:docPart w:val="63BE725AAABA42ACBB3C93451AA82858"/>
        </w:placeholder>
      </w:sdtPr>
      <w:sdtEndPr/>
      <w:sdtContent>
        <w:p w14:paraId="1F4BE8EF" w14:textId="77777777" w:rsidR="00F27A5E" w:rsidRPr="00FD5E98" w:rsidRDefault="00F27A5E" w:rsidP="00F27A5E">
          <w:pPr>
            <w:pStyle w:val="ac"/>
            <w:numPr>
              <w:ilvl w:val="0"/>
              <w:numId w:val="19"/>
            </w:num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line="276" w:lineRule="auto"/>
            <w:jc w:val="both"/>
            <w:rPr>
              <w:bCs/>
            </w:rPr>
          </w:pPr>
          <w:r w:rsidRPr="00FD5E98">
            <w:rPr>
              <w:bCs/>
            </w:rPr>
            <w:t>Боголюбов С.К. Инженерная графика: учебник для средне специальных заведений/ С.К. Боголюбов. – 3-е изд. испр. и подп. – М.: Машиностроение, 2009 г.</w:t>
          </w:r>
        </w:p>
        <w:p w14:paraId="3E33DB49" w14:textId="77777777" w:rsidR="00F27A5E" w:rsidRPr="00FD5E98" w:rsidRDefault="00F27A5E" w:rsidP="00F27A5E">
          <w:pPr>
            <w:pStyle w:val="ac"/>
            <w:numPr>
              <w:ilvl w:val="0"/>
              <w:numId w:val="19"/>
            </w:num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line="276" w:lineRule="auto"/>
            <w:jc w:val="both"/>
            <w:rPr>
              <w:bCs/>
            </w:rPr>
          </w:pPr>
          <w:r w:rsidRPr="00FD5E98">
            <w:rPr>
              <w:bCs/>
            </w:rPr>
            <w:t>Сорокин Н.П. Инженерная графика: учебник – СПб.: Лань, 2001 г.</w:t>
          </w:r>
        </w:p>
        <w:p w14:paraId="66705DC7" w14:textId="77777777" w:rsidR="00F27A5E" w:rsidRPr="00FD5E98" w:rsidRDefault="00F27A5E" w:rsidP="00F27A5E">
          <w:pPr>
            <w:pStyle w:val="ac"/>
            <w:numPr>
              <w:ilvl w:val="0"/>
              <w:numId w:val="19"/>
            </w:num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line="276" w:lineRule="auto"/>
            <w:jc w:val="both"/>
            <w:rPr>
              <w:bCs/>
            </w:rPr>
          </w:pPr>
          <w:r w:rsidRPr="00FD5E98">
            <w:rPr>
              <w:bCs/>
            </w:rPr>
            <w:t xml:space="preserve">Миронова Р.С., Миронов Б.Г., Инженерная графика: учебник для СПО – М.: Академия, 2012 </w:t>
          </w:r>
        </w:p>
        <w:p w14:paraId="7FCA8876" w14:textId="77777777" w:rsidR="00F27A5E" w:rsidRPr="00FD5E98" w:rsidRDefault="00F27A5E" w:rsidP="00F27A5E">
          <w:pPr>
            <w:pStyle w:val="ac"/>
            <w:numPr>
              <w:ilvl w:val="0"/>
              <w:numId w:val="19"/>
            </w:num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line="276" w:lineRule="auto"/>
            <w:jc w:val="both"/>
            <w:rPr>
              <w:bCs/>
            </w:rPr>
          </w:pPr>
          <w:r w:rsidRPr="00FD5E98">
            <w:rPr>
              <w:bCs/>
            </w:rPr>
            <w:t>Бродский А.М., Черчение. Металлообработка: учебник для СПО - М.: Форум, 2011 г.</w:t>
          </w:r>
        </w:p>
      </w:sdtContent>
    </w:sdt>
    <w:p w14:paraId="17E209A9" w14:textId="77777777" w:rsidR="00F27A5E" w:rsidRPr="00FD5E98" w:rsidRDefault="00F27A5E" w:rsidP="00F27A5E">
      <w:pPr>
        <w:pStyle w:val="ac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285"/>
        <w:jc w:val="both"/>
        <w:rPr>
          <w:bCs/>
        </w:rPr>
      </w:pPr>
      <w:r w:rsidRPr="00FD5E98">
        <w:rPr>
          <w:bCs/>
        </w:rPr>
        <w:lastRenderedPageBreak/>
        <w:t xml:space="preserve">Вышнепольский И.С., Черчение для техникумов: учебник для СПО – М.: АСТ, 2010 г. </w:t>
      </w:r>
    </w:p>
    <w:p w14:paraId="5599565C" w14:textId="77777777" w:rsidR="00F27A5E" w:rsidRPr="00FD5E98" w:rsidRDefault="00F27A5E" w:rsidP="00F27A5E">
      <w:pPr>
        <w:pStyle w:val="ac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285"/>
        <w:jc w:val="both"/>
        <w:rPr>
          <w:bCs/>
        </w:rPr>
      </w:pPr>
      <w:r w:rsidRPr="00FD5E98">
        <w:rPr>
          <w:bCs/>
        </w:rPr>
        <w:t>Куприков М.Ю. Инженерная графика: учебник для СПО – М.: Дрофа, 2010 г.</w:t>
      </w:r>
    </w:p>
    <w:p w14:paraId="11FEF910" w14:textId="77777777" w:rsidR="00E92041" w:rsidRPr="00E92041" w:rsidRDefault="00E92041" w:rsidP="00E92041">
      <w:pPr>
        <w:jc w:val="both"/>
        <w:rPr>
          <w:bCs/>
        </w:rPr>
      </w:pPr>
    </w:p>
    <w:p w14:paraId="695F2447" w14:textId="51BED3ED" w:rsidR="00E92041" w:rsidRPr="00776F03" w:rsidRDefault="001239BF" w:rsidP="00E92041">
      <w:pPr>
        <w:pStyle w:val="1"/>
      </w:pPr>
      <w:bookmarkStart w:id="8" w:name="_Toc490825774"/>
      <w:bookmarkStart w:id="9" w:name="_Toc512500633"/>
      <w:r>
        <w:t>КОНТРОЛЬ</w:t>
      </w:r>
      <w:r w:rsidR="006C6363">
        <w:t xml:space="preserve"> </w:t>
      </w:r>
      <w:r>
        <w:t>И</w:t>
      </w:r>
      <w:r w:rsidR="006C6363">
        <w:t xml:space="preserve"> </w:t>
      </w:r>
      <w:r>
        <w:t>ОЦЕНКА</w:t>
      </w:r>
      <w:r w:rsidR="006C6363">
        <w:t xml:space="preserve"> </w:t>
      </w:r>
      <w:r>
        <w:t>РЕЗУЛЬТАТОВ</w:t>
      </w:r>
      <w:r w:rsidR="006C6363">
        <w:t xml:space="preserve"> </w:t>
      </w:r>
      <w:r>
        <w:t>ОСВОЕНИЯ</w:t>
      </w:r>
      <w:r w:rsidR="006C6363">
        <w:t xml:space="preserve"> </w:t>
      </w:r>
      <w:r w:rsidR="00830720">
        <w:t xml:space="preserve">УЧЕБНОЙ </w:t>
      </w:r>
      <w:r>
        <w:t>ДИСЦИПЛИНЫ</w:t>
      </w:r>
      <w:bookmarkEnd w:id="8"/>
      <w:bookmarkEnd w:id="9"/>
    </w:p>
    <w:p w14:paraId="01478A76" w14:textId="77777777" w:rsidR="00430EB6" w:rsidRDefault="00430EB6" w:rsidP="00943A33"/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332"/>
        <w:gridCol w:w="3332"/>
        <w:gridCol w:w="3333"/>
      </w:tblGrid>
      <w:tr w:rsidR="00776F03" w:rsidRPr="00FD5E98" w14:paraId="55BA020D" w14:textId="77777777" w:rsidTr="006D01F1">
        <w:trPr>
          <w:tblHeader/>
        </w:trPr>
        <w:tc>
          <w:tcPr>
            <w:tcW w:w="3332" w:type="dxa"/>
          </w:tcPr>
          <w:p w14:paraId="7A0A1A86" w14:textId="77777777" w:rsidR="00776F03" w:rsidRPr="00FD5E98" w:rsidRDefault="00776F03" w:rsidP="006D01F1">
            <w:pPr>
              <w:jc w:val="center"/>
              <w:rPr>
                <w:b/>
                <w:bCs/>
              </w:rPr>
            </w:pPr>
            <w:r w:rsidRPr="00FD5E98">
              <w:rPr>
                <w:b/>
                <w:bCs/>
              </w:rPr>
              <w:t>Результаты обучения</w:t>
            </w:r>
          </w:p>
          <w:p w14:paraId="70A8811C" w14:textId="77777777" w:rsidR="00776F03" w:rsidRPr="00FD5E98" w:rsidRDefault="00776F03" w:rsidP="006D01F1"/>
        </w:tc>
        <w:tc>
          <w:tcPr>
            <w:tcW w:w="3332" w:type="dxa"/>
          </w:tcPr>
          <w:p w14:paraId="0B6E07E3" w14:textId="77777777" w:rsidR="00776F03" w:rsidRPr="00FD5E98" w:rsidRDefault="00776F03" w:rsidP="006D01F1">
            <w:r w:rsidRPr="00FD5E98">
              <w:rPr>
                <w:b/>
                <w:bCs/>
              </w:rPr>
              <w:t>Критерии оценки</w:t>
            </w:r>
          </w:p>
        </w:tc>
        <w:tc>
          <w:tcPr>
            <w:tcW w:w="3333" w:type="dxa"/>
          </w:tcPr>
          <w:p w14:paraId="1731348F" w14:textId="77777777" w:rsidR="00776F03" w:rsidRPr="00FD5E98" w:rsidRDefault="00776F03" w:rsidP="006D01F1">
            <w:r w:rsidRPr="00FD5E98">
              <w:rPr>
                <w:b/>
                <w:bCs/>
              </w:rPr>
              <w:t>Методы оценки</w:t>
            </w:r>
          </w:p>
        </w:tc>
      </w:tr>
      <w:tr w:rsidR="00776F03" w:rsidRPr="00FD5E98" w14:paraId="79AB441F" w14:textId="77777777" w:rsidTr="006D01F1">
        <w:tc>
          <w:tcPr>
            <w:tcW w:w="3332" w:type="dxa"/>
          </w:tcPr>
          <w:p w14:paraId="5BED9E16" w14:textId="3AB781E7" w:rsidR="00776F03" w:rsidRPr="00FD5E98" w:rsidRDefault="00776F03" w:rsidP="006D01F1">
            <w:r>
              <w:rPr>
                <w:b/>
              </w:rPr>
              <w:t>Знать:</w:t>
            </w:r>
          </w:p>
        </w:tc>
        <w:tc>
          <w:tcPr>
            <w:tcW w:w="3332" w:type="dxa"/>
          </w:tcPr>
          <w:p w14:paraId="45D6AB60" w14:textId="57724A08" w:rsidR="00776F03" w:rsidRPr="00FD5E98" w:rsidRDefault="00776F03" w:rsidP="006D01F1"/>
        </w:tc>
        <w:tc>
          <w:tcPr>
            <w:tcW w:w="3333" w:type="dxa"/>
          </w:tcPr>
          <w:p w14:paraId="673BBC14" w14:textId="2CFF4121" w:rsidR="00776F03" w:rsidRPr="00FD5E98" w:rsidRDefault="00776F03" w:rsidP="006D01F1"/>
        </w:tc>
      </w:tr>
      <w:tr w:rsidR="00776F03" w:rsidRPr="00FD5E98" w14:paraId="724557D3" w14:textId="77777777" w:rsidTr="006D01F1">
        <w:tc>
          <w:tcPr>
            <w:tcW w:w="3332" w:type="dxa"/>
          </w:tcPr>
          <w:p w14:paraId="0B4223E4" w14:textId="77777777" w:rsidR="00776F03" w:rsidRDefault="00776F03" w:rsidP="00776F03">
            <w:pPr>
              <w:pStyle w:val="aff1"/>
            </w:pPr>
            <w:r>
              <w:t>основные правила разработки, оформления и чтения конструкторской и технологической документации;</w:t>
            </w:r>
          </w:p>
          <w:p w14:paraId="3A6158F1" w14:textId="7F44BE36" w:rsidR="00776F03" w:rsidRPr="00FD5E98" w:rsidRDefault="00776F03" w:rsidP="006D01F1"/>
        </w:tc>
        <w:tc>
          <w:tcPr>
            <w:tcW w:w="3332" w:type="dxa"/>
          </w:tcPr>
          <w:p w14:paraId="439DDCCF" w14:textId="77777777" w:rsidR="00776F03" w:rsidRPr="00FD5E98" w:rsidRDefault="00776F03" w:rsidP="006D01F1">
            <w:r w:rsidRPr="00FD5E98">
              <w:t>Воспроизводит порядок чтения конструкторской и технологической документации;</w:t>
            </w:r>
          </w:p>
          <w:p w14:paraId="1A2CC113" w14:textId="77777777" w:rsidR="00776F03" w:rsidRPr="00FD5E98" w:rsidRDefault="00776F03" w:rsidP="006D01F1">
            <w:r w:rsidRPr="00FD5E98">
              <w:t>Знает правила выполнения и оформления конструкторской и технологической документации.</w:t>
            </w:r>
          </w:p>
        </w:tc>
        <w:tc>
          <w:tcPr>
            <w:tcW w:w="3333" w:type="dxa"/>
          </w:tcPr>
          <w:p w14:paraId="41F7C181" w14:textId="77777777" w:rsidR="00776F03" w:rsidRPr="00FD5E98" w:rsidRDefault="00776F03" w:rsidP="006D01F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Cs/>
                <w:lang w:eastAsia="en-US"/>
              </w:rPr>
            </w:pPr>
            <w:r w:rsidRPr="00FD5E98">
              <w:rPr>
                <w:bCs/>
                <w:lang w:eastAsia="en-US"/>
              </w:rPr>
              <w:t>- оценка выполнения графических и практических работ;</w:t>
            </w:r>
          </w:p>
          <w:p w14:paraId="58C75644" w14:textId="77777777" w:rsidR="00776F03" w:rsidRPr="00FD5E98" w:rsidRDefault="00776F03" w:rsidP="006D01F1">
            <w:r w:rsidRPr="00FD5E98">
              <w:rPr>
                <w:bCs/>
                <w:lang w:eastAsia="en-US"/>
              </w:rPr>
              <w:t>- дифференцированный зачет</w:t>
            </w:r>
          </w:p>
        </w:tc>
      </w:tr>
      <w:tr w:rsidR="00776F03" w:rsidRPr="00FD5E98" w14:paraId="5A5BE2BF" w14:textId="77777777" w:rsidTr="006D01F1">
        <w:tc>
          <w:tcPr>
            <w:tcW w:w="3332" w:type="dxa"/>
          </w:tcPr>
          <w:p w14:paraId="78D2894A" w14:textId="77777777" w:rsidR="00776F03" w:rsidRDefault="00776F03" w:rsidP="00776F03">
            <w:pPr>
              <w:pStyle w:val="aff1"/>
            </w:pPr>
            <w:r>
              <w:t>общие сведения о сборочных чертежах;</w:t>
            </w:r>
          </w:p>
          <w:p w14:paraId="694733C9" w14:textId="7F624A8A" w:rsidR="00776F03" w:rsidRPr="00FD5E98" w:rsidRDefault="00776F03" w:rsidP="006D01F1"/>
        </w:tc>
        <w:tc>
          <w:tcPr>
            <w:tcW w:w="3332" w:type="dxa"/>
          </w:tcPr>
          <w:p w14:paraId="3A05D221" w14:textId="77777777" w:rsidR="00156D9A" w:rsidRPr="00156D9A" w:rsidRDefault="00156D9A" w:rsidP="006D01F1">
            <w:r w:rsidRPr="00156D9A">
              <w:t>Перечисляет правила чтения сборочных чертежей.</w:t>
            </w:r>
          </w:p>
          <w:p w14:paraId="14D1BA8C" w14:textId="77777777" w:rsidR="00156D9A" w:rsidRPr="00156D9A" w:rsidRDefault="00156D9A" w:rsidP="006D01F1">
            <w:r w:rsidRPr="00156D9A">
              <w:t>Знает условности и упрощения на сборочных чертежах. Знает назначение спецификации.</w:t>
            </w:r>
          </w:p>
          <w:p w14:paraId="6B9A82DA" w14:textId="025F15BE" w:rsidR="00776F03" w:rsidRPr="00FD5E98" w:rsidRDefault="00156D9A" w:rsidP="006D01F1">
            <w:r>
              <w:rPr>
                <w:color w:val="C00000"/>
              </w:rPr>
              <w:t xml:space="preserve"> </w:t>
            </w:r>
          </w:p>
        </w:tc>
        <w:tc>
          <w:tcPr>
            <w:tcW w:w="3333" w:type="dxa"/>
          </w:tcPr>
          <w:p w14:paraId="219AE76C" w14:textId="77777777" w:rsidR="00776F03" w:rsidRPr="00FD5E98" w:rsidRDefault="00776F03" w:rsidP="006D01F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Cs/>
                <w:lang w:eastAsia="en-US"/>
              </w:rPr>
            </w:pPr>
            <w:r w:rsidRPr="00FD5E98">
              <w:rPr>
                <w:bCs/>
                <w:lang w:eastAsia="en-US"/>
              </w:rPr>
              <w:t>- оценка выполнения графических и практических работ;</w:t>
            </w:r>
          </w:p>
          <w:p w14:paraId="4EACE862" w14:textId="77777777" w:rsidR="00776F03" w:rsidRPr="00FD5E98" w:rsidRDefault="00776F03" w:rsidP="006D01F1">
            <w:r w:rsidRPr="00FD5E98">
              <w:rPr>
                <w:bCs/>
                <w:lang w:eastAsia="en-US"/>
              </w:rPr>
              <w:t>- дифференцированный зачет</w:t>
            </w:r>
          </w:p>
        </w:tc>
      </w:tr>
      <w:tr w:rsidR="00776F03" w:rsidRPr="00FD5E98" w14:paraId="52403601" w14:textId="77777777" w:rsidTr="006D01F1">
        <w:tc>
          <w:tcPr>
            <w:tcW w:w="3332" w:type="dxa"/>
          </w:tcPr>
          <w:p w14:paraId="6A3313FB" w14:textId="4CEE39E5" w:rsidR="00776F03" w:rsidRDefault="00776F03" w:rsidP="00776F03">
            <w:pPr>
              <w:pStyle w:val="aff1"/>
            </w:pPr>
            <w:r>
              <w:t>основные приемы техники черчения, правила выполнения чертежей;</w:t>
            </w:r>
          </w:p>
          <w:p w14:paraId="1216AFDA" w14:textId="08095CA0" w:rsidR="00776F03" w:rsidRPr="00FD5E98" w:rsidRDefault="00776F03" w:rsidP="006D01F1"/>
        </w:tc>
        <w:tc>
          <w:tcPr>
            <w:tcW w:w="3332" w:type="dxa"/>
          </w:tcPr>
          <w:p w14:paraId="0B64F858" w14:textId="77777777" w:rsidR="00776F03" w:rsidRPr="00FD5E98" w:rsidRDefault="00776F03" w:rsidP="006D01F1">
            <w:r w:rsidRPr="00FD5E98">
              <w:t>Перечисляет правила вычерчивания технических деталей и геометрические построения</w:t>
            </w:r>
          </w:p>
        </w:tc>
        <w:tc>
          <w:tcPr>
            <w:tcW w:w="3333" w:type="dxa"/>
          </w:tcPr>
          <w:p w14:paraId="3B97F9A6" w14:textId="77777777" w:rsidR="00776F03" w:rsidRPr="00FD5E98" w:rsidRDefault="00776F03" w:rsidP="006D01F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Cs/>
                <w:lang w:eastAsia="en-US"/>
              </w:rPr>
            </w:pPr>
            <w:r w:rsidRPr="00FD5E98">
              <w:rPr>
                <w:bCs/>
                <w:lang w:eastAsia="en-US"/>
              </w:rPr>
              <w:t>- оценка выполнения графических и практических работ;</w:t>
            </w:r>
          </w:p>
          <w:p w14:paraId="50511930" w14:textId="77777777" w:rsidR="00776F03" w:rsidRPr="00FD5E98" w:rsidRDefault="00776F03" w:rsidP="006D01F1">
            <w:r w:rsidRPr="00FD5E98">
              <w:rPr>
                <w:bCs/>
                <w:lang w:eastAsia="en-US"/>
              </w:rPr>
              <w:t>- дифференцированный зачет</w:t>
            </w:r>
          </w:p>
        </w:tc>
      </w:tr>
      <w:tr w:rsidR="00776F03" w:rsidRPr="00FD5E98" w14:paraId="1587C59B" w14:textId="77777777" w:rsidTr="006D01F1">
        <w:tc>
          <w:tcPr>
            <w:tcW w:w="3332" w:type="dxa"/>
          </w:tcPr>
          <w:p w14:paraId="2FBF8C67" w14:textId="77777777" w:rsidR="00776F03" w:rsidRDefault="00776F03" w:rsidP="00776F03">
            <w:pPr>
              <w:pStyle w:val="aff1"/>
            </w:pPr>
            <w:r>
              <w:t>основы машиностроительного черчения;</w:t>
            </w:r>
          </w:p>
          <w:p w14:paraId="0464AFF7" w14:textId="3F1F52FD" w:rsidR="00776F03" w:rsidRPr="00FD5E98" w:rsidRDefault="00776F03" w:rsidP="006D01F1"/>
        </w:tc>
        <w:tc>
          <w:tcPr>
            <w:tcW w:w="3332" w:type="dxa"/>
          </w:tcPr>
          <w:p w14:paraId="25BF43EA" w14:textId="77777777" w:rsidR="00776F03" w:rsidRPr="00FD5E98" w:rsidRDefault="00776F03" w:rsidP="006D01F1">
            <w:r w:rsidRPr="00FD5E98">
              <w:t>Владеет знаниями о способах графического представления технологического оборудования и выполнения технологических схем</w:t>
            </w:r>
          </w:p>
        </w:tc>
        <w:tc>
          <w:tcPr>
            <w:tcW w:w="3333" w:type="dxa"/>
          </w:tcPr>
          <w:p w14:paraId="359D2FCA" w14:textId="77777777" w:rsidR="00776F03" w:rsidRPr="00FD5E98" w:rsidRDefault="00776F03" w:rsidP="006D01F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Cs/>
                <w:lang w:eastAsia="en-US"/>
              </w:rPr>
            </w:pPr>
            <w:r w:rsidRPr="00FD5E98">
              <w:rPr>
                <w:bCs/>
                <w:lang w:eastAsia="en-US"/>
              </w:rPr>
              <w:t>- оценка выполнения графических и практических работ;</w:t>
            </w:r>
          </w:p>
          <w:p w14:paraId="6A3F32AB" w14:textId="77777777" w:rsidR="00776F03" w:rsidRPr="00FD5E98" w:rsidRDefault="00776F03" w:rsidP="006D01F1">
            <w:pPr>
              <w:rPr>
                <w:b/>
              </w:rPr>
            </w:pPr>
            <w:r w:rsidRPr="00FD5E98">
              <w:rPr>
                <w:bCs/>
                <w:lang w:eastAsia="en-US"/>
              </w:rPr>
              <w:t>- дифференцированный зачет</w:t>
            </w:r>
          </w:p>
        </w:tc>
      </w:tr>
      <w:tr w:rsidR="00776F03" w:rsidRPr="00FD5E98" w14:paraId="4AE9A09C" w14:textId="77777777" w:rsidTr="006D01F1">
        <w:tc>
          <w:tcPr>
            <w:tcW w:w="3332" w:type="dxa"/>
          </w:tcPr>
          <w:p w14:paraId="14B48BFA" w14:textId="058B5CB4" w:rsidR="00776F03" w:rsidRPr="00FD5E98" w:rsidRDefault="00776F03" w:rsidP="006D01F1">
            <w:r>
              <w:t>требования единой системы конструкторской документации (ЕСКД).</w:t>
            </w:r>
          </w:p>
        </w:tc>
        <w:tc>
          <w:tcPr>
            <w:tcW w:w="3332" w:type="dxa"/>
          </w:tcPr>
          <w:p w14:paraId="6D6A9FED" w14:textId="77777777" w:rsidR="00776F03" w:rsidRPr="00FD5E98" w:rsidRDefault="00776F03" w:rsidP="006D01F1">
            <w:r w:rsidRPr="00FD5E98">
              <w:t>Перечисляет требования стандартов Единой системы конструкторской документации (ЕСКД) и Единой системы технологической документации (ЕСТД) к оформлению и составлению чертежей и схем</w:t>
            </w:r>
          </w:p>
        </w:tc>
        <w:tc>
          <w:tcPr>
            <w:tcW w:w="3333" w:type="dxa"/>
          </w:tcPr>
          <w:p w14:paraId="2E864A73" w14:textId="77777777" w:rsidR="00776F03" w:rsidRPr="00FD5E98" w:rsidRDefault="00776F03" w:rsidP="006D01F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Cs/>
                <w:lang w:eastAsia="en-US"/>
              </w:rPr>
            </w:pPr>
            <w:r w:rsidRPr="00FD5E98">
              <w:rPr>
                <w:bCs/>
                <w:lang w:eastAsia="en-US"/>
              </w:rPr>
              <w:t>- оценка выполнения графических и практических работ;</w:t>
            </w:r>
          </w:p>
          <w:p w14:paraId="70E2E149" w14:textId="77777777" w:rsidR="00776F03" w:rsidRPr="00FD5E98" w:rsidRDefault="00776F03" w:rsidP="006D01F1">
            <w:r w:rsidRPr="00FD5E98">
              <w:rPr>
                <w:bCs/>
                <w:lang w:eastAsia="en-US"/>
              </w:rPr>
              <w:t>- дифференцированный зачет</w:t>
            </w:r>
          </w:p>
        </w:tc>
      </w:tr>
      <w:tr w:rsidR="00776F03" w:rsidRPr="00FD5E98" w14:paraId="743B67DB" w14:textId="77777777" w:rsidTr="006D01F1">
        <w:tc>
          <w:tcPr>
            <w:tcW w:w="3332" w:type="dxa"/>
          </w:tcPr>
          <w:p w14:paraId="7FC35A82" w14:textId="235AD79F" w:rsidR="00776F03" w:rsidRPr="00FD5E98" w:rsidRDefault="00776F03" w:rsidP="00884331">
            <w:r w:rsidRPr="00FD5E98">
              <w:rPr>
                <w:b/>
              </w:rPr>
              <w:t>Уме</w:t>
            </w:r>
            <w:r w:rsidR="00884331">
              <w:rPr>
                <w:b/>
              </w:rPr>
              <w:t>ть:</w:t>
            </w:r>
          </w:p>
        </w:tc>
        <w:tc>
          <w:tcPr>
            <w:tcW w:w="3332" w:type="dxa"/>
          </w:tcPr>
          <w:p w14:paraId="6A57546D" w14:textId="20D1800E" w:rsidR="00776F03" w:rsidRPr="00FD5E98" w:rsidRDefault="00776F03" w:rsidP="00884331">
            <w:pPr>
              <w:pStyle w:val="msonormalbullet2gif"/>
              <w:spacing w:before="0" w:beforeAutospacing="0" w:after="0" w:afterAutospacing="0"/>
              <w:contextualSpacing/>
            </w:pPr>
          </w:p>
        </w:tc>
        <w:tc>
          <w:tcPr>
            <w:tcW w:w="3333" w:type="dxa"/>
          </w:tcPr>
          <w:p w14:paraId="71CA2D5E" w14:textId="6F0EAB60" w:rsidR="00776F03" w:rsidRPr="00FD5E98" w:rsidRDefault="00776F03" w:rsidP="006D01F1"/>
        </w:tc>
      </w:tr>
      <w:tr w:rsidR="00776F03" w:rsidRPr="00FD5E98" w14:paraId="53505269" w14:textId="77777777" w:rsidTr="006D01F1">
        <w:tc>
          <w:tcPr>
            <w:tcW w:w="3332" w:type="dxa"/>
          </w:tcPr>
          <w:p w14:paraId="5E143769" w14:textId="0A6E5435" w:rsidR="00884331" w:rsidRDefault="00884331" w:rsidP="00884331">
            <w:pPr>
              <w:pStyle w:val="aff1"/>
            </w:pPr>
            <w:r>
              <w:t>читать чертежи изделий, механизмов и узлов используемого оборудования;</w:t>
            </w:r>
          </w:p>
          <w:p w14:paraId="260C2E60" w14:textId="77777777" w:rsidR="00776F03" w:rsidRPr="00FD5E98" w:rsidRDefault="00776F03" w:rsidP="006D01F1"/>
        </w:tc>
        <w:tc>
          <w:tcPr>
            <w:tcW w:w="3332" w:type="dxa"/>
          </w:tcPr>
          <w:p w14:paraId="3C5BEF6B" w14:textId="655D2586" w:rsidR="00776F03" w:rsidRPr="00FD5E98" w:rsidRDefault="00776F03" w:rsidP="006D01F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Cs/>
                <w:lang w:eastAsia="en-US"/>
              </w:rPr>
            </w:pPr>
            <w:r w:rsidRPr="00FD5E98">
              <w:rPr>
                <w:bCs/>
                <w:lang w:eastAsia="en-US"/>
              </w:rPr>
              <w:t xml:space="preserve">- Пишет закрытое письменное тестирование по темам разделов: 1 «Геометрическое черчение», 2 «Проекционное черчение» и </w:t>
            </w:r>
            <w:r w:rsidR="00884331">
              <w:rPr>
                <w:bCs/>
                <w:lang w:eastAsia="en-US"/>
              </w:rPr>
              <w:t>3</w:t>
            </w:r>
            <w:r w:rsidRPr="00FD5E98">
              <w:rPr>
                <w:bCs/>
                <w:lang w:eastAsia="en-US"/>
              </w:rPr>
              <w:t xml:space="preserve"> «</w:t>
            </w:r>
            <w:r w:rsidR="00884331">
              <w:rPr>
                <w:bCs/>
                <w:lang w:eastAsia="en-US"/>
              </w:rPr>
              <w:t>Машиностроительное</w:t>
            </w:r>
            <w:r w:rsidRPr="00FD5E98">
              <w:rPr>
                <w:bCs/>
                <w:lang w:eastAsia="en-US"/>
              </w:rPr>
              <w:t xml:space="preserve">»; </w:t>
            </w:r>
          </w:p>
          <w:p w14:paraId="42888C8A" w14:textId="37D48D4F" w:rsidR="00776F03" w:rsidRPr="0064374D" w:rsidRDefault="00776F03" w:rsidP="0064374D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Cs/>
                <w:lang w:eastAsia="en-US"/>
              </w:rPr>
            </w:pPr>
            <w:r w:rsidRPr="00FD5E98">
              <w:rPr>
                <w:bCs/>
                <w:lang w:eastAsia="en-US"/>
              </w:rPr>
              <w:t>- Работает на практическом занятии.</w:t>
            </w:r>
          </w:p>
        </w:tc>
        <w:tc>
          <w:tcPr>
            <w:tcW w:w="3333" w:type="dxa"/>
          </w:tcPr>
          <w:p w14:paraId="0B846553" w14:textId="77777777" w:rsidR="00776F03" w:rsidRPr="00FD5E98" w:rsidRDefault="00776F03" w:rsidP="006D01F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Cs/>
                <w:lang w:eastAsia="en-US"/>
              </w:rPr>
            </w:pPr>
            <w:r w:rsidRPr="00FD5E98">
              <w:rPr>
                <w:bCs/>
                <w:lang w:eastAsia="en-US"/>
              </w:rPr>
              <w:t>- оценка выполнения графических и практических работ;</w:t>
            </w:r>
          </w:p>
          <w:p w14:paraId="712FD6CC" w14:textId="77777777" w:rsidR="00776F03" w:rsidRPr="00FD5E98" w:rsidRDefault="00776F03" w:rsidP="006D01F1">
            <w:r w:rsidRPr="00FD5E98">
              <w:rPr>
                <w:bCs/>
                <w:lang w:eastAsia="en-US"/>
              </w:rPr>
              <w:t>- дифференцированный зачет.</w:t>
            </w:r>
          </w:p>
        </w:tc>
      </w:tr>
      <w:tr w:rsidR="00776F03" w:rsidRPr="00FD5E98" w14:paraId="28599600" w14:textId="77777777" w:rsidTr="006D01F1">
        <w:tc>
          <w:tcPr>
            <w:tcW w:w="3332" w:type="dxa"/>
          </w:tcPr>
          <w:p w14:paraId="4B765B30" w14:textId="4D9B680F" w:rsidR="00776F03" w:rsidRPr="00FD5E98" w:rsidRDefault="00884331" w:rsidP="006D01F1">
            <w:r w:rsidRPr="00884331">
              <w:lastRenderedPageBreak/>
              <w:t>использовать технологическую документацию;</w:t>
            </w:r>
          </w:p>
        </w:tc>
        <w:tc>
          <w:tcPr>
            <w:tcW w:w="3332" w:type="dxa"/>
          </w:tcPr>
          <w:p w14:paraId="298D8B72" w14:textId="77777777" w:rsidR="00B33D9F" w:rsidRPr="00FD5E98" w:rsidRDefault="00B33D9F" w:rsidP="00B33D9F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Cs/>
                <w:lang w:eastAsia="en-US"/>
              </w:rPr>
            </w:pPr>
            <w:r w:rsidRPr="00FD5E98">
              <w:rPr>
                <w:bCs/>
                <w:lang w:eastAsia="en-US"/>
              </w:rPr>
              <w:t>- Выполняет графические работы;</w:t>
            </w:r>
          </w:p>
          <w:p w14:paraId="51E137D1" w14:textId="362B596D" w:rsidR="00776F03" w:rsidRPr="00FD5E98" w:rsidRDefault="00B33D9F" w:rsidP="00B33D9F">
            <w:r w:rsidRPr="00FD5E98">
              <w:rPr>
                <w:bCs/>
                <w:lang w:eastAsia="en-US"/>
              </w:rPr>
              <w:t>- Работает на практическом занятии.</w:t>
            </w:r>
          </w:p>
        </w:tc>
        <w:tc>
          <w:tcPr>
            <w:tcW w:w="3333" w:type="dxa"/>
          </w:tcPr>
          <w:p w14:paraId="4827274A" w14:textId="77777777" w:rsidR="00776F03" w:rsidRPr="00FD5E98" w:rsidRDefault="00776F03" w:rsidP="006D01F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Cs/>
                <w:lang w:eastAsia="en-US"/>
              </w:rPr>
            </w:pPr>
            <w:r w:rsidRPr="00FD5E98">
              <w:rPr>
                <w:bCs/>
                <w:lang w:eastAsia="en-US"/>
              </w:rPr>
              <w:t>- оценка выполнения графических и практических работ;</w:t>
            </w:r>
          </w:p>
          <w:p w14:paraId="211B1DF9" w14:textId="77777777" w:rsidR="00776F03" w:rsidRPr="00FD5E98" w:rsidRDefault="00776F03" w:rsidP="006D01F1">
            <w:r w:rsidRPr="00FD5E98">
              <w:rPr>
                <w:bCs/>
                <w:lang w:eastAsia="en-US"/>
              </w:rPr>
              <w:t>- дифференцированный зачет.</w:t>
            </w:r>
          </w:p>
        </w:tc>
      </w:tr>
    </w:tbl>
    <w:p w14:paraId="3097786E" w14:textId="77777777" w:rsidR="006D24BF" w:rsidRDefault="006D24BF" w:rsidP="00551932"/>
    <w:p w14:paraId="3DF3EA34" w14:textId="77777777" w:rsidR="006D24BF" w:rsidRDefault="006D24BF" w:rsidP="00551932"/>
    <w:sectPr w:rsidR="006D24BF" w:rsidSect="00250463">
      <w:type w:val="continuous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O_Okhokhonina" w:date="2018-10-25T16:02:00Z" w:initials="O">
    <w:p w14:paraId="3A980D27" w14:textId="77777777" w:rsidR="00367C23" w:rsidRDefault="00367C23">
      <w:pPr>
        <w:pStyle w:val="af9"/>
      </w:pPr>
      <w:r>
        <w:rPr>
          <w:rStyle w:val="af8"/>
        </w:rPr>
        <w:annotationRef/>
      </w:r>
      <w:r w:rsidRPr="004D120B">
        <w:t>ЭТОТ АБЗАЦ ДЛЯ ДИСЦИПЛНИ ПРОФЕССИОНАЛЬНОГО ЦИКЛА. ЖЕЛТЫЙ СВЕРХУ АБЗАЦ УДАЛИТЬ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A980D2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F40BD6" w14:textId="77777777" w:rsidR="00367C23" w:rsidRDefault="00367C23" w:rsidP="00223CF8">
      <w:r>
        <w:separator/>
      </w:r>
    </w:p>
  </w:endnote>
  <w:endnote w:type="continuationSeparator" w:id="0">
    <w:p w14:paraId="3DB83243" w14:textId="77777777" w:rsidR="00367C23" w:rsidRDefault="00367C23" w:rsidP="00223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FCEC75" w14:textId="77777777" w:rsidR="00367C23" w:rsidRDefault="00367C23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D1491">
      <w:rPr>
        <w:noProof/>
      </w:rPr>
      <w:t>4</w:t>
    </w:r>
    <w:r>
      <w:fldChar w:fldCharType="end"/>
    </w:r>
  </w:p>
  <w:p w14:paraId="2308101C" w14:textId="77777777" w:rsidR="00367C23" w:rsidRDefault="00367C2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888584"/>
      <w:docPartObj>
        <w:docPartGallery w:val="Page Numbers (Bottom of Page)"/>
        <w:docPartUnique/>
      </w:docPartObj>
    </w:sdtPr>
    <w:sdtEndPr/>
    <w:sdtContent>
      <w:p w14:paraId="49CAA46F" w14:textId="77777777" w:rsidR="00367C23" w:rsidRDefault="00367C23">
        <w:pPr>
          <w:pStyle w:val="a5"/>
          <w:jc w:val="right"/>
        </w:pPr>
      </w:p>
      <w:tbl>
        <w:tblPr>
          <w:tblStyle w:val="a8"/>
          <w:tblW w:w="974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 w:firstRow="1" w:lastRow="0" w:firstColumn="1" w:lastColumn="0" w:noHBand="0" w:noVBand="1"/>
        </w:tblPr>
        <w:tblGrid>
          <w:gridCol w:w="4536"/>
          <w:gridCol w:w="459"/>
          <w:gridCol w:w="4752"/>
        </w:tblGrid>
        <w:tr w:rsidR="00367C23" w:rsidRPr="00B57FE9" w14:paraId="6F686C0C" w14:textId="77777777" w:rsidTr="00303E3F">
          <w:tc>
            <w:tcPr>
              <w:tcW w:w="4536" w:type="dxa"/>
            </w:tcPr>
            <w:p w14:paraId="7E13043F" w14:textId="71785AEE" w:rsidR="00367C23" w:rsidRPr="00B57FE9" w:rsidRDefault="00367C23" w:rsidP="00303E3F">
              <w:pPr>
                <w:jc w:val="both"/>
                <w:rPr>
                  <w:rFonts w:ascii="Arial" w:hAnsi="Arial" w:cs="Arial"/>
                  <w:sz w:val="16"/>
                  <w:szCs w:val="16"/>
                </w:rPr>
              </w:pPr>
              <w:r>
                <w:rPr>
                  <w:noProof/>
                </w:rPr>
                <mc:AlternateContent>
                  <mc:Choice Requires="wps">
                    <w:drawing>
                      <wp:anchor distT="0" distB="0" distL="114300" distR="114300" simplePos="0" relativeHeight="251661312" behindDoc="0" locked="0" layoutInCell="1" allowOverlap="1" wp14:anchorId="61C75B6E" wp14:editId="5D71CAA7">
                        <wp:simplePos x="0" y="0"/>
                        <wp:positionH relativeFrom="column">
                          <wp:posOffset>-160655</wp:posOffset>
                        </wp:positionH>
                        <wp:positionV relativeFrom="paragraph">
                          <wp:posOffset>-156845</wp:posOffset>
                        </wp:positionV>
                        <wp:extent cx="7315200" cy="9525"/>
                        <wp:effectExtent l="0" t="0" r="19050" b="28575"/>
                        <wp:wrapNone/>
                        <wp:docPr id="1" name="Прямая соединительная линия 22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>
                                <a:cxnSpLocks/>
                              </wps:cNvCnPr>
                              <wps:spPr>
                                <a:xfrm>
                                  <a:off x="0" y="0"/>
                                  <a:ext cx="7315200" cy="95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line w14:anchorId="023F3E84" id="Прямая соединительная линия 2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65pt,-12.35pt" to="563.35pt,-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" strokecolor="#4a7ebb">
                        <o:lock v:ext="edit" shapetype="f"/>
                      </v:line>
                    </w:pict>
                  </mc:Fallback>
                </mc:AlternateContent>
              </w:r>
              <w:r w:rsidRPr="00B57FE9">
                <w:rPr>
                  <w:rFonts w:ascii="Arial" w:hAnsi="Arial" w:cs="Arial"/>
                  <w:sz w:val="16"/>
                  <w:szCs w:val="16"/>
                </w:rPr>
                <w:t>АО «Первоуральский</w:t>
              </w:r>
              <w:r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  <w:r w:rsidRPr="00B57FE9">
                <w:rPr>
                  <w:rFonts w:ascii="Arial" w:hAnsi="Arial" w:cs="Arial"/>
                  <w:sz w:val="16"/>
                  <w:szCs w:val="16"/>
                </w:rPr>
                <w:t xml:space="preserve">новотрубный завод» | Торговая ул., 1, г.Первоуральск | Свердловская область, Россия | ОКПО 00186619, ОГРН 1026601503840 | ИНН/КПП 6625004271/997550001 | Тел.: +7 (3439) 27-24-79 | </w:t>
              </w:r>
              <w:hyperlink r:id="rId1" w:history="1">
                <w:r w:rsidRPr="00B57FE9">
                  <w:rPr>
                    <w:rStyle w:val="a7"/>
                    <w:rFonts w:ascii="Arial" w:hAnsi="Arial" w:cs="Arial"/>
                    <w:sz w:val="16"/>
                    <w:szCs w:val="16"/>
                  </w:rPr>
                  <w:t>www.bbmprof.ru</w:t>
                </w:r>
              </w:hyperlink>
            </w:p>
          </w:tc>
          <w:tc>
            <w:tcPr>
              <w:tcW w:w="459" w:type="dxa"/>
            </w:tcPr>
            <w:p w14:paraId="3A96E17E" w14:textId="77777777" w:rsidR="00367C23" w:rsidRPr="00B57FE9" w:rsidRDefault="00367C23" w:rsidP="00303E3F">
              <w:pPr>
                <w:jc w:val="both"/>
                <w:rPr>
                  <w:rFonts w:ascii="Arial" w:hAnsi="Arial" w:cs="Arial"/>
                  <w:sz w:val="16"/>
                  <w:szCs w:val="16"/>
                </w:rPr>
              </w:pPr>
            </w:p>
          </w:tc>
          <w:tc>
            <w:tcPr>
              <w:tcW w:w="4752" w:type="dxa"/>
            </w:tcPr>
            <w:p w14:paraId="49557B4F" w14:textId="77777777" w:rsidR="00367C23" w:rsidRPr="00B57FE9" w:rsidRDefault="00367C23" w:rsidP="00303E3F">
              <w:pPr>
                <w:ind w:left="-33"/>
                <w:jc w:val="both"/>
                <w:rPr>
                  <w:rFonts w:ascii="Arial" w:hAnsi="Arial" w:cs="Arial"/>
                  <w:sz w:val="16"/>
                  <w:szCs w:val="16"/>
                </w:rPr>
              </w:pPr>
              <w:r w:rsidRPr="00B57FE9">
                <w:rPr>
                  <w:rFonts w:ascii="Arial" w:hAnsi="Arial" w:cs="Arial"/>
                  <w:sz w:val="16"/>
                  <w:szCs w:val="16"/>
                </w:rPr>
                <w:t xml:space="preserve">ГАПОУ СО «Первоуральский металлургический колледж» | Пр.Космонавтов, 1, г.Первоуральск | 623119 Свердловская область, Россия 623101 | ОКПО 00189977 ОГРН 1026601503015 | ИНН/КПП 6625008050/662501001 | Тел.: +7 (3439) 63-83-88 | </w:t>
              </w:r>
              <w:hyperlink r:id="rId2" w:history="1">
                <w:r w:rsidRPr="00B57FE9">
                  <w:rPr>
                    <w:rStyle w:val="a7"/>
                    <w:rFonts w:ascii="Arial" w:hAnsi="Arial" w:cs="Arial"/>
                    <w:sz w:val="16"/>
                    <w:szCs w:val="16"/>
                  </w:rPr>
                  <w:t>www.pmk-online.ru</w:t>
                </w:r>
              </w:hyperlink>
            </w:p>
          </w:tc>
        </w:tr>
      </w:tbl>
      <w:p w14:paraId="14060D36" w14:textId="77777777" w:rsidR="00367C23" w:rsidRDefault="007D1491" w:rsidP="00303E3F">
        <w:pPr>
          <w:pStyle w:val="a5"/>
        </w:pPr>
      </w:p>
    </w:sdtContent>
  </w:sdt>
  <w:p w14:paraId="4735860A" w14:textId="77777777" w:rsidR="00367C23" w:rsidRDefault="00367C23" w:rsidP="005D39D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6DBCDF" w14:textId="77777777" w:rsidR="00367C23" w:rsidRDefault="00367C23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D1491">
      <w:rPr>
        <w:noProof/>
      </w:rPr>
      <w:t>12</w:t>
    </w:r>
    <w:r>
      <w:rPr>
        <w:noProof/>
      </w:rPr>
      <w:fldChar w:fldCharType="end"/>
    </w:r>
  </w:p>
  <w:p w14:paraId="5EF3B56A" w14:textId="77777777" w:rsidR="00367C23" w:rsidRDefault="00367C23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47" w:type="dxa"/>
      <w:tblLayout w:type="fixed"/>
      <w:tblLook w:val="00A0" w:firstRow="1" w:lastRow="0" w:firstColumn="1" w:lastColumn="0" w:noHBand="0" w:noVBand="0"/>
    </w:tblPr>
    <w:tblGrid>
      <w:gridCol w:w="4536"/>
      <w:gridCol w:w="459"/>
      <w:gridCol w:w="4752"/>
    </w:tblGrid>
    <w:tr w:rsidR="00367C23" w:rsidRPr="00B57FE9" w14:paraId="7AF58889" w14:textId="77777777" w:rsidTr="00BF30A4">
      <w:tc>
        <w:tcPr>
          <w:tcW w:w="4536" w:type="dxa"/>
        </w:tcPr>
        <w:p w14:paraId="3FE4F48D" w14:textId="083FAB87" w:rsidR="00367C23" w:rsidRPr="003A6158" w:rsidRDefault="00367C23" w:rsidP="00BF30A4">
          <w:pPr>
            <w:jc w:val="both"/>
            <w:rPr>
              <w:rFonts w:ascii="Arial" w:hAnsi="Arial" w:cs="Arial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380B63D4" wp14:editId="0308EB83">
                    <wp:simplePos x="0" y="0"/>
                    <wp:positionH relativeFrom="column">
                      <wp:posOffset>-160655</wp:posOffset>
                    </wp:positionH>
                    <wp:positionV relativeFrom="paragraph">
                      <wp:posOffset>-156845</wp:posOffset>
                    </wp:positionV>
                    <wp:extent cx="7315200" cy="9525"/>
                    <wp:effectExtent l="0" t="0" r="19050" b="28575"/>
                    <wp:wrapNone/>
                    <wp:docPr id="22" name="Прямая соединительная линия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/>
                          </wps:cNvCnPr>
                          <wps:spPr>
                            <a:xfrm>
                              <a:off x="0" y="0"/>
                              <a:ext cx="7315200" cy="9525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23A59F84" id="Прямая соединительная линия 2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65pt,-12.35pt" to="563.35pt,-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" strokecolor="#4a7ebb">
                    <o:lock v:ext="edit" shapetype="f"/>
                  </v:line>
                </w:pict>
              </mc:Fallback>
            </mc:AlternateContent>
          </w:r>
          <w:r w:rsidRPr="003A6158">
            <w:rPr>
              <w:rFonts w:ascii="Arial" w:hAnsi="Arial" w:cs="Arial"/>
              <w:sz w:val="16"/>
              <w:szCs w:val="16"/>
            </w:rPr>
            <w:t xml:space="preserve">ОАО «Первоуральский новотрубный завод» | Торговая ул., </w:t>
          </w:r>
          <w:smartTag w:uri="urn:schemas-microsoft-com:office:smarttags" w:element="metricconverter">
            <w:smartTagPr>
              <w:attr w:name="ProductID" w:val="1, г"/>
            </w:smartTagPr>
            <w:r w:rsidRPr="003A6158">
              <w:rPr>
                <w:rFonts w:ascii="Arial" w:hAnsi="Arial" w:cs="Arial"/>
                <w:sz w:val="16"/>
                <w:szCs w:val="16"/>
              </w:rPr>
              <w:t>1, г</w:t>
            </w:r>
          </w:smartTag>
          <w:r w:rsidRPr="003A6158">
            <w:rPr>
              <w:rFonts w:ascii="Arial" w:hAnsi="Arial" w:cs="Arial"/>
              <w:sz w:val="16"/>
              <w:szCs w:val="16"/>
            </w:rPr>
            <w:t xml:space="preserve">.Первоуральск | Свердловская область, Россия | ОКПО 00186619, ОГРН 1026601503840 | ИНН/КПП 6625004271/997550001 | Тел.: +7 (3439) 27-24-79 | </w:t>
          </w:r>
          <w:hyperlink r:id="rId1" w:history="1">
            <w:r w:rsidRPr="003A6158">
              <w:rPr>
                <w:rStyle w:val="a7"/>
                <w:rFonts w:ascii="Arial" w:hAnsi="Arial" w:cs="Arial"/>
                <w:sz w:val="16"/>
                <w:szCs w:val="16"/>
              </w:rPr>
              <w:t>www.bbmprof.ru</w:t>
            </w:r>
          </w:hyperlink>
          <w:r w:rsidRPr="003A6158">
            <w:rPr>
              <w:rFonts w:ascii="Arial" w:hAnsi="Arial" w:cs="Arial"/>
              <w:sz w:val="16"/>
              <w:szCs w:val="16"/>
            </w:rPr>
            <w:t xml:space="preserve"> </w:t>
          </w:r>
        </w:p>
      </w:tc>
      <w:tc>
        <w:tcPr>
          <w:tcW w:w="459" w:type="dxa"/>
        </w:tcPr>
        <w:p w14:paraId="4D86ACB3" w14:textId="77777777" w:rsidR="00367C23" w:rsidRPr="003A6158" w:rsidRDefault="00367C23" w:rsidP="00BF30A4">
          <w:pPr>
            <w:jc w:val="both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752" w:type="dxa"/>
        </w:tcPr>
        <w:p w14:paraId="429C22F2" w14:textId="77777777" w:rsidR="00367C23" w:rsidRPr="003A6158" w:rsidRDefault="00367C23" w:rsidP="00BF30A4">
          <w:pPr>
            <w:jc w:val="both"/>
            <w:rPr>
              <w:rFonts w:ascii="Arial" w:hAnsi="Arial" w:cs="Arial"/>
              <w:sz w:val="16"/>
              <w:szCs w:val="16"/>
            </w:rPr>
          </w:pPr>
          <w:r w:rsidRPr="003A6158">
            <w:rPr>
              <w:rFonts w:ascii="Arial" w:hAnsi="Arial" w:cs="Arial"/>
              <w:sz w:val="16"/>
              <w:szCs w:val="16"/>
            </w:rPr>
            <w:t xml:space="preserve">ГАПОУ СО «Первоуральский металлургический колледж» | Пр.Космонавтов, </w:t>
          </w:r>
          <w:smartTag w:uri="urn:schemas-microsoft-com:office:smarttags" w:element="metricconverter">
            <w:smartTagPr>
              <w:attr w:name="ProductID" w:val="1, г"/>
            </w:smartTagPr>
            <w:r w:rsidRPr="003A6158">
              <w:rPr>
                <w:rFonts w:ascii="Arial" w:hAnsi="Arial" w:cs="Arial"/>
                <w:sz w:val="16"/>
                <w:szCs w:val="16"/>
              </w:rPr>
              <w:t>1, г</w:t>
            </w:r>
          </w:smartTag>
          <w:r w:rsidRPr="003A6158">
            <w:rPr>
              <w:rFonts w:ascii="Arial" w:hAnsi="Arial" w:cs="Arial"/>
              <w:sz w:val="16"/>
              <w:szCs w:val="16"/>
            </w:rPr>
            <w:t xml:space="preserve">.Первоуральск | 623119 Свердловская область, Россия 623101 | ОКПО 00189977 ОГРН 1026601503015 | ИНН/КПП 6625008050/662501001 | Тел.: +7 (3439) 63-83-88 | </w:t>
          </w:r>
          <w:hyperlink r:id="rId2" w:history="1">
            <w:r w:rsidRPr="003A6158">
              <w:rPr>
                <w:rStyle w:val="a7"/>
                <w:rFonts w:ascii="Arial" w:hAnsi="Arial" w:cs="Arial"/>
                <w:sz w:val="16"/>
                <w:szCs w:val="16"/>
              </w:rPr>
              <w:t>www.pmk-online.ru</w:t>
            </w:r>
          </w:hyperlink>
        </w:p>
      </w:tc>
    </w:tr>
  </w:tbl>
  <w:p w14:paraId="3883DBD1" w14:textId="77777777" w:rsidR="00367C23" w:rsidRDefault="00367C23" w:rsidP="005D39D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3E3A11" w14:textId="77777777" w:rsidR="00367C23" w:rsidRDefault="00367C23" w:rsidP="00223CF8">
      <w:r>
        <w:separator/>
      </w:r>
    </w:p>
  </w:footnote>
  <w:footnote w:type="continuationSeparator" w:id="0">
    <w:p w14:paraId="02CC9149" w14:textId="77777777" w:rsidR="00367C23" w:rsidRDefault="00367C23" w:rsidP="00223CF8">
      <w:r>
        <w:continuationSeparator/>
      </w:r>
    </w:p>
  </w:footnote>
  <w:footnote w:id="1">
    <w:p w14:paraId="28017FD4" w14:textId="77777777" w:rsidR="00367C23" w:rsidRDefault="00367C23">
      <w:pPr>
        <w:pStyle w:val="af5"/>
      </w:pPr>
      <w:r>
        <w:rPr>
          <w:rStyle w:val="af7"/>
        </w:rPr>
        <w:footnoteRef/>
      </w:r>
      <w:r>
        <w:t xml:space="preserve"> ПК – профессиональная компетенция;</w:t>
      </w:r>
    </w:p>
    <w:p w14:paraId="5C91AA40" w14:textId="77777777" w:rsidR="00367C23" w:rsidRDefault="00367C23">
      <w:pPr>
        <w:pStyle w:val="af5"/>
      </w:pPr>
      <w:r>
        <w:t>ОК – общая компетенция.</w:t>
      </w:r>
    </w:p>
  </w:footnote>
  <w:footnote w:id="2">
    <w:p w14:paraId="5B3D48F7" w14:textId="77777777" w:rsidR="00367C23" w:rsidRDefault="00367C23">
      <w:pPr>
        <w:pStyle w:val="af5"/>
      </w:pPr>
      <w:r>
        <w:rPr>
          <w:rStyle w:val="af7"/>
        </w:rPr>
        <w:footnoteRef/>
      </w:r>
      <w:r>
        <w:t xml:space="preserve"> </w:t>
      </w:r>
      <w:r w:rsidRPr="008F337D">
        <w:t>АР – аудиторная работа  во взаимодействии с преподавателем (сумма ТО, ПЗ и ЛР).</w:t>
      </w:r>
    </w:p>
  </w:footnote>
  <w:footnote w:id="3">
    <w:p w14:paraId="59252543" w14:textId="77777777" w:rsidR="00367C23" w:rsidRDefault="00367C23">
      <w:pPr>
        <w:pStyle w:val="af5"/>
      </w:pPr>
      <w:r>
        <w:rPr>
          <w:rStyle w:val="af7"/>
        </w:rPr>
        <w:footnoteRef/>
      </w:r>
      <w:r>
        <w:t xml:space="preserve"> </w:t>
      </w:r>
      <w:r w:rsidRPr="008F337D">
        <w:t>СР – самостоятельная работа обучающегося (без взаимодействия с преподавателем).</w:t>
      </w:r>
    </w:p>
  </w:footnote>
  <w:footnote w:id="4">
    <w:p w14:paraId="01136D03" w14:textId="77777777" w:rsidR="00367C23" w:rsidRDefault="00367C23">
      <w:pPr>
        <w:pStyle w:val="af5"/>
      </w:pPr>
      <w:r>
        <w:rPr>
          <w:rStyle w:val="af7"/>
        </w:rPr>
        <w:footnoteRef/>
      </w:r>
      <w:r>
        <w:t xml:space="preserve"> </w:t>
      </w:r>
      <w:r w:rsidRPr="008F337D">
        <w:t>ТО – теоретическое обучение (урок, лекция, контрольная работа, индивидуальный проект, курсовой проект (работа)).</w:t>
      </w:r>
    </w:p>
  </w:footnote>
  <w:footnote w:id="5">
    <w:p w14:paraId="6149AE41" w14:textId="77777777" w:rsidR="00367C23" w:rsidRDefault="00367C23">
      <w:pPr>
        <w:pStyle w:val="af5"/>
      </w:pPr>
      <w:r>
        <w:rPr>
          <w:rStyle w:val="af7"/>
        </w:rPr>
        <w:footnoteRef/>
      </w:r>
      <w:r>
        <w:t xml:space="preserve"> </w:t>
      </w:r>
      <w:r w:rsidRPr="008F337D">
        <w:t>ПЗ – практическое занятие (в т.ч. семинар).</w:t>
      </w:r>
    </w:p>
  </w:footnote>
  <w:footnote w:id="6">
    <w:p w14:paraId="62AEED39" w14:textId="77777777" w:rsidR="00367C23" w:rsidRDefault="00367C23">
      <w:pPr>
        <w:pStyle w:val="af5"/>
      </w:pPr>
      <w:r>
        <w:rPr>
          <w:rStyle w:val="af7"/>
        </w:rPr>
        <w:footnoteRef/>
      </w:r>
      <w:r>
        <w:t xml:space="preserve"> </w:t>
      </w:r>
      <w:r w:rsidRPr="008F337D">
        <w:t>ЛР – лабораторная работа.</w:t>
      </w:r>
    </w:p>
  </w:footnote>
  <w:footnote w:id="7">
    <w:p w14:paraId="6BCF8171" w14:textId="77777777" w:rsidR="00367C23" w:rsidRDefault="00367C23">
      <w:pPr>
        <w:pStyle w:val="af5"/>
      </w:pPr>
      <w:r>
        <w:rPr>
          <w:rStyle w:val="af7"/>
        </w:rPr>
        <w:footnoteRef/>
      </w:r>
      <w:r>
        <w:t xml:space="preserve"> КР – контрольные работы. </w:t>
      </w:r>
      <w:r w:rsidRPr="008F337D">
        <w:t>В таблице 2.2 часы контрольных работ указываются в столбце теоретического обучения (ТО).</w:t>
      </w:r>
    </w:p>
  </w:footnote>
  <w:footnote w:id="8">
    <w:p w14:paraId="12A5AECF" w14:textId="77777777" w:rsidR="00367C23" w:rsidRDefault="00367C23">
      <w:pPr>
        <w:pStyle w:val="af5"/>
      </w:pPr>
      <w:r>
        <w:rPr>
          <w:rStyle w:val="af7"/>
        </w:rPr>
        <w:footnoteRef/>
      </w:r>
      <w:r>
        <w:t xml:space="preserve"> ИП – индивидуальный проект.</w:t>
      </w:r>
    </w:p>
  </w:footnote>
  <w:footnote w:id="9">
    <w:p w14:paraId="792FFE42" w14:textId="77777777" w:rsidR="00367C23" w:rsidRDefault="00367C23">
      <w:pPr>
        <w:pStyle w:val="af5"/>
      </w:pPr>
      <w:r>
        <w:rPr>
          <w:rStyle w:val="af7"/>
        </w:rPr>
        <w:footnoteRef/>
      </w:r>
      <w:r>
        <w:t xml:space="preserve"> КП – курсовой проект (работа).</w:t>
      </w:r>
    </w:p>
  </w:footnote>
  <w:footnote w:id="10">
    <w:p w14:paraId="413A199F" w14:textId="77777777" w:rsidR="00367C23" w:rsidRDefault="00367C23">
      <w:pPr>
        <w:pStyle w:val="af5"/>
      </w:pPr>
      <w:r>
        <w:rPr>
          <w:rStyle w:val="af7"/>
        </w:rPr>
        <w:footnoteRef/>
      </w:r>
      <w:r>
        <w:t xml:space="preserve"> ПА – промежуточная аттестация.</w:t>
      </w:r>
    </w:p>
  </w:footnote>
  <w:footnote w:id="11">
    <w:p w14:paraId="15F6A20C" w14:textId="77777777" w:rsidR="00DE5844" w:rsidRDefault="00DE5844" w:rsidP="00DE5844">
      <w:pPr>
        <w:pStyle w:val="af5"/>
      </w:pPr>
      <w:r>
        <w:rPr>
          <w:rStyle w:val="af7"/>
        </w:rPr>
        <w:footnoteRef/>
      </w:r>
      <w:r>
        <w:t xml:space="preserve"> </w:t>
      </w:r>
      <w:r w:rsidRPr="00F92D19">
        <w:rPr>
          <w:bCs/>
        </w:rPr>
        <w:t>Коды компетенций, формированию которых способствует элемент программы</w:t>
      </w:r>
    </w:p>
  </w:footnote>
  <w:footnote w:id="12">
    <w:p w14:paraId="31B37629" w14:textId="77777777" w:rsidR="00DE5844" w:rsidRDefault="00DE5844" w:rsidP="00DE5844">
      <w:pPr>
        <w:pStyle w:val="af5"/>
      </w:pPr>
      <w:r>
        <w:rPr>
          <w:rStyle w:val="af7"/>
        </w:rPr>
        <w:footnoteRef/>
      </w:r>
      <w:r>
        <w:t xml:space="preserve"> ПА – промежуточная аттестация.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00C0BE" w14:textId="77777777" w:rsidR="00367C23" w:rsidRDefault="00367C23">
    <w:pPr>
      <w:pStyle w:val="a3"/>
    </w:pPr>
    <w:r w:rsidRPr="004840E6">
      <w:rPr>
        <w:noProof/>
      </w:rPr>
      <w:drawing>
        <wp:anchor distT="0" distB="0" distL="114300" distR="114300" simplePos="0" relativeHeight="251659264" behindDoc="0" locked="0" layoutInCell="1" allowOverlap="1" wp14:anchorId="5FD300B3" wp14:editId="3CCEBA21">
          <wp:simplePos x="0" y="0"/>
          <wp:positionH relativeFrom="margin">
            <wp:posOffset>1082040</wp:posOffset>
          </wp:positionH>
          <wp:positionV relativeFrom="margin">
            <wp:posOffset>-691515</wp:posOffset>
          </wp:positionV>
          <wp:extent cx="2947670" cy="923925"/>
          <wp:effectExtent l="19050" t="0" r="5080" b="0"/>
          <wp:wrapSquare wrapText="bothSides"/>
          <wp:docPr id="2" name="Рисунок 21" descr="G:\Мои документы\логотипы\!Используем\образовательный центр ЧТПЗ_самый новы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Мои документы\логотипы\!Используем\образовательный центр ЧТПЗ_самый новый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767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E325C"/>
    <w:multiLevelType w:val="hybridMultilevel"/>
    <w:tmpl w:val="6A98B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236A2"/>
    <w:multiLevelType w:val="hybridMultilevel"/>
    <w:tmpl w:val="253A87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0E4745"/>
    <w:multiLevelType w:val="hybridMultilevel"/>
    <w:tmpl w:val="F07EB5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22290"/>
    <w:multiLevelType w:val="hybridMultilevel"/>
    <w:tmpl w:val="4C56FDA4"/>
    <w:lvl w:ilvl="0" w:tplc="8296239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C6B69"/>
    <w:multiLevelType w:val="hybridMultilevel"/>
    <w:tmpl w:val="DFF8C268"/>
    <w:lvl w:ilvl="0" w:tplc="0CDA88C4">
      <w:start w:val="1"/>
      <w:numFmt w:val="decimal"/>
      <w:pStyle w:val="1"/>
      <w:lvlText w:val="%1."/>
      <w:lvlJc w:val="left"/>
      <w:pPr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" w15:restartNumberingAfterBreak="0">
    <w:nsid w:val="31D45C19"/>
    <w:multiLevelType w:val="hybridMultilevel"/>
    <w:tmpl w:val="1A92C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E83EDC"/>
    <w:multiLevelType w:val="multilevel"/>
    <w:tmpl w:val="B59CD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7" w15:restartNumberingAfterBreak="0">
    <w:nsid w:val="3EDC393D"/>
    <w:multiLevelType w:val="hybridMultilevel"/>
    <w:tmpl w:val="4BC67E1A"/>
    <w:lvl w:ilvl="0" w:tplc="8296239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A70EA"/>
    <w:multiLevelType w:val="multilevel"/>
    <w:tmpl w:val="6B68EE72"/>
    <w:lvl w:ilvl="0">
      <w:start w:val="3"/>
      <w:numFmt w:val="decimal"/>
      <w:lvlText w:val="%1."/>
      <w:lvlJc w:val="left"/>
      <w:pPr>
        <w:ind w:left="123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 w15:restartNumberingAfterBreak="0">
    <w:nsid w:val="40FF49F0"/>
    <w:multiLevelType w:val="hybridMultilevel"/>
    <w:tmpl w:val="7FC87D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86538B"/>
    <w:multiLevelType w:val="multilevel"/>
    <w:tmpl w:val="AB3C933E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1" w15:restartNumberingAfterBreak="0">
    <w:nsid w:val="4A7A6884"/>
    <w:multiLevelType w:val="hybridMultilevel"/>
    <w:tmpl w:val="DCF2EFE6"/>
    <w:lvl w:ilvl="0" w:tplc="8296239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597008"/>
    <w:multiLevelType w:val="hybridMultilevel"/>
    <w:tmpl w:val="71ECF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6F3B8E"/>
    <w:multiLevelType w:val="hybridMultilevel"/>
    <w:tmpl w:val="11F66BA6"/>
    <w:lvl w:ilvl="0" w:tplc="A4DAAA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C32131"/>
    <w:multiLevelType w:val="hybridMultilevel"/>
    <w:tmpl w:val="F3C6A6CE"/>
    <w:lvl w:ilvl="0" w:tplc="B8BA61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69001A6"/>
    <w:multiLevelType w:val="hybridMultilevel"/>
    <w:tmpl w:val="FD984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DF6FC7"/>
    <w:multiLevelType w:val="hybridMultilevel"/>
    <w:tmpl w:val="F57AEC5A"/>
    <w:lvl w:ilvl="0" w:tplc="8296239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5D2B0B"/>
    <w:multiLevelType w:val="hybridMultilevel"/>
    <w:tmpl w:val="39524E16"/>
    <w:lvl w:ilvl="0" w:tplc="8296239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5A6FF7"/>
    <w:multiLevelType w:val="hybridMultilevel"/>
    <w:tmpl w:val="5B94CCE4"/>
    <w:lvl w:ilvl="0" w:tplc="F6CA4AD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9"/>
  </w:num>
  <w:num w:numId="7">
    <w:abstractNumId w:val="3"/>
  </w:num>
  <w:num w:numId="8">
    <w:abstractNumId w:val="6"/>
  </w:num>
  <w:num w:numId="9">
    <w:abstractNumId w:val="16"/>
  </w:num>
  <w:num w:numId="10">
    <w:abstractNumId w:val="15"/>
  </w:num>
  <w:num w:numId="11">
    <w:abstractNumId w:val="0"/>
  </w:num>
  <w:num w:numId="12">
    <w:abstractNumId w:val="2"/>
  </w:num>
  <w:num w:numId="13">
    <w:abstractNumId w:val="17"/>
  </w:num>
  <w:num w:numId="14">
    <w:abstractNumId w:val="11"/>
  </w:num>
  <w:num w:numId="15">
    <w:abstractNumId w:val="7"/>
  </w:num>
  <w:num w:numId="16">
    <w:abstractNumId w:val="5"/>
  </w:num>
  <w:num w:numId="17">
    <w:abstractNumId w:val="1"/>
  </w:num>
  <w:num w:numId="18">
    <w:abstractNumId w:val="12"/>
  </w:num>
  <w:num w:numId="19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ttachedTemplate r:id="rId1"/>
  <w:documentProtection w:edit="forms" w:enforcement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C5C"/>
    <w:rsid w:val="00003E65"/>
    <w:rsid w:val="000043B9"/>
    <w:rsid w:val="00006EBC"/>
    <w:rsid w:val="000104F7"/>
    <w:rsid w:val="00011B00"/>
    <w:rsid w:val="000173F7"/>
    <w:rsid w:val="00032875"/>
    <w:rsid w:val="00036C38"/>
    <w:rsid w:val="00037953"/>
    <w:rsid w:val="00041B37"/>
    <w:rsid w:val="00043A3B"/>
    <w:rsid w:val="00050A1D"/>
    <w:rsid w:val="0006094E"/>
    <w:rsid w:val="00065B0D"/>
    <w:rsid w:val="00071624"/>
    <w:rsid w:val="0007509B"/>
    <w:rsid w:val="00077809"/>
    <w:rsid w:val="00077F5D"/>
    <w:rsid w:val="000A583E"/>
    <w:rsid w:val="000A5CDF"/>
    <w:rsid w:val="000B6BF6"/>
    <w:rsid w:val="000B77EC"/>
    <w:rsid w:val="000C0574"/>
    <w:rsid w:val="000C0D55"/>
    <w:rsid w:val="000C42B4"/>
    <w:rsid w:val="000C618F"/>
    <w:rsid w:val="000C6F30"/>
    <w:rsid w:val="000D11F2"/>
    <w:rsid w:val="000D3BF6"/>
    <w:rsid w:val="000D674D"/>
    <w:rsid w:val="000E4FE1"/>
    <w:rsid w:val="000E7D08"/>
    <w:rsid w:val="000F36BD"/>
    <w:rsid w:val="000F5288"/>
    <w:rsid w:val="000F5AAD"/>
    <w:rsid w:val="000F72A0"/>
    <w:rsid w:val="0011091F"/>
    <w:rsid w:val="0012376F"/>
    <w:rsid w:val="001239BF"/>
    <w:rsid w:val="00133852"/>
    <w:rsid w:val="00136455"/>
    <w:rsid w:val="00146F58"/>
    <w:rsid w:val="00147B4B"/>
    <w:rsid w:val="00156D9A"/>
    <w:rsid w:val="00157590"/>
    <w:rsid w:val="00170062"/>
    <w:rsid w:val="001721E6"/>
    <w:rsid w:val="0019212C"/>
    <w:rsid w:val="00197DF8"/>
    <w:rsid w:val="001A3384"/>
    <w:rsid w:val="001A6A71"/>
    <w:rsid w:val="001B006C"/>
    <w:rsid w:val="001B1093"/>
    <w:rsid w:val="001B1CAE"/>
    <w:rsid w:val="001B5EF1"/>
    <w:rsid w:val="001D1C5C"/>
    <w:rsid w:val="001D598C"/>
    <w:rsid w:val="001D59F2"/>
    <w:rsid w:val="001E0D55"/>
    <w:rsid w:val="001E50CF"/>
    <w:rsid w:val="00201973"/>
    <w:rsid w:val="0020336A"/>
    <w:rsid w:val="00206484"/>
    <w:rsid w:val="002076AE"/>
    <w:rsid w:val="00214D9D"/>
    <w:rsid w:val="002167E5"/>
    <w:rsid w:val="00217AA4"/>
    <w:rsid w:val="00217BB4"/>
    <w:rsid w:val="00223CF8"/>
    <w:rsid w:val="00225971"/>
    <w:rsid w:val="00227B09"/>
    <w:rsid w:val="00232293"/>
    <w:rsid w:val="0023287A"/>
    <w:rsid w:val="002377C4"/>
    <w:rsid w:val="00242CD5"/>
    <w:rsid w:val="00250463"/>
    <w:rsid w:val="00257FF2"/>
    <w:rsid w:val="00265010"/>
    <w:rsid w:val="00266231"/>
    <w:rsid w:val="00273968"/>
    <w:rsid w:val="002770B6"/>
    <w:rsid w:val="00281D97"/>
    <w:rsid w:val="0028270E"/>
    <w:rsid w:val="00293E38"/>
    <w:rsid w:val="002976AD"/>
    <w:rsid w:val="002A35AC"/>
    <w:rsid w:val="002A49F2"/>
    <w:rsid w:val="002A4D16"/>
    <w:rsid w:val="002A6EC4"/>
    <w:rsid w:val="002C0C39"/>
    <w:rsid w:val="002C1E55"/>
    <w:rsid w:val="002C2E7A"/>
    <w:rsid w:val="002C57D3"/>
    <w:rsid w:val="002C6CEC"/>
    <w:rsid w:val="002D7126"/>
    <w:rsid w:val="002E16E5"/>
    <w:rsid w:val="002E4223"/>
    <w:rsid w:val="002F4479"/>
    <w:rsid w:val="00302DEA"/>
    <w:rsid w:val="00303E3F"/>
    <w:rsid w:val="00311E5B"/>
    <w:rsid w:val="003133E3"/>
    <w:rsid w:val="0031364A"/>
    <w:rsid w:val="00314E72"/>
    <w:rsid w:val="00322163"/>
    <w:rsid w:val="00325BEE"/>
    <w:rsid w:val="00331A98"/>
    <w:rsid w:val="00356E9C"/>
    <w:rsid w:val="00357892"/>
    <w:rsid w:val="00364CA3"/>
    <w:rsid w:val="00367C23"/>
    <w:rsid w:val="003745BD"/>
    <w:rsid w:val="00385B4A"/>
    <w:rsid w:val="003A447F"/>
    <w:rsid w:val="003C399A"/>
    <w:rsid w:val="003D0664"/>
    <w:rsid w:val="003D461A"/>
    <w:rsid w:val="003E0DF5"/>
    <w:rsid w:val="003E1ABE"/>
    <w:rsid w:val="003E5322"/>
    <w:rsid w:val="003F41C4"/>
    <w:rsid w:val="003F47D2"/>
    <w:rsid w:val="003F7843"/>
    <w:rsid w:val="003F7BC5"/>
    <w:rsid w:val="00401B0D"/>
    <w:rsid w:val="00410A43"/>
    <w:rsid w:val="00412CB2"/>
    <w:rsid w:val="004216C4"/>
    <w:rsid w:val="00427B5E"/>
    <w:rsid w:val="00430EB6"/>
    <w:rsid w:val="004426E4"/>
    <w:rsid w:val="0044458C"/>
    <w:rsid w:val="00447827"/>
    <w:rsid w:val="00451EA3"/>
    <w:rsid w:val="00453BF5"/>
    <w:rsid w:val="00460328"/>
    <w:rsid w:val="004620CE"/>
    <w:rsid w:val="00473A78"/>
    <w:rsid w:val="004840E6"/>
    <w:rsid w:val="00484BB9"/>
    <w:rsid w:val="00485539"/>
    <w:rsid w:val="0048734F"/>
    <w:rsid w:val="0049143E"/>
    <w:rsid w:val="0049336F"/>
    <w:rsid w:val="004B1938"/>
    <w:rsid w:val="004B3AB7"/>
    <w:rsid w:val="004C5B9D"/>
    <w:rsid w:val="004C71B9"/>
    <w:rsid w:val="004C7DB0"/>
    <w:rsid w:val="004D03F0"/>
    <w:rsid w:val="004D069F"/>
    <w:rsid w:val="004D120B"/>
    <w:rsid w:val="004D18DE"/>
    <w:rsid w:val="004D5819"/>
    <w:rsid w:val="004D7BDD"/>
    <w:rsid w:val="004D7D6C"/>
    <w:rsid w:val="004E4183"/>
    <w:rsid w:val="004F5CE0"/>
    <w:rsid w:val="004F67C7"/>
    <w:rsid w:val="004F6C0A"/>
    <w:rsid w:val="005037FD"/>
    <w:rsid w:val="0052360A"/>
    <w:rsid w:val="005260BF"/>
    <w:rsid w:val="005474F5"/>
    <w:rsid w:val="00551932"/>
    <w:rsid w:val="005672EC"/>
    <w:rsid w:val="00567C09"/>
    <w:rsid w:val="00584F2F"/>
    <w:rsid w:val="00587B8B"/>
    <w:rsid w:val="00590864"/>
    <w:rsid w:val="00594F3D"/>
    <w:rsid w:val="00597179"/>
    <w:rsid w:val="005A5856"/>
    <w:rsid w:val="005A6054"/>
    <w:rsid w:val="005B060C"/>
    <w:rsid w:val="005B66AF"/>
    <w:rsid w:val="005C0C1B"/>
    <w:rsid w:val="005C165B"/>
    <w:rsid w:val="005C363D"/>
    <w:rsid w:val="005C7E15"/>
    <w:rsid w:val="005D39DE"/>
    <w:rsid w:val="005D5066"/>
    <w:rsid w:val="005D527C"/>
    <w:rsid w:val="005F6AA2"/>
    <w:rsid w:val="00604153"/>
    <w:rsid w:val="006077DB"/>
    <w:rsid w:val="00616C61"/>
    <w:rsid w:val="0062161D"/>
    <w:rsid w:val="00621D6E"/>
    <w:rsid w:val="006222C0"/>
    <w:rsid w:val="00625447"/>
    <w:rsid w:val="0064374D"/>
    <w:rsid w:val="00645299"/>
    <w:rsid w:val="006468B7"/>
    <w:rsid w:val="00646BBE"/>
    <w:rsid w:val="00651BEF"/>
    <w:rsid w:val="00652FD2"/>
    <w:rsid w:val="00653AF1"/>
    <w:rsid w:val="00656022"/>
    <w:rsid w:val="00677E21"/>
    <w:rsid w:val="006879B2"/>
    <w:rsid w:val="00696A2E"/>
    <w:rsid w:val="006A6636"/>
    <w:rsid w:val="006B54B3"/>
    <w:rsid w:val="006C1D0F"/>
    <w:rsid w:val="006C5C21"/>
    <w:rsid w:val="006C6363"/>
    <w:rsid w:val="006C7BBA"/>
    <w:rsid w:val="006D24BF"/>
    <w:rsid w:val="006D2645"/>
    <w:rsid w:val="006D2CA0"/>
    <w:rsid w:val="006D487F"/>
    <w:rsid w:val="006E2AAB"/>
    <w:rsid w:val="006E71F5"/>
    <w:rsid w:val="006F2672"/>
    <w:rsid w:val="00704021"/>
    <w:rsid w:val="00705A5A"/>
    <w:rsid w:val="007105CB"/>
    <w:rsid w:val="007142DE"/>
    <w:rsid w:val="007252BB"/>
    <w:rsid w:val="007300D5"/>
    <w:rsid w:val="00742C46"/>
    <w:rsid w:val="00746B00"/>
    <w:rsid w:val="00747F97"/>
    <w:rsid w:val="00755FF1"/>
    <w:rsid w:val="00757534"/>
    <w:rsid w:val="00776F03"/>
    <w:rsid w:val="007771EB"/>
    <w:rsid w:val="007830B9"/>
    <w:rsid w:val="00784C6A"/>
    <w:rsid w:val="00787C6E"/>
    <w:rsid w:val="007A3BE5"/>
    <w:rsid w:val="007A6BAC"/>
    <w:rsid w:val="007B4763"/>
    <w:rsid w:val="007C3A73"/>
    <w:rsid w:val="007D1491"/>
    <w:rsid w:val="007D167C"/>
    <w:rsid w:val="007D2E62"/>
    <w:rsid w:val="007D3A56"/>
    <w:rsid w:val="007E32E1"/>
    <w:rsid w:val="007E515D"/>
    <w:rsid w:val="007E5502"/>
    <w:rsid w:val="007E637B"/>
    <w:rsid w:val="007F0F8C"/>
    <w:rsid w:val="007F35E5"/>
    <w:rsid w:val="007F458C"/>
    <w:rsid w:val="007F54F5"/>
    <w:rsid w:val="00822F6A"/>
    <w:rsid w:val="00823154"/>
    <w:rsid w:val="00823764"/>
    <w:rsid w:val="00830720"/>
    <w:rsid w:val="00842833"/>
    <w:rsid w:val="0086131B"/>
    <w:rsid w:val="00864FED"/>
    <w:rsid w:val="00865118"/>
    <w:rsid w:val="00870E2D"/>
    <w:rsid w:val="00873641"/>
    <w:rsid w:val="008765C8"/>
    <w:rsid w:val="00880C29"/>
    <w:rsid w:val="008821B7"/>
    <w:rsid w:val="00882D21"/>
    <w:rsid w:val="00884331"/>
    <w:rsid w:val="00884A79"/>
    <w:rsid w:val="00892D01"/>
    <w:rsid w:val="00896A0E"/>
    <w:rsid w:val="008A040E"/>
    <w:rsid w:val="008A59CD"/>
    <w:rsid w:val="008B218D"/>
    <w:rsid w:val="008B37C4"/>
    <w:rsid w:val="008C1F53"/>
    <w:rsid w:val="008C60E9"/>
    <w:rsid w:val="008E1C11"/>
    <w:rsid w:val="008E5B92"/>
    <w:rsid w:val="009048EF"/>
    <w:rsid w:val="00906B98"/>
    <w:rsid w:val="00906F18"/>
    <w:rsid w:val="00907E04"/>
    <w:rsid w:val="00931C1B"/>
    <w:rsid w:val="009426D3"/>
    <w:rsid w:val="00943A33"/>
    <w:rsid w:val="00946DE9"/>
    <w:rsid w:val="0094789C"/>
    <w:rsid w:val="00951DDA"/>
    <w:rsid w:val="0095521D"/>
    <w:rsid w:val="009613D8"/>
    <w:rsid w:val="0097259C"/>
    <w:rsid w:val="00973062"/>
    <w:rsid w:val="00976F77"/>
    <w:rsid w:val="00980D61"/>
    <w:rsid w:val="0098126B"/>
    <w:rsid w:val="00986EFD"/>
    <w:rsid w:val="009920C3"/>
    <w:rsid w:val="00997CD6"/>
    <w:rsid w:val="00997F9C"/>
    <w:rsid w:val="009B1EE5"/>
    <w:rsid w:val="009B4A45"/>
    <w:rsid w:val="009C2C31"/>
    <w:rsid w:val="009C61F2"/>
    <w:rsid w:val="009D26F8"/>
    <w:rsid w:val="009D5F2B"/>
    <w:rsid w:val="009E02C3"/>
    <w:rsid w:val="009E25DC"/>
    <w:rsid w:val="009F0FD8"/>
    <w:rsid w:val="009F4C6C"/>
    <w:rsid w:val="00A34FA3"/>
    <w:rsid w:val="00A354BB"/>
    <w:rsid w:val="00A354BE"/>
    <w:rsid w:val="00A45A56"/>
    <w:rsid w:val="00A45A8C"/>
    <w:rsid w:val="00A52D2C"/>
    <w:rsid w:val="00A53256"/>
    <w:rsid w:val="00A618B0"/>
    <w:rsid w:val="00A65761"/>
    <w:rsid w:val="00A70AE4"/>
    <w:rsid w:val="00A76FFC"/>
    <w:rsid w:val="00A81A22"/>
    <w:rsid w:val="00A8210A"/>
    <w:rsid w:val="00A90450"/>
    <w:rsid w:val="00AA2720"/>
    <w:rsid w:val="00AA5BEC"/>
    <w:rsid w:val="00AB1074"/>
    <w:rsid w:val="00AB7CA1"/>
    <w:rsid w:val="00AE0405"/>
    <w:rsid w:val="00AE3522"/>
    <w:rsid w:val="00AE5BDF"/>
    <w:rsid w:val="00AE7E2B"/>
    <w:rsid w:val="00AF040D"/>
    <w:rsid w:val="00AF4569"/>
    <w:rsid w:val="00B003D9"/>
    <w:rsid w:val="00B11074"/>
    <w:rsid w:val="00B23CAF"/>
    <w:rsid w:val="00B26D04"/>
    <w:rsid w:val="00B26DF9"/>
    <w:rsid w:val="00B3115F"/>
    <w:rsid w:val="00B33D9F"/>
    <w:rsid w:val="00B3735A"/>
    <w:rsid w:val="00B47A41"/>
    <w:rsid w:val="00B500AF"/>
    <w:rsid w:val="00B544B4"/>
    <w:rsid w:val="00B569A8"/>
    <w:rsid w:val="00B57FE9"/>
    <w:rsid w:val="00B6064D"/>
    <w:rsid w:val="00B638A5"/>
    <w:rsid w:val="00B662CD"/>
    <w:rsid w:val="00B70A6C"/>
    <w:rsid w:val="00B736E7"/>
    <w:rsid w:val="00B95138"/>
    <w:rsid w:val="00B960F0"/>
    <w:rsid w:val="00BA1C4D"/>
    <w:rsid w:val="00BA75E5"/>
    <w:rsid w:val="00BB0A5C"/>
    <w:rsid w:val="00BD01EA"/>
    <w:rsid w:val="00BD0590"/>
    <w:rsid w:val="00BD4CF5"/>
    <w:rsid w:val="00BD5D9E"/>
    <w:rsid w:val="00BE280E"/>
    <w:rsid w:val="00BF30A4"/>
    <w:rsid w:val="00C00B16"/>
    <w:rsid w:val="00C07A32"/>
    <w:rsid w:val="00C106EC"/>
    <w:rsid w:val="00C117CB"/>
    <w:rsid w:val="00C174ED"/>
    <w:rsid w:val="00C20F0C"/>
    <w:rsid w:val="00C35693"/>
    <w:rsid w:val="00C36147"/>
    <w:rsid w:val="00C36DEC"/>
    <w:rsid w:val="00C43D14"/>
    <w:rsid w:val="00C44480"/>
    <w:rsid w:val="00C50CBC"/>
    <w:rsid w:val="00C54D0C"/>
    <w:rsid w:val="00C66832"/>
    <w:rsid w:val="00C70C12"/>
    <w:rsid w:val="00C727D2"/>
    <w:rsid w:val="00C76524"/>
    <w:rsid w:val="00C85373"/>
    <w:rsid w:val="00C8734C"/>
    <w:rsid w:val="00C9119F"/>
    <w:rsid w:val="00C93EB7"/>
    <w:rsid w:val="00C95EA6"/>
    <w:rsid w:val="00C97313"/>
    <w:rsid w:val="00CA0F06"/>
    <w:rsid w:val="00CA2467"/>
    <w:rsid w:val="00CA2694"/>
    <w:rsid w:val="00CA274A"/>
    <w:rsid w:val="00CB1B0D"/>
    <w:rsid w:val="00CB344B"/>
    <w:rsid w:val="00CB46FE"/>
    <w:rsid w:val="00CB4B86"/>
    <w:rsid w:val="00CD0F15"/>
    <w:rsid w:val="00CD1F89"/>
    <w:rsid w:val="00CE6804"/>
    <w:rsid w:val="00CE7344"/>
    <w:rsid w:val="00CF3781"/>
    <w:rsid w:val="00CF5957"/>
    <w:rsid w:val="00D10234"/>
    <w:rsid w:val="00D120C6"/>
    <w:rsid w:val="00D13E1E"/>
    <w:rsid w:val="00D14710"/>
    <w:rsid w:val="00D14C85"/>
    <w:rsid w:val="00D1507B"/>
    <w:rsid w:val="00D16FBA"/>
    <w:rsid w:val="00D2367A"/>
    <w:rsid w:val="00D25FD8"/>
    <w:rsid w:val="00D30D79"/>
    <w:rsid w:val="00D3241E"/>
    <w:rsid w:val="00D34C9A"/>
    <w:rsid w:val="00D469B0"/>
    <w:rsid w:val="00D515A3"/>
    <w:rsid w:val="00D60191"/>
    <w:rsid w:val="00D6108A"/>
    <w:rsid w:val="00D63531"/>
    <w:rsid w:val="00D65186"/>
    <w:rsid w:val="00D672F4"/>
    <w:rsid w:val="00D7098C"/>
    <w:rsid w:val="00D71C8B"/>
    <w:rsid w:val="00D7266C"/>
    <w:rsid w:val="00D73515"/>
    <w:rsid w:val="00D761B0"/>
    <w:rsid w:val="00D768C6"/>
    <w:rsid w:val="00D83CA6"/>
    <w:rsid w:val="00D83CCF"/>
    <w:rsid w:val="00D85E2A"/>
    <w:rsid w:val="00D905BB"/>
    <w:rsid w:val="00D932D9"/>
    <w:rsid w:val="00DA7B95"/>
    <w:rsid w:val="00DC02ED"/>
    <w:rsid w:val="00DD2923"/>
    <w:rsid w:val="00DD6188"/>
    <w:rsid w:val="00DE5844"/>
    <w:rsid w:val="00DF0AD3"/>
    <w:rsid w:val="00DF342F"/>
    <w:rsid w:val="00DF442C"/>
    <w:rsid w:val="00DF65A9"/>
    <w:rsid w:val="00E038A2"/>
    <w:rsid w:val="00E0660A"/>
    <w:rsid w:val="00E130C7"/>
    <w:rsid w:val="00E2094F"/>
    <w:rsid w:val="00E2306F"/>
    <w:rsid w:val="00E27118"/>
    <w:rsid w:val="00E350F4"/>
    <w:rsid w:val="00E54ACB"/>
    <w:rsid w:val="00E56936"/>
    <w:rsid w:val="00E57FD4"/>
    <w:rsid w:val="00E6775D"/>
    <w:rsid w:val="00E71C3E"/>
    <w:rsid w:val="00E813D3"/>
    <w:rsid w:val="00E878AF"/>
    <w:rsid w:val="00E9152A"/>
    <w:rsid w:val="00E92041"/>
    <w:rsid w:val="00E9739B"/>
    <w:rsid w:val="00EA5209"/>
    <w:rsid w:val="00EA6698"/>
    <w:rsid w:val="00EB12BC"/>
    <w:rsid w:val="00EB57CF"/>
    <w:rsid w:val="00EB6DD3"/>
    <w:rsid w:val="00EC18CC"/>
    <w:rsid w:val="00ED1B5C"/>
    <w:rsid w:val="00EE3DC3"/>
    <w:rsid w:val="00EE48B0"/>
    <w:rsid w:val="00F01F6B"/>
    <w:rsid w:val="00F074D0"/>
    <w:rsid w:val="00F12076"/>
    <w:rsid w:val="00F239EC"/>
    <w:rsid w:val="00F253AA"/>
    <w:rsid w:val="00F27A5E"/>
    <w:rsid w:val="00F31148"/>
    <w:rsid w:val="00F322D7"/>
    <w:rsid w:val="00F369BA"/>
    <w:rsid w:val="00F37866"/>
    <w:rsid w:val="00F5298E"/>
    <w:rsid w:val="00F54FE5"/>
    <w:rsid w:val="00F56CA8"/>
    <w:rsid w:val="00F5767D"/>
    <w:rsid w:val="00F61C48"/>
    <w:rsid w:val="00F65EA3"/>
    <w:rsid w:val="00F669BE"/>
    <w:rsid w:val="00F710FD"/>
    <w:rsid w:val="00F71ED1"/>
    <w:rsid w:val="00F8117A"/>
    <w:rsid w:val="00F92D19"/>
    <w:rsid w:val="00F96857"/>
    <w:rsid w:val="00F97EAE"/>
    <w:rsid w:val="00FA3456"/>
    <w:rsid w:val="00FA5526"/>
    <w:rsid w:val="00FC0844"/>
    <w:rsid w:val="00FC696D"/>
    <w:rsid w:val="00FE0C55"/>
    <w:rsid w:val="00FE4376"/>
    <w:rsid w:val="00FE536C"/>
    <w:rsid w:val="00FF4FE6"/>
    <w:rsid w:val="00FF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0D6100CE"/>
  <w15:docId w15:val="{00F76ADB-9DF2-4807-A091-28130DC3B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kern w:val="24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F77"/>
  </w:style>
  <w:style w:type="paragraph" w:styleId="1">
    <w:name w:val="heading 1"/>
    <w:basedOn w:val="a"/>
    <w:next w:val="a"/>
    <w:link w:val="10"/>
    <w:qFormat/>
    <w:rsid w:val="005D39DE"/>
    <w:pPr>
      <w:keepNext/>
      <w:numPr>
        <w:numId w:val="1"/>
      </w:numPr>
      <w:autoSpaceDE w:val="0"/>
      <w:autoSpaceDN w:val="0"/>
      <w:spacing w:line="36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5D39DE"/>
    <w:pPr>
      <w:keepNext/>
      <w:keepLines/>
      <w:spacing w:before="200"/>
      <w:jc w:val="center"/>
      <w:outlineLvl w:val="1"/>
    </w:pPr>
    <w:rPr>
      <w:b/>
      <w:bCs/>
      <w:sz w:val="28"/>
      <w:szCs w:val="26"/>
    </w:rPr>
  </w:style>
  <w:style w:type="paragraph" w:styleId="5">
    <w:name w:val="heading 5"/>
    <w:basedOn w:val="a"/>
    <w:next w:val="a"/>
    <w:link w:val="50"/>
    <w:qFormat/>
    <w:rsid w:val="009B1EE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nhideWhenUsed/>
    <w:qFormat/>
    <w:locked/>
    <w:rsid w:val="006C63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locked/>
    <w:rsid w:val="006C636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AF040D"/>
    <w:rPr>
      <w:szCs w:val="22"/>
    </w:rPr>
  </w:style>
  <w:style w:type="paragraph" w:styleId="a3">
    <w:name w:val="header"/>
    <w:basedOn w:val="a"/>
    <w:link w:val="a4"/>
    <w:semiHidden/>
    <w:rsid w:val="00223C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semiHidden/>
    <w:locked/>
    <w:rsid w:val="00223CF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23C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223CF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locked/>
    <w:rsid w:val="005D39DE"/>
    <w:rPr>
      <w:b/>
    </w:rPr>
  </w:style>
  <w:style w:type="paragraph" w:styleId="12">
    <w:name w:val="toc 1"/>
    <w:basedOn w:val="a"/>
    <w:next w:val="a"/>
    <w:autoRedefine/>
    <w:uiPriority w:val="39"/>
    <w:rsid w:val="00223CF8"/>
    <w:pPr>
      <w:spacing w:after="100"/>
    </w:pPr>
  </w:style>
  <w:style w:type="character" w:styleId="a7">
    <w:name w:val="Hyperlink"/>
    <w:uiPriority w:val="99"/>
    <w:rsid w:val="00223CF8"/>
    <w:rPr>
      <w:rFonts w:cs="Times New Roman"/>
      <w:color w:val="0000FF"/>
      <w:u w:val="single"/>
    </w:rPr>
  </w:style>
  <w:style w:type="table" w:styleId="a8">
    <w:name w:val="Table Grid"/>
    <w:basedOn w:val="a1"/>
    <w:rsid w:val="005D39D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5D39DE"/>
    <w:pPr>
      <w:ind w:left="720"/>
      <w:contextualSpacing/>
    </w:pPr>
  </w:style>
  <w:style w:type="character" w:customStyle="1" w:styleId="20">
    <w:name w:val="Заголовок 2 Знак"/>
    <w:link w:val="2"/>
    <w:semiHidden/>
    <w:locked/>
    <w:rsid w:val="005D39DE"/>
    <w:rPr>
      <w:rFonts w:ascii="Times New Roman" w:hAnsi="Times New Roman" w:cs="Times New Roman"/>
      <w:b/>
      <w:bCs/>
      <w:sz w:val="26"/>
      <w:szCs w:val="26"/>
      <w:lang w:eastAsia="ru-RU"/>
    </w:rPr>
  </w:style>
  <w:style w:type="character" w:customStyle="1" w:styleId="apple-style-span">
    <w:name w:val="apple-style-span"/>
    <w:rsid w:val="00484BB9"/>
    <w:rPr>
      <w:rFonts w:cs="Times New Roman"/>
    </w:rPr>
  </w:style>
  <w:style w:type="character" w:customStyle="1" w:styleId="apple-converted-space">
    <w:name w:val="apple-converted-space"/>
    <w:rsid w:val="00484BB9"/>
    <w:rPr>
      <w:rFonts w:cs="Times New Roman"/>
    </w:rPr>
  </w:style>
  <w:style w:type="character" w:customStyle="1" w:styleId="50">
    <w:name w:val="Заголовок 5 Знак"/>
    <w:link w:val="5"/>
    <w:semiHidden/>
    <w:locked/>
    <w:rsid w:val="009B1EE5"/>
    <w:rPr>
      <w:rFonts w:ascii="Cambria" w:hAnsi="Cambria" w:cs="Times New Roman"/>
      <w:color w:val="243F60"/>
      <w:sz w:val="24"/>
      <w:szCs w:val="24"/>
      <w:lang w:eastAsia="ru-RU"/>
    </w:rPr>
  </w:style>
  <w:style w:type="paragraph" w:customStyle="1" w:styleId="14">
    <w:name w:val="Заголовок оглавления1"/>
    <w:basedOn w:val="1"/>
    <w:next w:val="a"/>
    <w:rsid w:val="009B1EE5"/>
    <w:pPr>
      <w:keepLines/>
      <w:numPr>
        <w:numId w:val="0"/>
      </w:numPr>
      <w:autoSpaceDE/>
      <w:autoSpaceDN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21">
    <w:name w:val="toc 2"/>
    <w:basedOn w:val="a"/>
    <w:next w:val="a"/>
    <w:autoRedefine/>
    <w:semiHidden/>
    <w:rsid w:val="009B1EE5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3">
    <w:name w:val="toc 3"/>
    <w:basedOn w:val="a"/>
    <w:next w:val="a"/>
    <w:autoRedefine/>
    <w:semiHidden/>
    <w:rsid w:val="009B1EE5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character" w:styleId="a9">
    <w:name w:val="Placeholder Text"/>
    <w:basedOn w:val="a0"/>
    <w:uiPriority w:val="99"/>
    <w:semiHidden/>
    <w:rsid w:val="00E9739B"/>
    <w:rPr>
      <w:color w:val="808080"/>
    </w:rPr>
  </w:style>
  <w:style w:type="paragraph" w:styleId="aa">
    <w:name w:val="Balloon Text"/>
    <w:basedOn w:val="a"/>
    <w:link w:val="ab"/>
    <w:rsid w:val="00E9739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9739B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1D59F2"/>
    <w:pPr>
      <w:ind w:left="720"/>
      <w:contextualSpacing/>
    </w:pPr>
  </w:style>
  <w:style w:type="paragraph" w:styleId="ad">
    <w:name w:val="Body Text"/>
    <w:basedOn w:val="a"/>
    <w:link w:val="ae"/>
    <w:rsid w:val="00217AA4"/>
    <w:pPr>
      <w:spacing w:after="120"/>
    </w:pPr>
  </w:style>
  <w:style w:type="character" w:customStyle="1" w:styleId="ae">
    <w:name w:val="Основной текст Знак"/>
    <w:basedOn w:val="a0"/>
    <w:link w:val="ad"/>
    <w:rsid w:val="00217AA4"/>
    <w:rPr>
      <w:rFonts w:ascii="Times New Roman" w:hAnsi="Times New Roman"/>
      <w:sz w:val="24"/>
      <w:szCs w:val="24"/>
    </w:rPr>
  </w:style>
  <w:style w:type="paragraph" w:styleId="22">
    <w:name w:val="Body Text 2"/>
    <w:basedOn w:val="a"/>
    <w:link w:val="23"/>
    <w:rsid w:val="00217AA4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217AA4"/>
    <w:rPr>
      <w:rFonts w:ascii="Times New Roman" w:hAnsi="Times New Roman"/>
      <w:sz w:val="24"/>
      <w:szCs w:val="24"/>
    </w:rPr>
  </w:style>
  <w:style w:type="paragraph" w:styleId="af">
    <w:name w:val="Body Text Indent"/>
    <w:basedOn w:val="a"/>
    <w:link w:val="af0"/>
    <w:rsid w:val="00217AA4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217AA4"/>
    <w:rPr>
      <w:rFonts w:ascii="Times New Roman" w:hAnsi="Times New Roman"/>
      <w:sz w:val="24"/>
      <w:szCs w:val="24"/>
    </w:rPr>
  </w:style>
  <w:style w:type="paragraph" w:customStyle="1" w:styleId="af1">
    <w:name w:val="Новый экспесс стиль"/>
    <w:basedOn w:val="a"/>
    <w:link w:val="af2"/>
    <w:qFormat/>
    <w:rsid w:val="00F8117A"/>
    <w:pPr>
      <w:spacing w:line="276" w:lineRule="auto"/>
      <w:ind w:firstLine="709"/>
      <w:jc w:val="both"/>
    </w:pPr>
  </w:style>
  <w:style w:type="character" w:customStyle="1" w:styleId="af2">
    <w:name w:val="Новый экспесс стиль Знак"/>
    <w:basedOn w:val="a0"/>
    <w:link w:val="af1"/>
    <w:rsid w:val="00F8117A"/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rsid w:val="006C636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f3">
    <w:name w:val="Emphasis"/>
    <w:basedOn w:val="a0"/>
    <w:qFormat/>
    <w:locked/>
    <w:rsid w:val="006C6363"/>
    <w:rPr>
      <w:i/>
      <w:iCs/>
    </w:rPr>
  </w:style>
  <w:style w:type="character" w:customStyle="1" w:styleId="70">
    <w:name w:val="Заголовок 7 Знак"/>
    <w:basedOn w:val="a0"/>
    <w:link w:val="7"/>
    <w:rsid w:val="006C636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4">
    <w:name w:val="No Spacing"/>
    <w:uiPriority w:val="1"/>
    <w:qFormat/>
    <w:rsid w:val="006C6363"/>
  </w:style>
  <w:style w:type="paragraph" w:styleId="af5">
    <w:name w:val="footnote text"/>
    <w:basedOn w:val="a"/>
    <w:link w:val="af6"/>
    <w:uiPriority w:val="99"/>
    <w:unhideWhenUsed/>
    <w:rsid w:val="000F72A0"/>
    <w:rPr>
      <w:rFonts w:eastAsia="Times New Roman"/>
      <w:kern w:val="0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0F72A0"/>
    <w:rPr>
      <w:rFonts w:eastAsia="Times New Roman"/>
      <w:kern w:val="0"/>
      <w:sz w:val="20"/>
      <w:szCs w:val="20"/>
    </w:rPr>
  </w:style>
  <w:style w:type="character" w:styleId="af7">
    <w:name w:val="footnote reference"/>
    <w:uiPriority w:val="99"/>
    <w:unhideWhenUsed/>
    <w:rsid w:val="000F72A0"/>
    <w:rPr>
      <w:vertAlign w:val="superscript"/>
    </w:rPr>
  </w:style>
  <w:style w:type="character" w:styleId="af8">
    <w:name w:val="annotation reference"/>
    <w:uiPriority w:val="99"/>
    <w:unhideWhenUsed/>
    <w:rsid w:val="000F72A0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0F72A0"/>
    <w:rPr>
      <w:rFonts w:eastAsia="Times New Roman"/>
      <w:kern w:val="0"/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sid w:val="000F72A0"/>
    <w:rPr>
      <w:rFonts w:eastAsia="Times New Roman"/>
      <w:kern w:val="0"/>
      <w:sz w:val="20"/>
      <w:szCs w:val="20"/>
    </w:rPr>
  </w:style>
  <w:style w:type="character" w:styleId="afb">
    <w:name w:val="FollowedHyperlink"/>
    <w:basedOn w:val="a0"/>
    <w:uiPriority w:val="99"/>
    <w:unhideWhenUsed/>
    <w:rsid w:val="00D7266C"/>
    <w:rPr>
      <w:color w:val="954F72"/>
      <w:u w:val="single"/>
    </w:rPr>
  </w:style>
  <w:style w:type="paragraph" w:customStyle="1" w:styleId="xl65">
    <w:name w:val="xl65"/>
    <w:basedOn w:val="a"/>
    <w:rsid w:val="00D7266C"/>
    <w:pPr>
      <w:spacing w:before="100" w:beforeAutospacing="1" w:after="100" w:afterAutospacing="1"/>
      <w:jc w:val="center"/>
    </w:pPr>
    <w:rPr>
      <w:rFonts w:eastAsia="Times New Roman"/>
      <w:kern w:val="0"/>
    </w:rPr>
  </w:style>
  <w:style w:type="paragraph" w:customStyle="1" w:styleId="xl66">
    <w:name w:val="xl66"/>
    <w:basedOn w:val="a"/>
    <w:rsid w:val="00D726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kern w:val="0"/>
    </w:rPr>
  </w:style>
  <w:style w:type="paragraph" w:customStyle="1" w:styleId="xl67">
    <w:name w:val="xl67"/>
    <w:basedOn w:val="a"/>
    <w:rsid w:val="00D726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kern w:val="0"/>
    </w:rPr>
  </w:style>
  <w:style w:type="paragraph" w:customStyle="1" w:styleId="xl68">
    <w:name w:val="xl68"/>
    <w:basedOn w:val="a"/>
    <w:rsid w:val="00D726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kern w:val="0"/>
    </w:rPr>
  </w:style>
  <w:style w:type="paragraph" w:customStyle="1" w:styleId="xl69">
    <w:name w:val="xl69"/>
    <w:basedOn w:val="a"/>
    <w:rsid w:val="00D72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kern w:val="0"/>
    </w:rPr>
  </w:style>
  <w:style w:type="paragraph" w:customStyle="1" w:styleId="xl70">
    <w:name w:val="xl70"/>
    <w:basedOn w:val="a"/>
    <w:rsid w:val="00D72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kern w:val="0"/>
    </w:rPr>
  </w:style>
  <w:style w:type="paragraph" w:customStyle="1" w:styleId="xl71">
    <w:name w:val="xl71"/>
    <w:basedOn w:val="a"/>
    <w:rsid w:val="00D72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kern w:val="0"/>
    </w:rPr>
  </w:style>
  <w:style w:type="paragraph" w:styleId="afc">
    <w:name w:val="Normal (Web)"/>
    <w:basedOn w:val="a"/>
    <w:uiPriority w:val="99"/>
    <w:semiHidden/>
    <w:unhideWhenUsed/>
    <w:rsid w:val="00B662CD"/>
    <w:pPr>
      <w:spacing w:before="100" w:beforeAutospacing="1" w:after="100" w:afterAutospacing="1"/>
    </w:pPr>
    <w:rPr>
      <w:rFonts w:eastAsia="Times New Roman"/>
      <w:kern w:val="0"/>
    </w:rPr>
  </w:style>
  <w:style w:type="character" w:customStyle="1" w:styleId="afd">
    <w:name w:val="Основной текст_"/>
    <w:link w:val="24"/>
    <w:locked/>
    <w:rsid w:val="00B569A8"/>
    <w:rPr>
      <w:rFonts w:eastAsia="Times New Roman"/>
      <w:sz w:val="23"/>
      <w:szCs w:val="23"/>
      <w:shd w:val="clear" w:color="auto" w:fill="FFFFFF"/>
    </w:rPr>
  </w:style>
  <w:style w:type="paragraph" w:customStyle="1" w:styleId="24">
    <w:name w:val="Основной текст2"/>
    <w:basedOn w:val="a"/>
    <w:link w:val="afd"/>
    <w:rsid w:val="00B569A8"/>
    <w:pPr>
      <w:shd w:val="clear" w:color="auto" w:fill="FFFFFF"/>
      <w:spacing w:line="0" w:lineRule="atLeast"/>
    </w:pPr>
    <w:rPr>
      <w:rFonts w:eastAsia="Times New Roman"/>
      <w:sz w:val="23"/>
      <w:szCs w:val="23"/>
    </w:rPr>
  </w:style>
  <w:style w:type="character" w:customStyle="1" w:styleId="30">
    <w:name w:val="Основной текст (3)_"/>
    <w:link w:val="31"/>
    <w:locked/>
    <w:rsid w:val="00B569A8"/>
    <w:rPr>
      <w:rFonts w:eastAsia="Times New Roman"/>
      <w:sz w:val="23"/>
      <w:szCs w:val="23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B569A8"/>
    <w:pPr>
      <w:shd w:val="clear" w:color="auto" w:fill="FFFFFF"/>
      <w:spacing w:line="254" w:lineRule="exact"/>
      <w:jc w:val="center"/>
    </w:pPr>
    <w:rPr>
      <w:rFonts w:eastAsia="Times New Roman"/>
      <w:sz w:val="23"/>
      <w:szCs w:val="23"/>
    </w:rPr>
  </w:style>
  <w:style w:type="paragraph" w:customStyle="1" w:styleId="Default">
    <w:name w:val="Default"/>
    <w:rsid w:val="008C60E9"/>
    <w:pPr>
      <w:autoSpaceDE w:val="0"/>
      <w:autoSpaceDN w:val="0"/>
      <w:adjustRightInd w:val="0"/>
    </w:pPr>
    <w:rPr>
      <w:rFonts w:ascii="Arial" w:hAnsi="Arial" w:cs="Arial"/>
      <w:color w:val="000000"/>
      <w:kern w:val="0"/>
      <w:lang w:eastAsia="en-US"/>
    </w:rPr>
  </w:style>
  <w:style w:type="paragraph" w:styleId="afe">
    <w:name w:val="annotation subject"/>
    <w:basedOn w:val="af9"/>
    <w:next w:val="af9"/>
    <w:link w:val="aff"/>
    <w:semiHidden/>
    <w:unhideWhenUsed/>
    <w:rsid w:val="00BB0A5C"/>
    <w:rPr>
      <w:rFonts w:eastAsia="Calibri"/>
      <w:b/>
      <w:bCs/>
      <w:kern w:val="24"/>
    </w:rPr>
  </w:style>
  <w:style w:type="character" w:customStyle="1" w:styleId="aff">
    <w:name w:val="Тема примечания Знак"/>
    <w:basedOn w:val="afa"/>
    <w:link w:val="afe"/>
    <w:semiHidden/>
    <w:rsid w:val="00BB0A5C"/>
    <w:rPr>
      <w:rFonts w:eastAsia="Times New Roman"/>
      <w:b/>
      <w:bCs/>
      <w:kern w:val="0"/>
      <w:sz w:val="20"/>
      <w:szCs w:val="20"/>
    </w:rPr>
  </w:style>
  <w:style w:type="paragraph" w:styleId="aff0">
    <w:name w:val="Revision"/>
    <w:hidden/>
    <w:uiPriority w:val="99"/>
    <w:semiHidden/>
    <w:rsid w:val="00BB0A5C"/>
  </w:style>
  <w:style w:type="paragraph" w:customStyle="1" w:styleId="aff1">
    <w:name w:val="Прижатый влево"/>
    <w:basedOn w:val="a"/>
    <w:next w:val="a"/>
    <w:uiPriority w:val="99"/>
    <w:rsid w:val="002C57D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kern w:val="0"/>
    </w:rPr>
  </w:style>
  <w:style w:type="paragraph" w:customStyle="1" w:styleId="msonormalbullet2gif">
    <w:name w:val="msonormalbullet2.gif"/>
    <w:basedOn w:val="a"/>
    <w:rsid w:val="00776F03"/>
    <w:pPr>
      <w:spacing w:before="100" w:beforeAutospacing="1" w:after="100" w:afterAutospacing="1"/>
    </w:pPr>
    <w:rPr>
      <w:rFonts w:eastAsia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mk-online.ru" TargetMode="External"/><Relationship Id="rId1" Type="http://schemas.openxmlformats.org/officeDocument/2006/relationships/hyperlink" Target="http://www.bbmprof.ru" TargetMode="External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mk-online.ru" TargetMode="External"/><Relationship Id="rId1" Type="http://schemas.openxmlformats.org/officeDocument/2006/relationships/hyperlink" Target="http://www.bbmprof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_Okhokhonina\Documents\&#1056;&#1055;\&#1053;&#1040;%20&#1047;&#1040;&#1065;&#1048;&#1058;&#1059;\&#1058;&#1082;&#1072;&#1095;&#1091;&#1082;_&#1060;&#1080;&#1079;&#1080;&#1082;&#1072;_&#1088;&#1072;&#1073;&#1086;&#1095;&#1077;&#1077;\&#1048;&#1085;&#1092;&#1086;&#1088;&#1084;&#1072;&#1090;&#1080;&#1082;&#1072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3C64D94039D4A0F9DD136C951F1DD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25F108-CBE1-4E30-A529-3E106AB57574}"/>
      </w:docPartPr>
      <w:docPartBody>
        <w:p w:rsidR="00AA14C5" w:rsidRDefault="00AA14C5">
          <w:pPr>
            <w:pStyle w:val="93C64D94039D4A0F9DD136C951F1DD65"/>
          </w:pPr>
          <w:r w:rsidRPr="00370D97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A2B8982B02496DA0C8801DCE60C7A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52E339-D35F-4ACD-8C4B-DD5304D5903D}"/>
      </w:docPartPr>
      <w:docPartBody>
        <w:p w:rsidR="00AA14C5" w:rsidRDefault="00AA14C5">
          <w:pPr>
            <w:pStyle w:val="1EA2B8982B02496DA0C8801DCE60C7A1"/>
          </w:pPr>
          <w:r w:rsidRPr="006C6363">
            <w:rPr>
              <w:rStyle w:val="a3"/>
              <w:vanish/>
            </w:rPr>
            <w:t>Выберите элемент.</w:t>
          </w:r>
        </w:p>
      </w:docPartBody>
    </w:docPart>
    <w:docPart>
      <w:docPartPr>
        <w:name w:val="00CBFDB1C5314CE18D97D129B6D43F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41FFEA-8312-4956-B3EA-9F2007389DB4}"/>
      </w:docPartPr>
      <w:docPartBody>
        <w:p w:rsidR="00AA14C5" w:rsidRDefault="00AA14C5">
          <w:pPr>
            <w:pStyle w:val="00CBFDB1C5314CE18D97D129B6D43FDC"/>
          </w:pPr>
          <w:r w:rsidRPr="00832DFC">
            <w:rPr>
              <w:rStyle w:val="a3"/>
            </w:rPr>
            <w:t>Место для ввода текста.</w:t>
          </w:r>
        </w:p>
      </w:docPartBody>
    </w:docPart>
    <w:docPart>
      <w:docPartPr>
        <w:name w:val="7AF15DEB4F684B10B7F62E171CF3F5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0F43781-71BE-4D9D-9E8B-B4CFBB64DE03}"/>
      </w:docPartPr>
      <w:docPartBody>
        <w:p w:rsidR="00D46864" w:rsidRDefault="00AA14C5" w:rsidP="00AA14C5">
          <w:pPr>
            <w:pStyle w:val="7AF15DEB4F684B10B7F62E171CF3F517"/>
          </w:pPr>
          <w:r w:rsidRPr="000407EC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226757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CA6796-C231-4AED-A54D-5DE660D780DA}"/>
      </w:docPartPr>
      <w:docPartBody>
        <w:p w:rsidR="003F1219" w:rsidRDefault="003F1219">
          <w:r w:rsidRPr="002E1ACD">
            <w:rPr>
              <w:rStyle w:val="a3"/>
            </w:rPr>
            <w:t>Выберите элемент.</w:t>
          </w:r>
        </w:p>
      </w:docPartBody>
    </w:docPart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441B9A-FA97-4EE2-B43A-2CF8D9A11327}"/>
      </w:docPartPr>
      <w:docPartBody>
        <w:p w:rsidR="00C579C2" w:rsidRDefault="00B67F8A">
          <w:r w:rsidRPr="001F0007">
            <w:rPr>
              <w:rStyle w:val="a3"/>
            </w:rPr>
            <w:t>Место для ввода текста.</w:t>
          </w:r>
        </w:p>
      </w:docPartBody>
    </w:docPart>
    <w:docPart>
      <w:docPartPr>
        <w:name w:val="3913D9E18B674259B98FACFAA8AF44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C57142-D9C1-418E-B85B-2CAD95F349E2}"/>
      </w:docPartPr>
      <w:docPartBody>
        <w:p w:rsidR="007A39D2" w:rsidRDefault="007A39D2" w:rsidP="007A39D2">
          <w:pPr>
            <w:pStyle w:val="3913D9E18B674259B98FACFAA8AF4402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CD6FFA7D88C84740B91062A0240FEA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F712C2-6A45-4D4D-9764-9047F9AC3A32}"/>
      </w:docPartPr>
      <w:docPartBody>
        <w:p w:rsidR="007A39D2" w:rsidRDefault="007A39D2" w:rsidP="007A39D2">
          <w:pPr>
            <w:pStyle w:val="CD6FFA7D88C84740B91062A0240FEA88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66772DC289C74DE3807F424D10FACA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859305-3DEC-4B27-8F0E-C3EABE201108}"/>
      </w:docPartPr>
      <w:docPartBody>
        <w:p w:rsidR="007A39D2" w:rsidRDefault="007A39D2" w:rsidP="007A39D2">
          <w:pPr>
            <w:pStyle w:val="66772DC289C74DE3807F424D10FACA8C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F9400F9C197E4A3EBE569B3B608A05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A0926E-C956-4829-8B8D-B343D79AECFA}"/>
      </w:docPartPr>
      <w:docPartBody>
        <w:p w:rsidR="007A39D2" w:rsidRDefault="007A39D2" w:rsidP="007A39D2">
          <w:pPr>
            <w:pStyle w:val="F9400F9C197E4A3EBE569B3B608A05E3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EE3B6F2084DD4DB4A3D3A3F00897E1C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90FC284-141E-4962-A286-C1764C08AECA}"/>
      </w:docPartPr>
      <w:docPartBody>
        <w:p w:rsidR="007A39D2" w:rsidRDefault="007A39D2" w:rsidP="007A39D2">
          <w:pPr>
            <w:pStyle w:val="EE3B6F2084DD4DB4A3D3A3F00897E1C7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B3CBCD2A133D4187953D26FBFF3485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59129C4-E548-4291-A8B9-F509B989F942}"/>
      </w:docPartPr>
      <w:docPartBody>
        <w:p w:rsidR="007A39D2" w:rsidRDefault="007A39D2" w:rsidP="007A39D2">
          <w:pPr>
            <w:pStyle w:val="B3CBCD2A133D4187953D26FBFF3485DC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55991B600FC84841B64D589A810E3A0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EBF1B96-6E05-4EF2-B20D-732D50A8F2F2}"/>
      </w:docPartPr>
      <w:docPartBody>
        <w:p w:rsidR="007A39D2" w:rsidRDefault="007A39D2" w:rsidP="007A39D2">
          <w:pPr>
            <w:pStyle w:val="55991B600FC84841B64D589A810E3A06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7A87F030E29A49CB8707402B3B9B1A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156AC90-D231-4B92-81C4-7B44EFD0F715}"/>
      </w:docPartPr>
      <w:docPartBody>
        <w:p w:rsidR="00906D44" w:rsidRDefault="00E86F27" w:rsidP="00E86F27">
          <w:pPr>
            <w:pStyle w:val="7A87F030E29A49CB8707402B3B9B1A92"/>
          </w:pPr>
          <w:r w:rsidRPr="002E1ACD">
            <w:rPr>
              <w:rStyle w:val="a3"/>
            </w:rPr>
            <w:t>Выберите элемент.</w:t>
          </w:r>
        </w:p>
      </w:docPartBody>
    </w:docPart>
    <w:docPart>
      <w:docPartPr>
        <w:name w:val="3265DCD3D75142889080ADAC002AEE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F59BBC-AD9E-4C12-B4FC-50655BA461DB}"/>
      </w:docPartPr>
      <w:docPartBody>
        <w:p w:rsidR="00906D44" w:rsidRDefault="00E86F27" w:rsidP="00E86F27">
          <w:pPr>
            <w:pStyle w:val="3265DCD3D75142889080ADAC002AEE8C"/>
          </w:pPr>
          <w:r w:rsidRPr="002E1ACD">
            <w:rPr>
              <w:rStyle w:val="a3"/>
            </w:rPr>
            <w:t>Выберите элемент.</w:t>
          </w:r>
        </w:p>
      </w:docPartBody>
    </w:docPart>
    <w:docPart>
      <w:docPartPr>
        <w:name w:val="9E124F09253E4E6C906A4FDCA5DF1E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5EEE805-734C-43E2-8832-439F301F4950}"/>
      </w:docPartPr>
      <w:docPartBody>
        <w:p w:rsidR="00906D44" w:rsidRDefault="00E86F27" w:rsidP="00E86F27">
          <w:pPr>
            <w:pStyle w:val="9E124F09253E4E6C906A4FDCA5DF1E22"/>
          </w:pPr>
          <w:r w:rsidRPr="002E1ACD">
            <w:rPr>
              <w:rStyle w:val="a3"/>
            </w:rPr>
            <w:t>Выберите элемент.</w:t>
          </w:r>
        </w:p>
      </w:docPartBody>
    </w:docPart>
    <w:docPart>
      <w:docPartPr>
        <w:name w:val="FE8272DF525D4D2A96BBFDB692282F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9D9952-9C1C-417E-AB6F-AC564FC5BE73}"/>
      </w:docPartPr>
      <w:docPartBody>
        <w:p w:rsidR="00906D44" w:rsidRDefault="00E86F27" w:rsidP="00E86F27">
          <w:pPr>
            <w:pStyle w:val="FE8272DF525D4D2A96BBFDB692282F8B"/>
          </w:pPr>
          <w:r w:rsidRPr="002E1ACD">
            <w:rPr>
              <w:rStyle w:val="a3"/>
            </w:rPr>
            <w:t>Выберите элемент.</w:t>
          </w:r>
        </w:p>
      </w:docPartBody>
    </w:docPart>
    <w:docPart>
      <w:docPartPr>
        <w:name w:val="B601EBD7768E4EEEBD134B49887E0B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227B78E-EF10-4D69-892D-CBA033B36E1F}"/>
      </w:docPartPr>
      <w:docPartBody>
        <w:p w:rsidR="00255AA6" w:rsidRDefault="003D0E3F" w:rsidP="003D0E3F">
          <w:pPr>
            <w:pStyle w:val="B601EBD7768E4EEEBD134B49887E0BF7"/>
          </w:pPr>
          <w:r w:rsidRPr="002E1ACD">
            <w:rPr>
              <w:rStyle w:val="a3"/>
            </w:rPr>
            <w:t>Выберите элемент.</w:t>
          </w:r>
        </w:p>
      </w:docPartBody>
    </w:docPart>
    <w:docPart>
      <w:docPartPr>
        <w:name w:val="234612443E094EF69F719C36D26C6D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FC447A3-0E54-4674-9890-BCFE8C2E6811}"/>
      </w:docPartPr>
      <w:docPartBody>
        <w:p w:rsidR="00803D42" w:rsidRDefault="00255AA6" w:rsidP="00255AA6">
          <w:pPr>
            <w:pStyle w:val="234612443E094EF69F719C36D26C6D3A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44D4F49A97CE4F99BE86CB117D78EB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2561AD-C4D8-4FA4-9650-CA5D974ABCE9}"/>
      </w:docPartPr>
      <w:docPartBody>
        <w:p w:rsidR="00803D42" w:rsidRDefault="00255AA6" w:rsidP="00255AA6">
          <w:pPr>
            <w:pStyle w:val="44D4F49A97CE4F99BE86CB117D78EBFA"/>
          </w:pPr>
          <w:r w:rsidRPr="001F0007">
            <w:rPr>
              <w:rStyle w:val="a3"/>
            </w:rPr>
            <w:t>Место для ввода текста.</w:t>
          </w:r>
        </w:p>
      </w:docPartBody>
    </w:docPart>
    <w:docPart>
      <w:docPartPr>
        <w:name w:val="FF88E59938FE493B999F2A2AF0E4E1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1D3179-C39B-4E38-9687-89C35107D94E}"/>
      </w:docPartPr>
      <w:docPartBody>
        <w:p w:rsidR="00803D42" w:rsidRDefault="00255AA6" w:rsidP="00255AA6">
          <w:pPr>
            <w:pStyle w:val="FF88E59938FE493B999F2A2AF0E4E194"/>
          </w:pPr>
          <w:r w:rsidRPr="00832DFC">
            <w:rPr>
              <w:rStyle w:val="a3"/>
            </w:rPr>
            <w:t>Место для ввода текста.</w:t>
          </w:r>
        </w:p>
      </w:docPartBody>
    </w:docPart>
    <w:docPart>
      <w:docPartPr>
        <w:name w:val="30797FDD6DCA472281D85050A06D09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51C4A7-E206-496E-9061-76DF5CB6C0B0}"/>
      </w:docPartPr>
      <w:docPartBody>
        <w:p w:rsidR="00803D42" w:rsidRDefault="00255AA6" w:rsidP="00255AA6">
          <w:pPr>
            <w:pStyle w:val="30797FDD6DCA472281D85050A06D09DB"/>
          </w:pPr>
          <w:r w:rsidRPr="00832DFC">
            <w:rPr>
              <w:rStyle w:val="a3"/>
            </w:rPr>
            <w:t>Место для ввода текста.</w:t>
          </w:r>
        </w:p>
      </w:docPartBody>
    </w:docPart>
    <w:docPart>
      <w:docPartPr>
        <w:name w:val="63BE725AAABA42ACBB3C93451AA828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ECEA0D-AD49-4DE0-9EF6-6FDDB1670B8B}"/>
      </w:docPartPr>
      <w:docPartBody>
        <w:p w:rsidR="00803D42" w:rsidRDefault="00255AA6" w:rsidP="00255AA6">
          <w:pPr>
            <w:pStyle w:val="63BE725AAABA42ACBB3C93451AA82858"/>
          </w:pPr>
          <w:r w:rsidRPr="00832DFC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A14C5"/>
    <w:rsid w:val="0017661E"/>
    <w:rsid w:val="00253C5E"/>
    <w:rsid w:val="002558F7"/>
    <w:rsid w:val="00255AA6"/>
    <w:rsid w:val="00284FFE"/>
    <w:rsid w:val="00332B82"/>
    <w:rsid w:val="00343D72"/>
    <w:rsid w:val="003619C0"/>
    <w:rsid w:val="003D0E3F"/>
    <w:rsid w:val="003F1219"/>
    <w:rsid w:val="00477E5A"/>
    <w:rsid w:val="005240AC"/>
    <w:rsid w:val="00537EB1"/>
    <w:rsid w:val="00604B90"/>
    <w:rsid w:val="006910B4"/>
    <w:rsid w:val="006A197A"/>
    <w:rsid w:val="00715AED"/>
    <w:rsid w:val="00781500"/>
    <w:rsid w:val="007A39D2"/>
    <w:rsid w:val="00803D42"/>
    <w:rsid w:val="00864669"/>
    <w:rsid w:val="00906D44"/>
    <w:rsid w:val="00AA14C5"/>
    <w:rsid w:val="00AD07BA"/>
    <w:rsid w:val="00B0346F"/>
    <w:rsid w:val="00B554FC"/>
    <w:rsid w:val="00B67F8A"/>
    <w:rsid w:val="00B72301"/>
    <w:rsid w:val="00C103E5"/>
    <w:rsid w:val="00C27455"/>
    <w:rsid w:val="00C579C2"/>
    <w:rsid w:val="00CD45A9"/>
    <w:rsid w:val="00D315CB"/>
    <w:rsid w:val="00D46864"/>
    <w:rsid w:val="00D52547"/>
    <w:rsid w:val="00DE3148"/>
    <w:rsid w:val="00E23CDD"/>
    <w:rsid w:val="00E86F27"/>
    <w:rsid w:val="00EE1729"/>
    <w:rsid w:val="00F158DB"/>
    <w:rsid w:val="00FF1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55AA6"/>
    <w:rPr>
      <w:color w:val="808080"/>
    </w:rPr>
  </w:style>
  <w:style w:type="paragraph" w:customStyle="1" w:styleId="93C64D94039D4A0F9DD136C951F1DD65">
    <w:name w:val="93C64D94039D4A0F9DD136C951F1DD65"/>
    <w:rsid w:val="00D46864"/>
  </w:style>
  <w:style w:type="paragraph" w:customStyle="1" w:styleId="1EA2B8982B02496DA0C8801DCE60C7A1">
    <w:name w:val="1EA2B8982B02496DA0C8801DCE60C7A1"/>
    <w:rsid w:val="00D46864"/>
  </w:style>
  <w:style w:type="paragraph" w:customStyle="1" w:styleId="B09DC20A0FBC419499B2F785218BD20F">
    <w:name w:val="B09DC20A0FBC419499B2F785218BD20F"/>
    <w:rsid w:val="00D46864"/>
  </w:style>
  <w:style w:type="paragraph" w:customStyle="1" w:styleId="6DE80129A5FE44ED84F6FF7CBE6DB1F0">
    <w:name w:val="6DE80129A5FE44ED84F6FF7CBE6DB1F0"/>
    <w:rsid w:val="00D46864"/>
  </w:style>
  <w:style w:type="paragraph" w:customStyle="1" w:styleId="7C881815B7304F418A7B8F59C58A0259">
    <w:name w:val="7C881815B7304F418A7B8F59C58A0259"/>
    <w:rsid w:val="00D46864"/>
  </w:style>
  <w:style w:type="paragraph" w:customStyle="1" w:styleId="84F2EC2700644FC5B7BED44343C3544D">
    <w:name w:val="84F2EC2700644FC5B7BED44343C3544D"/>
    <w:rsid w:val="00D46864"/>
  </w:style>
  <w:style w:type="paragraph" w:customStyle="1" w:styleId="DB2EFCB2257A4E48AAF65CC67631BB44">
    <w:name w:val="DB2EFCB2257A4E48AAF65CC67631BB44"/>
    <w:rsid w:val="00D46864"/>
  </w:style>
  <w:style w:type="paragraph" w:customStyle="1" w:styleId="A191AEF80E90454CB229A0519FEF67D8">
    <w:name w:val="A191AEF80E90454CB229A0519FEF67D8"/>
    <w:rsid w:val="00D46864"/>
  </w:style>
  <w:style w:type="paragraph" w:customStyle="1" w:styleId="551927A6006C4D598826BFAC5638EBEB">
    <w:name w:val="551927A6006C4D598826BFAC5638EBEB"/>
    <w:rsid w:val="00D46864"/>
  </w:style>
  <w:style w:type="paragraph" w:customStyle="1" w:styleId="58FDE3053BE749B69B0CED3E9946BBD7">
    <w:name w:val="58FDE3053BE749B69B0CED3E9946BBD7"/>
    <w:rsid w:val="00D46864"/>
  </w:style>
  <w:style w:type="paragraph" w:customStyle="1" w:styleId="7558862D04174F7EB01106D87A08CE76">
    <w:name w:val="7558862D04174F7EB01106D87A08CE76"/>
    <w:rsid w:val="00D46864"/>
  </w:style>
  <w:style w:type="paragraph" w:customStyle="1" w:styleId="B4ECF7AE48464237838D6D5D0BCA1DD8">
    <w:name w:val="B4ECF7AE48464237838D6D5D0BCA1DD8"/>
    <w:rsid w:val="00D46864"/>
  </w:style>
  <w:style w:type="paragraph" w:customStyle="1" w:styleId="05E9E365B899407D9EAF6B162F8FA134">
    <w:name w:val="05E9E365B899407D9EAF6B162F8FA134"/>
    <w:rsid w:val="00D46864"/>
  </w:style>
  <w:style w:type="paragraph" w:customStyle="1" w:styleId="310151B683594422929E85F575B4046B">
    <w:name w:val="310151B683594422929E85F575B4046B"/>
    <w:rsid w:val="00D46864"/>
  </w:style>
  <w:style w:type="paragraph" w:customStyle="1" w:styleId="B372ED0380974B5BBE66DC1DE152ED18">
    <w:name w:val="B372ED0380974B5BBE66DC1DE152ED18"/>
    <w:rsid w:val="00D46864"/>
  </w:style>
  <w:style w:type="paragraph" w:customStyle="1" w:styleId="679EEAC970CB43E5B3BE271F3C8387CC">
    <w:name w:val="679EEAC970CB43E5B3BE271F3C8387CC"/>
    <w:rsid w:val="00D46864"/>
  </w:style>
  <w:style w:type="paragraph" w:customStyle="1" w:styleId="32A30F09C6D44A2F8227A2E69F8E0808">
    <w:name w:val="32A30F09C6D44A2F8227A2E69F8E0808"/>
    <w:rsid w:val="00D46864"/>
  </w:style>
  <w:style w:type="paragraph" w:customStyle="1" w:styleId="BD369A608AE4461A8C9B94180A2D43AA">
    <w:name w:val="BD369A608AE4461A8C9B94180A2D43AA"/>
    <w:rsid w:val="00D46864"/>
  </w:style>
  <w:style w:type="paragraph" w:customStyle="1" w:styleId="DB99523AC7124FA59FF689807E4701A3">
    <w:name w:val="DB99523AC7124FA59FF689807E4701A3"/>
    <w:rsid w:val="00D46864"/>
  </w:style>
  <w:style w:type="paragraph" w:customStyle="1" w:styleId="F6FCEC0F6C454AFEB0A1BAB9BBE3758D">
    <w:name w:val="F6FCEC0F6C454AFEB0A1BAB9BBE3758D"/>
    <w:rsid w:val="00D46864"/>
  </w:style>
  <w:style w:type="paragraph" w:customStyle="1" w:styleId="1892F207E1C3440E8047DA135D798593">
    <w:name w:val="1892F207E1C3440E8047DA135D798593"/>
    <w:rsid w:val="00D46864"/>
  </w:style>
  <w:style w:type="paragraph" w:customStyle="1" w:styleId="00CBFDB1C5314CE18D97D129B6D43FDC">
    <w:name w:val="00CBFDB1C5314CE18D97D129B6D43FDC"/>
    <w:rsid w:val="00D46864"/>
  </w:style>
  <w:style w:type="paragraph" w:customStyle="1" w:styleId="FEBCBBD125A54D42B663A5B295B154AC">
    <w:name w:val="FEBCBBD125A54D42B663A5B295B154AC"/>
    <w:rsid w:val="00D46864"/>
  </w:style>
  <w:style w:type="paragraph" w:customStyle="1" w:styleId="9760D362AD7D4A97AC9B0918519316A6">
    <w:name w:val="9760D362AD7D4A97AC9B0918519316A6"/>
    <w:rsid w:val="00D46864"/>
  </w:style>
  <w:style w:type="paragraph" w:customStyle="1" w:styleId="DAB75F4B5E39442D9B79066EA62514DD">
    <w:name w:val="DAB75F4B5E39442D9B79066EA62514DD"/>
    <w:rsid w:val="00D46864"/>
  </w:style>
  <w:style w:type="paragraph" w:customStyle="1" w:styleId="32149C8982664EE09C8CDC624E72C999">
    <w:name w:val="32149C8982664EE09C8CDC624E72C999"/>
    <w:rsid w:val="00AA14C5"/>
  </w:style>
  <w:style w:type="paragraph" w:customStyle="1" w:styleId="9869AFE7C0D645ABBFEF60E91AB4ED91">
    <w:name w:val="9869AFE7C0D645ABBFEF60E91AB4ED91"/>
    <w:rsid w:val="00AA14C5"/>
  </w:style>
  <w:style w:type="paragraph" w:customStyle="1" w:styleId="FE00BEF4E0ED44F594103A620C2EB2D2">
    <w:name w:val="FE00BEF4E0ED44F594103A620C2EB2D2"/>
    <w:rsid w:val="00AA14C5"/>
  </w:style>
  <w:style w:type="paragraph" w:customStyle="1" w:styleId="0B4785514DCA41848B65C25765A98259">
    <w:name w:val="0B4785514DCA41848B65C25765A98259"/>
    <w:rsid w:val="00AA14C5"/>
  </w:style>
  <w:style w:type="paragraph" w:customStyle="1" w:styleId="429ED3DB672544188D8317BAE34449FC">
    <w:name w:val="429ED3DB672544188D8317BAE34449FC"/>
    <w:rsid w:val="00AA14C5"/>
  </w:style>
  <w:style w:type="paragraph" w:customStyle="1" w:styleId="23372D3F5D2642F188462957CA1E4B9E">
    <w:name w:val="23372D3F5D2642F188462957CA1E4B9E"/>
    <w:rsid w:val="00AA14C5"/>
  </w:style>
  <w:style w:type="paragraph" w:customStyle="1" w:styleId="B79F804E5AEE4EDF8DB52D71BB7123C4">
    <w:name w:val="B79F804E5AEE4EDF8DB52D71BB7123C4"/>
    <w:rsid w:val="00AA14C5"/>
  </w:style>
  <w:style w:type="paragraph" w:customStyle="1" w:styleId="77CEF251C0F446D28AE3D5F3DF4988F0">
    <w:name w:val="77CEF251C0F446D28AE3D5F3DF4988F0"/>
    <w:rsid w:val="00AA14C5"/>
  </w:style>
  <w:style w:type="paragraph" w:customStyle="1" w:styleId="7AF15DEB4F684B10B7F62E171CF3F517">
    <w:name w:val="7AF15DEB4F684B10B7F62E171CF3F517"/>
    <w:rsid w:val="00AA14C5"/>
  </w:style>
  <w:style w:type="paragraph" w:customStyle="1" w:styleId="A6C07CFD7E2A48559BDF85550105141B">
    <w:name w:val="A6C07CFD7E2A48559BDF85550105141B"/>
    <w:rsid w:val="00AA14C5"/>
  </w:style>
  <w:style w:type="paragraph" w:customStyle="1" w:styleId="72884D74F0DC4FD18F532113FEF025F7">
    <w:name w:val="72884D74F0DC4FD18F532113FEF025F7"/>
    <w:rsid w:val="00AA14C5"/>
  </w:style>
  <w:style w:type="paragraph" w:customStyle="1" w:styleId="AC03FE5763D64B6F8888D5AEB1905940">
    <w:name w:val="AC03FE5763D64B6F8888D5AEB1905940"/>
    <w:rsid w:val="00AA14C5"/>
  </w:style>
  <w:style w:type="paragraph" w:customStyle="1" w:styleId="622933227F6C47AA9BCFD689EA5E3356">
    <w:name w:val="622933227F6C47AA9BCFD689EA5E3356"/>
    <w:rsid w:val="00AA14C5"/>
  </w:style>
  <w:style w:type="paragraph" w:customStyle="1" w:styleId="D380E48250AB4D56885C243C72AE6634">
    <w:name w:val="D380E48250AB4D56885C243C72AE6634"/>
    <w:rsid w:val="00AA14C5"/>
  </w:style>
  <w:style w:type="paragraph" w:customStyle="1" w:styleId="C31F4F3DEF124D65AAA4913B54B548E6">
    <w:name w:val="C31F4F3DEF124D65AAA4913B54B548E6"/>
    <w:rsid w:val="00AA14C5"/>
  </w:style>
  <w:style w:type="paragraph" w:customStyle="1" w:styleId="2DADDCEDE1F74F2FA384C403800B3F6F">
    <w:name w:val="2DADDCEDE1F74F2FA384C403800B3F6F"/>
    <w:rsid w:val="00AA14C5"/>
  </w:style>
  <w:style w:type="paragraph" w:customStyle="1" w:styleId="18E0B35835C94899B9DFCDB4500B3DE7">
    <w:name w:val="18E0B35835C94899B9DFCDB4500B3DE7"/>
    <w:rsid w:val="00AA14C5"/>
  </w:style>
  <w:style w:type="paragraph" w:customStyle="1" w:styleId="11940098DDDF46AAAADA3988918F7A38">
    <w:name w:val="11940098DDDF46AAAADA3988918F7A38"/>
    <w:rsid w:val="00AA14C5"/>
  </w:style>
  <w:style w:type="paragraph" w:customStyle="1" w:styleId="A617960CFD864FBFB9755A197E2F195A">
    <w:name w:val="A617960CFD864FBFB9755A197E2F195A"/>
    <w:rsid w:val="00AA14C5"/>
  </w:style>
  <w:style w:type="paragraph" w:customStyle="1" w:styleId="C22C7E0A67DE4657A661680F3D053A4B">
    <w:name w:val="C22C7E0A67DE4657A661680F3D053A4B"/>
    <w:rsid w:val="00AA14C5"/>
  </w:style>
  <w:style w:type="paragraph" w:customStyle="1" w:styleId="03DA9083A0784C588F11715342CAD3D6">
    <w:name w:val="03DA9083A0784C588F11715342CAD3D6"/>
    <w:rsid w:val="00AA14C5"/>
  </w:style>
  <w:style w:type="paragraph" w:customStyle="1" w:styleId="94371320D95B48EF9DC1AD2DFB47BF75">
    <w:name w:val="94371320D95B48EF9DC1AD2DFB47BF75"/>
    <w:rsid w:val="00AA14C5"/>
  </w:style>
  <w:style w:type="paragraph" w:customStyle="1" w:styleId="9EBFF10719C6464F99AF30519A75672D">
    <w:name w:val="9EBFF10719C6464F99AF30519A75672D"/>
    <w:rsid w:val="00AA14C5"/>
  </w:style>
  <w:style w:type="paragraph" w:customStyle="1" w:styleId="77D8B8C553BB4FB6864213CB8EBC5F96">
    <w:name w:val="77D8B8C553BB4FB6864213CB8EBC5F96"/>
    <w:rsid w:val="00AA14C5"/>
  </w:style>
  <w:style w:type="paragraph" w:customStyle="1" w:styleId="878D99BF3EB44A65B8F48242D42D3D3C">
    <w:name w:val="878D99BF3EB44A65B8F48242D42D3D3C"/>
    <w:rsid w:val="00AA14C5"/>
  </w:style>
  <w:style w:type="paragraph" w:customStyle="1" w:styleId="020DB4C948D24B7E9F14D85D1B3B1DBC">
    <w:name w:val="020DB4C948D24B7E9F14D85D1B3B1DBC"/>
    <w:rsid w:val="00AA14C5"/>
  </w:style>
  <w:style w:type="paragraph" w:customStyle="1" w:styleId="8BF93342D61C4F5A8F59CBF1DF8C4EB8">
    <w:name w:val="8BF93342D61C4F5A8F59CBF1DF8C4EB8"/>
    <w:rsid w:val="00AA14C5"/>
  </w:style>
  <w:style w:type="paragraph" w:customStyle="1" w:styleId="0CA8C08DCBF44630AD157F2E40473916">
    <w:name w:val="0CA8C08DCBF44630AD157F2E40473916"/>
    <w:rsid w:val="00AA14C5"/>
  </w:style>
  <w:style w:type="paragraph" w:customStyle="1" w:styleId="BFD34556CCD14722BD1DCC68892969BB">
    <w:name w:val="BFD34556CCD14722BD1DCC68892969BB"/>
    <w:rsid w:val="00AA14C5"/>
  </w:style>
  <w:style w:type="paragraph" w:customStyle="1" w:styleId="1A200067746845FEA90750A084F2D83D">
    <w:name w:val="1A200067746845FEA90750A084F2D83D"/>
    <w:rsid w:val="00AA14C5"/>
  </w:style>
  <w:style w:type="paragraph" w:customStyle="1" w:styleId="B391EB0537774B55B363BC580C6DC15C">
    <w:name w:val="B391EB0537774B55B363BC580C6DC15C"/>
    <w:rsid w:val="00AA14C5"/>
  </w:style>
  <w:style w:type="paragraph" w:customStyle="1" w:styleId="7174B0D9ACF54952A8E10C358CA1B9BB">
    <w:name w:val="7174B0D9ACF54952A8E10C358CA1B9BB"/>
    <w:rsid w:val="00AA14C5"/>
  </w:style>
  <w:style w:type="paragraph" w:customStyle="1" w:styleId="C76D4D45976B46D181174D42F0186C20">
    <w:name w:val="C76D4D45976B46D181174D42F0186C20"/>
    <w:rsid w:val="00AA14C5"/>
  </w:style>
  <w:style w:type="paragraph" w:customStyle="1" w:styleId="4AF655A51A284CA695A243B123FF2C17">
    <w:name w:val="4AF655A51A284CA695A243B123FF2C17"/>
    <w:rsid w:val="00AA14C5"/>
  </w:style>
  <w:style w:type="paragraph" w:customStyle="1" w:styleId="359EE55CB9B24278855A4C0925389137">
    <w:name w:val="359EE55CB9B24278855A4C0925389137"/>
    <w:rsid w:val="00AA14C5"/>
  </w:style>
  <w:style w:type="paragraph" w:customStyle="1" w:styleId="1FDAC20754EC4076ACFA7DCA881D9F72">
    <w:name w:val="1FDAC20754EC4076ACFA7DCA881D9F72"/>
    <w:rsid w:val="00AA14C5"/>
  </w:style>
  <w:style w:type="paragraph" w:customStyle="1" w:styleId="CAF975165F34419AAF0004DE2221F67A">
    <w:name w:val="CAF975165F34419AAF0004DE2221F67A"/>
    <w:rsid w:val="00AA14C5"/>
  </w:style>
  <w:style w:type="paragraph" w:customStyle="1" w:styleId="F68277F6DEDA41DBAA7E3359A465C47F">
    <w:name w:val="F68277F6DEDA41DBAA7E3359A465C47F"/>
    <w:rsid w:val="00AA14C5"/>
  </w:style>
  <w:style w:type="paragraph" w:customStyle="1" w:styleId="8FBDD1610A3940F68DE9FBC17C30DC03">
    <w:name w:val="8FBDD1610A3940F68DE9FBC17C30DC03"/>
    <w:rsid w:val="00AA14C5"/>
  </w:style>
  <w:style w:type="paragraph" w:customStyle="1" w:styleId="533B788E19E74636AB5D540E80097F39">
    <w:name w:val="533B788E19E74636AB5D540E80097F39"/>
    <w:rsid w:val="00AA14C5"/>
  </w:style>
  <w:style w:type="paragraph" w:customStyle="1" w:styleId="1837F02BC05149D989F6D71599E2622B">
    <w:name w:val="1837F02BC05149D989F6D71599E2622B"/>
    <w:rsid w:val="00AA14C5"/>
  </w:style>
  <w:style w:type="paragraph" w:customStyle="1" w:styleId="65C9B90394B248CC884D272ABF7B2D31">
    <w:name w:val="65C9B90394B248CC884D272ABF7B2D31"/>
    <w:rsid w:val="00AA14C5"/>
  </w:style>
  <w:style w:type="paragraph" w:customStyle="1" w:styleId="A51C9B0B66024AF19CA04E27B2A183A5">
    <w:name w:val="A51C9B0B66024AF19CA04E27B2A183A5"/>
    <w:rsid w:val="00AA14C5"/>
  </w:style>
  <w:style w:type="paragraph" w:customStyle="1" w:styleId="D4880C88EC2742C8BB80CEBCDC5112BD">
    <w:name w:val="D4880C88EC2742C8BB80CEBCDC5112BD"/>
    <w:rsid w:val="00AA14C5"/>
  </w:style>
  <w:style w:type="paragraph" w:customStyle="1" w:styleId="131B5F202B334A73BF8C904B4BB9C1AF">
    <w:name w:val="131B5F202B334A73BF8C904B4BB9C1AF"/>
    <w:rsid w:val="00AA14C5"/>
  </w:style>
  <w:style w:type="paragraph" w:customStyle="1" w:styleId="2B24ACAE3AE54851B1302704D1A621BC">
    <w:name w:val="2B24ACAE3AE54851B1302704D1A621BC"/>
    <w:rsid w:val="00AA14C5"/>
  </w:style>
  <w:style w:type="paragraph" w:customStyle="1" w:styleId="E508083CA22642AB9D24EA7C7C6DF58D">
    <w:name w:val="E508083CA22642AB9D24EA7C7C6DF58D"/>
    <w:rsid w:val="00AA14C5"/>
  </w:style>
  <w:style w:type="paragraph" w:customStyle="1" w:styleId="E50B1BEC0A094590972E86B3B0083C5D">
    <w:name w:val="E50B1BEC0A094590972E86B3B0083C5D"/>
    <w:rsid w:val="00AA14C5"/>
  </w:style>
  <w:style w:type="paragraph" w:customStyle="1" w:styleId="B123674DAF5342D4B868C98D1F8445A6">
    <w:name w:val="B123674DAF5342D4B868C98D1F8445A6"/>
    <w:rsid w:val="00AA14C5"/>
  </w:style>
  <w:style w:type="paragraph" w:customStyle="1" w:styleId="DA19DEA9C4D94A379D2F26864CF0661D">
    <w:name w:val="DA19DEA9C4D94A379D2F26864CF0661D"/>
    <w:rsid w:val="00AA14C5"/>
  </w:style>
  <w:style w:type="paragraph" w:customStyle="1" w:styleId="FC398C4F12D94023997251FFED3B1D36">
    <w:name w:val="FC398C4F12D94023997251FFED3B1D36"/>
    <w:rsid w:val="00AA14C5"/>
  </w:style>
  <w:style w:type="paragraph" w:customStyle="1" w:styleId="05384FB338254EAFBEBA89C5A08DC603">
    <w:name w:val="05384FB338254EAFBEBA89C5A08DC603"/>
    <w:rsid w:val="00AA14C5"/>
  </w:style>
  <w:style w:type="paragraph" w:customStyle="1" w:styleId="8143077F6016416B899C95DF02E03573">
    <w:name w:val="8143077F6016416B899C95DF02E03573"/>
    <w:rsid w:val="00AA14C5"/>
  </w:style>
  <w:style w:type="paragraph" w:customStyle="1" w:styleId="6D12CA367CAB419B8A0CA9573C685ADE">
    <w:name w:val="6D12CA367CAB419B8A0CA9573C685ADE"/>
    <w:rsid w:val="00AA14C5"/>
  </w:style>
  <w:style w:type="paragraph" w:customStyle="1" w:styleId="3CCF64E4735D42D6AC6B97EBFB829E89">
    <w:name w:val="3CCF64E4735D42D6AC6B97EBFB829E89"/>
    <w:rsid w:val="00AA14C5"/>
  </w:style>
  <w:style w:type="paragraph" w:customStyle="1" w:styleId="FF9A840187814C56BA2295C7B3E23DB9">
    <w:name w:val="FF9A840187814C56BA2295C7B3E23DB9"/>
    <w:rsid w:val="00AA14C5"/>
  </w:style>
  <w:style w:type="paragraph" w:customStyle="1" w:styleId="5F93C891FF3248E982D4F12FA96A06B5">
    <w:name w:val="5F93C891FF3248E982D4F12FA96A06B5"/>
    <w:rsid w:val="00AA14C5"/>
  </w:style>
  <w:style w:type="paragraph" w:customStyle="1" w:styleId="79D9B407D7B64AD2B6BB3C401BCE3865">
    <w:name w:val="79D9B407D7B64AD2B6BB3C401BCE3865"/>
    <w:rsid w:val="00AA14C5"/>
  </w:style>
  <w:style w:type="paragraph" w:customStyle="1" w:styleId="F94D90D7B5A9469188BA5D3901E4F40C">
    <w:name w:val="F94D90D7B5A9469188BA5D3901E4F40C"/>
    <w:rsid w:val="00AA14C5"/>
  </w:style>
  <w:style w:type="paragraph" w:customStyle="1" w:styleId="B24D08A021784C3698D3A1AA39FECC5B">
    <w:name w:val="B24D08A021784C3698D3A1AA39FECC5B"/>
    <w:rsid w:val="00AA14C5"/>
  </w:style>
  <w:style w:type="paragraph" w:customStyle="1" w:styleId="4C6BA5C6379A4181A02741ACFD1401F9">
    <w:name w:val="4C6BA5C6379A4181A02741ACFD1401F9"/>
    <w:rsid w:val="00AA14C5"/>
  </w:style>
  <w:style w:type="paragraph" w:customStyle="1" w:styleId="09F0F9ED37E343C7B1C62B0641924926">
    <w:name w:val="09F0F9ED37E343C7B1C62B0641924926"/>
    <w:rsid w:val="00AA14C5"/>
  </w:style>
  <w:style w:type="paragraph" w:customStyle="1" w:styleId="E3437585E88A4D9990398F3DD5AB0125">
    <w:name w:val="E3437585E88A4D9990398F3DD5AB0125"/>
    <w:rsid w:val="00AA14C5"/>
  </w:style>
  <w:style w:type="paragraph" w:customStyle="1" w:styleId="FC90997D8E7C43A79016F471456910D3">
    <w:name w:val="FC90997D8E7C43A79016F471456910D3"/>
    <w:rsid w:val="00AA14C5"/>
  </w:style>
  <w:style w:type="paragraph" w:customStyle="1" w:styleId="9A165805FE5E42DA92CDBCC9E315AD31">
    <w:name w:val="9A165805FE5E42DA92CDBCC9E315AD31"/>
    <w:rsid w:val="00AA14C5"/>
  </w:style>
  <w:style w:type="paragraph" w:customStyle="1" w:styleId="1B06BB8CC8454C86B489E7FC055F749D">
    <w:name w:val="1B06BB8CC8454C86B489E7FC055F749D"/>
    <w:rsid w:val="00AA14C5"/>
  </w:style>
  <w:style w:type="paragraph" w:customStyle="1" w:styleId="526993E0B7134FDDB15D6998964EA122">
    <w:name w:val="526993E0B7134FDDB15D6998964EA122"/>
    <w:rsid w:val="00AA14C5"/>
  </w:style>
  <w:style w:type="paragraph" w:customStyle="1" w:styleId="671E3456C1D84F8E92492241BE987D5D">
    <w:name w:val="671E3456C1D84F8E92492241BE987D5D"/>
    <w:rsid w:val="00AA14C5"/>
  </w:style>
  <w:style w:type="paragraph" w:customStyle="1" w:styleId="B76C4774B05843A88342DD6C446C56F6">
    <w:name w:val="B76C4774B05843A88342DD6C446C56F6"/>
    <w:rsid w:val="00AA14C5"/>
  </w:style>
  <w:style w:type="paragraph" w:customStyle="1" w:styleId="C7FDE2EE551E4634BCFB5507B26B4B6B">
    <w:name w:val="C7FDE2EE551E4634BCFB5507B26B4B6B"/>
    <w:rsid w:val="00AA14C5"/>
  </w:style>
  <w:style w:type="paragraph" w:customStyle="1" w:styleId="F8AC089DEFBD4868802C375FBE527FC0">
    <w:name w:val="F8AC089DEFBD4868802C375FBE527FC0"/>
    <w:rsid w:val="00AA14C5"/>
  </w:style>
  <w:style w:type="paragraph" w:customStyle="1" w:styleId="20FF286FF14A4DD0B7DF5F10D08B62A9">
    <w:name w:val="20FF286FF14A4DD0B7DF5F10D08B62A9"/>
    <w:rsid w:val="00AA14C5"/>
  </w:style>
  <w:style w:type="paragraph" w:customStyle="1" w:styleId="08EAFAC1EFAB481499193C5903510F51">
    <w:name w:val="08EAFAC1EFAB481499193C5903510F51"/>
    <w:rsid w:val="00AA14C5"/>
  </w:style>
  <w:style w:type="paragraph" w:customStyle="1" w:styleId="21E0918785DA454E999CEF9A868827A5">
    <w:name w:val="21E0918785DA454E999CEF9A868827A5"/>
    <w:rsid w:val="00AA14C5"/>
  </w:style>
  <w:style w:type="paragraph" w:customStyle="1" w:styleId="E8C2F5A6E3F54FB5B02B302F59170DFB">
    <w:name w:val="E8C2F5A6E3F54FB5B02B302F59170DFB"/>
    <w:rsid w:val="00AA14C5"/>
  </w:style>
  <w:style w:type="paragraph" w:customStyle="1" w:styleId="7F6ADD39A53C46BD98D3D4E004B1EAA4">
    <w:name w:val="7F6ADD39A53C46BD98D3D4E004B1EAA4"/>
    <w:rsid w:val="00AA14C5"/>
  </w:style>
  <w:style w:type="paragraph" w:customStyle="1" w:styleId="A76007B1AFBA4133B2CB3E827BED1258">
    <w:name w:val="A76007B1AFBA4133B2CB3E827BED1258"/>
    <w:rsid w:val="00AA14C5"/>
  </w:style>
  <w:style w:type="paragraph" w:customStyle="1" w:styleId="3DF326A94F3C48E49BEF38822BB66676">
    <w:name w:val="3DF326A94F3C48E49BEF38822BB66676"/>
    <w:rsid w:val="00AA14C5"/>
  </w:style>
  <w:style w:type="paragraph" w:customStyle="1" w:styleId="F54EEC2DF4924A33A8E395FEFB4A9536">
    <w:name w:val="F54EEC2DF4924A33A8E395FEFB4A9536"/>
    <w:rsid w:val="00AA14C5"/>
  </w:style>
  <w:style w:type="paragraph" w:customStyle="1" w:styleId="9B5B1B28F6034D699BE1819EB31E1038">
    <w:name w:val="9B5B1B28F6034D699BE1819EB31E1038"/>
    <w:rsid w:val="00AA14C5"/>
  </w:style>
  <w:style w:type="paragraph" w:customStyle="1" w:styleId="0712385C3F3A4CA7B928E16B2C5AF923">
    <w:name w:val="0712385C3F3A4CA7B928E16B2C5AF923"/>
    <w:rsid w:val="00AA14C5"/>
  </w:style>
  <w:style w:type="paragraph" w:customStyle="1" w:styleId="CB344DE0AFFE4954BB53D835ED869C09">
    <w:name w:val="CB344DE0AFFE4954BB53D835ED869C09"/>
    <w:rsid w:val="00AA14C5"/>
  </w:style>
  <w:style w:type="paragraph" w:customStyle="1" w:styleId="A4A0A21EF61F46B787E953EBDFB5B8AA">
    <w:name w:val="A4A0A21EF61F46B787E953EBDFB5B8AA"/>
    <w:rsid w:val="00AA14C5"/>
  </w:style>
  <w:style w:type="paragraph" w:customStyle="1" w:styleId="CBC3C7E945594367A26D1AD6EEDC543C">
    <w:name w:val="CBC3C7E945594367A26D1AD6EEDC543C"/>
    <w:rsid w:val="00AA14C5"/>
  </w:style>
  <w:style w:type="paragraph" w:customStyle="1" w:styleId="69600EBF7C9B4DDAA9327A5B0749F576">
    <w:name w:val="69600EBF7C9B4DDAA9327A5B0749F576"/>
    <w:rsid w:val="00AA14C5"/>
  </w:style>
  <w:style w:type="paragraph" w:customStyle="1" w:styleId="D7D702BFBE29418AA1937A67C49E811F">
    <w:name w:val="D7D702BFBE29418AA1937A67C49E811F"/>
    <w:rsid w:val="00AA14C5"/>
  </w:style>
  <w:style w:type="paragraph" w:customStyle="1" w:styleId="1BF2C95D0C704B10ABD75B9B0C0C01C8">
    <w:name w:val="1BF2C95D0C704B10ABD75B9B0C0C01C8"/>
    <w:rsid w:val="00AA14C5"/>
  </w:style>
  <w:style w:type="paragraph" w:customStyle="1" w:styleId="1C28233F066C49FBA0485C8DDAA669C4">
    <w:name w:val="1C28233F066C49FBA0485C8DDAA669C4"/>
    <w:rsid w:val="00AA14C5"/>
  </w:style>
  <w:style w:type="paragraph" w:customStyle="1" w:styleId="7C83F933114748BB87390E1ED741CBDA">
    <w:name w:val="7C83F933114748BB87390E1ED741CBDA"/>
    <w:rsid w:val="00AA14C5"/>
  </w:style>
  <w:style w:type="paragraph" w:customStyle="1" w:styleId="2F87AFDE6AB44B31B082BB0F951FBB4C">
    <w:name w:val="2F87AFDE6AB44B31B082BB0F951FBB4C"/>
    <w:rsid w:val="00AA14C5"/>
  </w:style>
  <w:style w:type="paragraph" w:customStyle="1" w:styleId="2A709C1EA3534BC8A19BBBB0BC708ECE">
    <w:name w:val="2A709C1EA3534BC8A19BBBB0BC708ECE"/>
    <w:rsid w:val="00AA14C5"/>
  </w:style>
  <w:style w:type="paragraph" w:customStyle="1" w:styleId="68C7CFF46A59470280BE024895D05F48">
    <w:name w:val="68C7CFF46A59470280BE024895D05F48"/>
    <w:rsid w:val="00AA14C5"/>
  </w:style>
  <w:style w:type="paragraph" w:customStyle="1" w:styleId="B82D9E704CC6430FA33C910C31E3127C">
    <w:name w:val="B82D9E704CC6430FA33C910C31E3127C"/>
    <w:rsid w:val="00AA14C5"/>
  </w:style>
  <w:style w:type="paragraph" w:customStyle="1" w:styleId="372F8A05DB044DD5A949D1BBB4996453">
    <w:name w:val="372F8A05DB044DD5A949D1BBB4996453"/>
    <w:rsid w:val="00AA14C5"/>
  </w:style>
  <w:style w:type="paragraph" w:customStyle="1" w:styleId="E8748DEF7B484FD0A538AAC9337CFE75">
    <w:name w:val="E8748DEF7B484FD0A538AAC9337CFE75"/>
    <w:rsid w:val="00AA14C5"/>
  </w:style>
  <w:style w:type="paragraph" w:customStyle="1" w:styleId="A79A9CA2C29B48AC9D118269CCA9C3E2">
    <w:name w:val="A79A9CA2C29B48AC9D118269CCA9C3E2"/>
    <w:rsid w:val="00AA14C5"/>
  </w:style>
  <w:style w:type="paragraph" w:customStyle="1" w:styleId="66C0457438AC403389F45D054B7C4C99">
    <w:name w:val="66C0457438AC403389F45D054B7C4C99"/>
    <w:rsid w:val="00AA14C5"/>
  </w:style>
  <w:style w:type="paragraph" w:customStyle="1" w:styleId="936EE5DC8DF74903A9751FAF924B94BB">
    <w:name w:val="936EE5DC8DF74903A9751FAF924B94BB"/>
    <w:rsid w:val="00AA14C5"/>
  </w:style>
  <w:style w:type="paragraph" w:customStyle="1" w:styleId="0D50481A39234B17A00EE38009E9CB13">
    <w:name w:val="0D50481A39234B17A00EE38009E9CB13"/>
    <w:rsid w:val="00AA14C5"/>
  </w:style>
  <w:style w:type="paragraph" w:customStyle="1" w:styleId="E1353D39EE1048C5804722FEF9887A1A">
    <w:name w:val="E1353D39EE1048C5804722FEF9887A1A"/>
    <w:rsid w:val="00AA14C5"/>
  </w:style>
  <w:style w:type="paragraph" w:customStyle="1" w:styleId="7672F0D3656143DA95CE90A688889344">
    <w:name w:val="7672F0D3656143DA95CE90A688889344"/>
    <w:rsid w:val="00AA14C5"/>
  </w:style>
  <w:style w:type="paragraph" w:customStyle="1" w:styleId="43266081C87845C6BEA9ABD5C06659BD">
    <w:name w:val="43266081C87845C6BEA9ABD5C06659BD"/>
    <w:rsid w:val="00AA14C5"/>
  </w:style>
  <w:style w:type="paragraph" w:customStyle="1" w:styleId="B2EF33C7C45E48F3B13A7BCE333DA8D7">
    <w:name w:val="B2EF33C7C45E48F3B13A7BCE333DA8D7"/>
    <w:rsid w:val="00AA14C5"/>
  </w:style>
  <w:style w:type="paragraph" w:customStyle="1" w:styleId="24F722B565114ECA9FD297A54CFBDB82">
    <w:name w:val="24F722B565114ECA9FD297A54CFBDB82"/>
    <w:rsid w:val="00AA14C5"/>
  </w:style>
  <w:style w:type="paragraph" w:customStyle="1" w:styleId="DD805E5850F74300AA3219F9567504AC">
    <w:name w:val="DD805E5850F74300AA3219F9567504AC"/>
    <w:rsid w:val="00AA14C5"/>
  </w:style>
  <w:style w:type="paragraph" w:customStyle="1" w:styleId="B9FDD8C8AF6B49E1A391163584DBA4E2">
    <w:name w:val="B9FDD8C8AF6B49E1A391163584DBA4E2"/>
    <w:rsid w:val="00AA14C5"/>
  </w:style>
  <w:style w:type="paragraph" w:customStyle="1" w:styleId="D6696E86954D41F79C8AB2CEC808573F">
    <w:name w:val="D6696E86954D41F79C8AB2CEC808573F"/>
    <w:rsid w:val="00AA14C5"/>
  </w:style>
  <w:style w:type="paragraph" w:customStyle="1" w:styleId="91958C43378A4A5B9EFEEB0A5C4B8BF3">
    <w:name w:val="91958C43378A4A5B9EFEEB0A5C4B8BF3"/>
    <w:rsid w:val="00AA14C5"/>
  </w:style>
  <w:style w:type="paragraph" w:customStyle="1" w:styleId="675C8BD440C44BC4AE4E35F21604E9E7">
    <w:name w:val="675C8BD440C44BC4AE4E35F21604E9E7"/>
    <w:rsid w:val="00AA14C5"/>
  </w:style>
  <w:style w:type="paragraph" w:customStyle="1" w:styleId="B1CA7ECAE24E4AF1BE3678B3AAA6AA22">
    <w:name w:val="B1CA7ECAE24E4AF1BE3678B3AAA6AA22"/>
    <w:rsid w:val="00AA14C5"/>
  </w:style>
  <w:style w:type="paragraph" w:customStyle="1" w:styleId="008835D9A6F0493E81956F7B632DF31B">
    <w:name w:val="008835D9A6F0493E81956F7B632DF31B"/>
    <w:rsid w:val="00AA14C5"/>
  </w:style>
  <w:style w:type="paragraph" w:customStyle="1" w:styleId="D78A48BF9BAE4257A0D071889FB6B3E5">
    <w:name w:val="D78A48BF9BAE4257A0D071889FB6B3E5"/>
    <w:rsid w:val="00AA14C5"/>
  </w:style>
  <w:style w:type="paragraph" w:customStyle="1" w:styleId="C57E4BE01C4B41A882396D5757B599AF">
    <w:name w:val="C57E4BE01C4B41A882396D5757B599AF"/>
    <w:rsid w:val="00AA14C5"/>
  </w:style>
  <w:style w:type="paragraph" w:customStyle="1" w:styleId="98668BB50DA049CABB438745CEFAD41C">
    <w:name w:val="98668BB50DA049CABB438745CEFAD41C"/>
    <w:rsid w:val="00AA14C5"/>
  </w:style>
  <w:style w:type="paragraph" w:customStyle="1" w:styleId="1870BE3ABD044B3AA17F42FF12BF2ACA">
    <w:name w:val="1870BE3ABD044B3AA17F42FF12BF2ACA"/>
    <w:rsid w:val="00AA14C5"/>
  </w:style>
  <w:style w:type="paragraph" w:customStyle="1" w:styleId="A431BCB76D8C4FE39B9AA5B912347AA5">
    <w:name w:val="A431BCB76D8C4FE39B9AA5B912347AA5"/>
    <w:rsid w:val="00AA14C5"/>
  </w:style>
  <w:style w:type="paragraph" w:customStyle="1" w:styleId="AC5FC5F2E9F5483480CCCB3E6BA2D91F">
    <w:name w:val="AC5FC5F2E9F5483480CCCB3E6BA2D91F"/>
    <w:rsid w:val="00AA14C5"/>
  </w:style>
  <w:style w:type="paragraph" w:customStyle="1" w:styleId="33E3D8F3B29741D5B44E2CC4F83E1A7B">
    <w:name w:val="33E3D8F3B29741D5B44E2CC4F83E1A7B"/>
    <w:rsid w:val="00AA14C5"/>
  </w:style>
  <w:style w:type="paragraph" w:customStyle="1" w:styleId="77CE31818F1442E7BD95B239F4FD2EF8">
    <w:name w:val="77CE31818F1442E7BD95B239F4FD2EF8"/>
    <w:rsid w:val="00AA14C5"/>
  </w:style>
  <w:style w:type="paragraph" w:customStyle="1" w:styleId="EDB9A19BC51B4EF09BD4ED7B0C5932E2">
    <w:name w:val="EDB9A19BC51B4EF09BD4ED7B0C5932E2"/>
    <w:rsid w:val="00AA14C5"/>
  </w:style>
  <w:style w:type="paragraph" w:customStyle="1" w:styleId="D7F5AEAE25D941DDB8A31A8290E9E7A7">
    <w:name w:val="D7F5AEAE25D941DDB8A31A8290E9E7A7"/>
    <w:rsid w:val="00AA14C5"/>
  </w:style>
  <w:style w:type="paragraph" w:customStyle="1" w:styleId="E36EF0013B974E6D93811F61E832EC52">
    <w:name w:val="E36EF0013B974E6D93811F61E832EC52"/>
    <w:rsid w:val="00AA14C5"/>
  </w:style>
  <w:style w:type="paragraph" w:customStyle="1" w:styleId="4D8B7C2739F1404ABFE1DD2295E2AD35">
    <w:name w:val="4D8B7C2739F1404ABFE1DD2295E2AD35"/>
    <w:rsid w:val="00AA14C5"/>
  </w:style>
  <w:style w:type="paragraph" w:customStyle="1" w:styleId="03DC323F16CC43DDAAD2D0320A51D8F3">
    <w:name w:val="03DC323F16CC43DDAAD2D0320A51D8F3"/>
    <w:rsid w:val="00AA14C5"/>
  </w:style>
  <w:style w:type="paragraph" w:customStyle="1" w:styleId="7248E4E8F6D94EA4BEFAE5213696D172">
    <w:name w:val="7248E4E8F6D94EA4BEFAE5213696D172"/>
    <w:rsid w:val="00AA14C5"/>
  </w:style>
  <w:style w:type="paragraph" w:customStyle="1" w:styleId="3EEC40FB22A24B8E8BD8BB9E97058450">
    <w:name w:val="3EEC40FB22A24B8E8BD8BB9E97058450"/>
    <w:rsid w:val="00AA14C5"/>
  </w:style>
  <w:style w:type="paragraph" w:customStyle="1" w:styleId="80C64A38526A499B87BF081AD1777B3B">
    <w:name w:val="80C64A38526A499B87BF081AD1777B3B"/>
    <w:rsid w:val="00AA14C5"/>
  </w:style>
  <w:style w:type="paragraph" w:customStyle="1" w:styleId="04B0DA89144442E088F3113E38747A8E">
    <w:name w:val="04B0DA89144442E088F3113E38747A8E"/>
    <w:rsid w:val="00AA14C5"/>
  </w:style>
  <w:style w:type="paragraph" w:customStyle="1" w:styleId="009262F00E2E4829936D2F1C482D0FD7">
    <w:name w:val="009262F00E2E4829936D2F1C482D0FD7"/>
    <w:rsid w:val="00AA14C5"/>
  </w:style>
  <w:style w:type="paragraph" w:customStyle="1" w:styleId="B02C1DEA79CF4600969E390EEA4CCA0B">
    <w:name w:val="B02C1DEA79CF4600969E390EEA4CCA0B"/>
    <w:rsid w:val="00AA14C5"/>
  </w:style>
  <w:style w:type="paragraph" w:customStyle="1" w:styleId="E2C3D42ACAA445449066FE5AD9B9000A">
    <w:name w:val="E2C3D42ACAA445449066FE5AD9B9000A"/>
    <w:rsid w:val="00AA14C5"/>
  </w:style>
  <w:style w:type="paragraph" w:customStyle="1" w:styleId="AF3AFB8F6B524EE7B7B73EFD01A13102">
    <w:name w:val="AF3AFB8F6B524EE7B7B73EFD01A13102"/>
    <w:rsid w:val="00AA14C5"/>
  </w:style>
  <w:style w:type="paragraph" w:customStyle="1" w:styleId="D4EA63A3C7A74917B30E6D9EBEE9EB9E">
    <w:name w:val="D4EA63A3C7A74917B30E6D9EBEE9EB9E"/>
    <w:rsid w:val="00AA14C5"/>
  </w:style>
  <w:style w:type="paragraph" w:customStyle="1" w:styleId="9FB44FE537A44D73ABFA2249FE5C922F">
    <w:name w:val="9FB44FE537A44D73ABFA2249FE5C922F"/>
    <w:rsid w:val="00AA14C5"/>
  </w:style>
  <w:style w:type="paragraph" w:customStyle="1" w:styleId="797F88934EAB4663B18834992FBF90D0">
    <w:name w:val="797F88934EAB4663B18834992FBF90D0"/>
    <w:rsid w:val="00AA14C5"/>
  </w:style>
  <w:style w:type="paragraph" w:customStyle="1" w:styleId="6E6242DB6DF248388B575874F58CD7ED">
    <w:name w:val="6E6242DB6DF248388B575874F58CD7ED"/>
    <w:rsid w:val="00AA14C5"/>
  </w:style>
  <w:style w:type="paragraph" w:customStyle="1" w:styleId="756D2F7B0D21433DBF74AFAACAD3F924">
    <w:name w:val="756D2F7B0D21433DBF74AFAACAD3F924"/>
    <w:rsid w:val="00AA14C5"/>
  </w:style>
  <w:style w:type="paragraph" w:customStyle="1" w:styleId="5113716F808D4DF18E9DA04EB6D53688">
    <w:name w:val="5113716F808D4DF18E9DA04EB6D53688"/>
    <w:rsid w:val="00AA14C5"/>
  </w:style>
  <w:style w:type="paragraph" w:customStyle="1" w:styleId="FC50828899564316BB47C45EA07B6804">
    <w:name w:val="FC50828899564316BB47C45EA07B6804"/>
    <w:rsid w:val="00AA14C5"/>
  </w:style>
  <w:style w:type="paragraph" w:customStyle="1" w:styleId="5AD39B9E8ECB4F818882443EE1F3F320">
    <w:name w:val="5AD39B9E8ECB4F818882443EE1F3F320"/>
    <w:rsid w:val="00AA14C5"/>
  </w:style>
  <w:style w:type="paragraph" w:customStyle="1" w:styleId="250825C4F97E427BB9127412CDB03049">
    <w:name w:val="250825C4F97E427BB9127412CDB03049"/>
    <w:rsid w:val="00AA14C5"/>
  </w:style>
  <w:style w:type="paragraph" w:customStyle="1" w:styleId="2448C8DADF6346378CE5C604B2D8F5AC">
    <w:name w:val="2448C8DADF6346378CE5C604B2D8F5AC"/>
    <w:rsid w:val="00AA14C5"/>
  </w:style>
  <w:style w:type="paragraph" w:customStyle="1" w:styleId="3AD75373562744DCA51DAB2297B3F47C">
    <w:name w:val="3AD75373562744DCA51DAB2297B3F47C"/>
    <w:rsid w:val="00AA14C5"/>
  </w:style>
  <w:style w:type="paragraph" w:customStyle="1" w:styleId="24A76AC6E5AC4F15B8332A1F91FA1590">
    <w:name w:val="24A76AC6E5AC4F15B8332A1F91FA1590"/>
    <w:rsid w:val="00AA14C5"/>
  </w:style>
  <w:style w:type="paragraph" w:customStyle="1" w:styleId="DE5968DF348C47299D71C5D936CA34FC">
    <w:name w:val="DE5968DF348C47299D71C5D936CA34FC"/>
    <w:rsid w:val="00AA14C5"/>
  </w:style>
  <w:style w:type="paragraph" w:customStyle="1" w:styleId="BDD4DC1598C94F8380CE20EA0C87E6F9">
    <w:name w:val="BDD4DC1598C94F8380CE20EA0C87E6F9"/>
    <w:rsid w:val="00AA14C5"/>
  </w:style>
  <w:style w:type="paragraph" w:customStyle="1" w:styleId="4DA24C90BE664E65ADA9878DFBAE6F28">
    <w:name w:val="4DA24C90BE664E65ADA9878DFBAE6F28"/>
    <w:rsid w:val="00AA14C5"/>
  </w:style>
  <w:style w:type="paragraph" w:customStyle="1" w:styleId="710CBAE95B074578B452C63DC92B53EF">
    <w:name w:val="710CBAE95B074578B452C63DC92B53EF"/>
    <w:rsid w:val="00AA14C5"/>
  </w:style>
  <w:style w:type="paragraph" w:customStyle="1" w:styleId="AB4ED599A1B3450283CAF80A18EE60EB">
    <w:name w:val="AB4ED599A1B3450283CAF80A18EE60EB"/>
    <w:rsid w:val="00AA14C5"/>
  </w:style>
  <w:style w:type="paragraph" w:customStyle="1" w:styleId="4A84EC53D9444B23AD47AC37B580DF84">
    <w:name w:val="4A84EC53D9444B23AD47AC37B580DF84"/>
    <w:rsid w:val="00AA14C5"/>
  </w:style>
  <w:style w:type="paragraph" w:customStyle="1" w:styleId="2EB733498A9A4801A4E9F8D7772D6A78">
    <w:name w:val="2EB733498A9A4801A4E9F8D7772D6A78"/>
    <w:rsid w:val="00AA14C5"/>
  </w:style>
  <w:style w:type="paragraph" w:customStyle="1" w:styleId="006CF64E2960403D86D18E68CE5DFE34">
    <w:name w:val="006CF64E2960403D86D18E68CE5DFE34"/>
    <w:rsid w:val="00AA14C5"/>
  </w:style>
  <w:style w:type="paragraph" w:customStyle="1" w:styleId="3EB44288252140E5AC2F358F75C78E12">
    <w:name w:val="3EB44288252140E5AC2F358F75C78E12"/>
    <w:rsid w:val="00AA14C5"/>
  </w:style>
  <w:style w:type="paragraph" w:customStyle="1" w:styleId="4722406438E54780B058DAC18909F348">
    <w:name w:val="4722406438E54780B058DAC18909F348"/>
    <w:rsid w:val="00AA14C5"/>
  </w:style>
  <w:style w:type="paragraph" w:customStyle="1" w:styleId="FE3C2121A3964310B1DEF9AB2190C55B">
    <w:name w:val="FE3C2121A3964310B1DEF9AB2190C55B"/>
    <w:rsid w:val="00AA14C5"/>
  </w:style>
  <w:style w:type="paragraph" w:customStyle="1" w:styleId="E8033EE074204C66872365BE57A622F7">
    <w:name w:val="E8033EE074204C66872365BE57A622F7"/>
    <w:rsid w:val="00AA14C5"/>
  </w:style>
  <w:style w:type="paragraph" w:customStyle="1" w:styleId="E12C6DE47B38463FB0467065F57EA549">
    <w:name w:val="E12C6DE47B38463FB0467065F57EA549"/>
    <w:rsid w:val="00AA14C5"/>
  </w:style>
  <w:style w:type="paragraph" w:customStyle="1" w:styleId="2356CF1855E24E8EAA353FE4A1FF2821">
    <w:name w:val="2356CF1855E24E8EAA353FE4A1FF2821"/>
    <w:rsid w:val="00AA14C5"/>
  </w:style>
  <w:style w:type="paragraph" w:customStyle="1" w:styleId="AF2BA9FAC43C4B29B95E7F1EA50E8BBC">
    <w:name w:val="AF2BA9FAC43C4B29B95E7F1EA50E8BBC"/>
    <w:rsid w:val="00AA14C5"/>
  </w:style>
  <w:style w:type="paragraph" w:customStyle="1" w:styleId="9D9991E1CDC54BC6875D89BF515F6204">
    <w:name w:val="9D9991E1CDC54BC6875D89BF515F6204"/>
    <w:rsid w:val="00AA14C5"/>
  </w:style>
  <w:style w:type="paragraph" w:customStyle="1" w:styleId="55B0F146BEAD478DAA9E8C26A1C1BC35">
    <w:name w:val="55B0F146BEAD478DAA9E8C26A1C1BC35"/>
    <w:rsid w:val="00AA14C5"/>
  </w:style>
  <w:style w:type="paragraph" w:customStyle="1" w:styleId="50D5FA491D5440D09553790DA928E3F9">
    <w:name w:val="50D5FA491D5440D09553790DA928E3F9"/>
    <w:rsid w:val="00AA14C5"/>
  </w:style>
  <w:style w:type="paragraph" w:customStyle="1" w:styleId="2C947ECF383D4974983E473FD4A11B9E">
    <w:name w:val="2C947ECF383D4974983E473FD4A11B9E"/>
    <w:rsid w:val="00AA14C5"/>
  </w:style>
  <w:style w:type="paragraph" w:customStyle="1" w:styleId="16DE83A2AB094C9F9B1B1508E041DC03">
    <w:name w:val="16DE83A2AB094C9F9B1B1508E041DC03"/>
    <w:rsid w:val="00AA14C5"/>
  </w:style>
  <w:style w:type="paragraph" w:customStyle="1" w:styleId="E2999344860E458B81A7E6412D05F857">
    <w:name w:val="E2999344860E458B81A7E6412D05F857"/>
    <w:rsid w:val="00AA14C5"/>
  </w:style>
  <w:style w:type="paragraph" w:customStyle="1" w:styleId="59A948764AF34C2D90424AA3E45228D8">
    <w:name w:val="59A948764AF34C2D90424AA3E45228D8"/>
    <w:rsid w:val="00AA14C5"/>
  </w:style>
  <w:style w:type="paragraph" w:customStyle="1" w:styleId="2EEFDC7848494213AF2F2C5660630F0C">
    <w:name w:val="2EEFDC7848494213AF2F2C5660630F0C"/>
    <w:rsid w:val="00AA14C5"/>
  </w:style>
  <w:style w:type="paragraph" w:customStyle="1" w:styleId="84830E92D0E94057901D38EB50438977">
    <w:name w:val="84830E92D0E94057901D38EB50438977"/>
    <w:rsid w:val="00AA14C5"/>
  </w:style>
  <w:style w:type="paragraph" w:customStyle="1" w:styleId="8A4C6E5EF45144CC8C4163543DAACA0C">
    <w:name w:val="8A4C6E5EF45144CC8C4163543DAACA0C"/>
    <w:rsid w:val="00AA14C5"/>
  </w:style>
  <w:style w:type="paragraph" w:customStyle="1" w:styleId="75FC123982504A34A9E3F5A428902534">
    <w:name w:val="75FC123982504A34A9E3F5A428902534"/>
    <w:rsid w:val="00AA14C5"/>
  </w:style>
  <w:style w:type="paragraph" w:customStyle="1" w:styleId="07E8B380985D495787E3CF92E8DDBF94">
    <w:name w:val="07E8B380985D495787E3CF92E8DDBF94"/>
    <w:rsid w:val="00AA14C5"/>
  </w:style>
  <w:style w:type="paragraph" w:customStyle="1" w:styleId="F9A8B613D0CF4F6E9C74A12D1E7FE49F">
    <w:name w:val="F9A8B613D0CF4F6E9C74A12D1E7FE49F"/>
    <w:rsid w:val="00AA14C5"/>
  </w:style>
  <w:style w:type="paragraph" w:customStyle="1" w:styleId="56A1D8172DD1418DBFCD6D2A1C62D553">
    <w:name w:val="56A1D8172DD1418DBFCD6D2A1C62D553"/>
    <w:rsid w:val="00AA14C5"/>
  </w:style>
  <w:style w:type="paragraph" w:customStyle="1" w:styleId="CD83E938C8A2442A906FEAAB325FC735">
    <w:name w:val="CD83E938C8A2442A906FEAAB325FC735"/>
    <w:rsid w:val="00AA14C5"/>
  </w:style>
  <w:style w:type="paragraph" w:customStyle="1" w:styleId="DA87F31A800E456E95E21E5D04017C75">
    <w:name w:val="DA87F31A800E456E95E21E5D04017C75"/>
    <w:rsid w:val="00AA14C5"/>
  </w:style>
  <w:style w:type="paragraph" w:customStyle="1" w:styleId="D2A9CBF846BC4C8D9850F58FC82D23C4">
    <w:name w:val="D2A9CBF846BC4C8D9850F58FC82D23C4"/>
    <w:rsid w:val="00AA14C5"/>
  </w:style>
  <w:style w:type="paragraph" w:customStyle="1" w:styleId="1432ABDB1B8544BA8270B6E42F3FC1DE">
    <w:name w:val="1432ABDB1B8544BA8270B6E42F3FC1DE"/>
    <w:rsid w:val="00AA14C5"/>
  </w:style>
  <w:style w:type="paragraph" w:customStyle="1" w:styleId="18070F779AD64FC6BDB6C58D408DB806">
    <w:name w:val="18070F779AD64FC6BDB6C58D408DB806"/>
    <w:rsid w:val="00AA14C5"/>
  </w:style>
  <w:style w:type="paragraph" w:customStyle="1" w:styleId="33C14A3CA78C413C9193181C262C967C">
    <w:name w:val="33C14A3CA78C413C9193181C262C967C"/>
    <w:rsid w:val="00AA14C5"/>
  </w:style>
  <w:style w:type="paragraph" w:customStyle="1" w:styleId="C8000C6A8BBD4275A7817DD57808994E">
    <w:name w:val="C8000C6A8BBD4275A7817DD57808994E"/>
    <w:rsid w:val="00AA14C5"/>
  </w:style>
  <w:style w:type="paragraph" w:customStyle="1" w:styleId="1A67790C2A22484895DE559947491307">
    <w:name w:val="1A67790C2A22484895DE559947491307"/>
    <w:rsid w:val="00AA14C5"/>
  </w:style>
  <w:style w:type="paragraph" w:customStyle="1" w:styleId="6E3652DADD1C4B12A982B47B32120DF1">
    <w:name w:val="6E3652DADD1C4B12A982B47B32120DF1"/>
    <w:rsid w:val="00AA14C5"/>
  </w:style>
  <w:style w:type="paragraph" w:customStyle="1" w:styleId="883236B7D64849E6BA2BD9D4F2B6E080">
    <w:name w:val="883236B7D64849E6BA2BD9D4F2B6E080"/>
    <w:rsid w:val="00AA14C5"/>
  </w:style>
  <w:style w:type="paragraph" w:customStyle="1" w:styleId="DBEA5B02359943DDB333D60A4381724C">
    <w:name w:val="DBEA5B02359943DDB333D60A4381724C"/>
    <w:rsid w:val="00AA14C5"/>
  </w:style>
  <w:style w:type="paragraph" w:customStyle="1" w:styleId="08271B03EAC34EF5AB3F45F1A478F913">
    <w:name w:val="08271B03EAC34EF5AB3F45F1A478F913"/>
    <w:rsid w:val="00AA14C5"/>
  </w:style>
  <w:style w:type="paragraph" w:customStyle="1" w:styleId="CB4C9452D3E54BB1B05347912E28D14A">
    <w:name w:val="CB4C9452D3E54BB1B05347912E28D14A"/>
    <w:rsid w:val="00AA14C5"/>
  </w:style>
  <w:style w:type="paragraph" w:customStyle="1" w:styleId="3760FD3668BC490B8C0CA9EDEB04CD50">
    <w:name w:val="3760FD3668BC490B8C0CA9EDEB04CD50"/>
    <w:rsid w:val="00AA14C5"/>
  </w:style>
  <w:style w:type="paragraph" w:customStyle="1" w:styleId="73EAA089E9714AC2BEB15439C938142E">
    <w:name w:val="73EAA089E9714AC2BEB15439C938142E"/>
    <w:rsid w:val="00AA14C5"/>
  </w:style>
  <w:style w:type="paragraph" w:customStyle="1" w:styleId="2CB1F25BC23D43C3933BB2293830CF1D">
    <w:name w:val="2CB1F25BC23D43C3933BB2293830CF1D"/>
    <w:rsid w:val="00AA14C5"/>
  </w:style>
  <w:style w:type="paragraph" w:customStyle="1" w:styleId="87E031DB12FD429789DA54615B1A9F19">
    <w:name w:val="87E031DB12FD429789DA54615B1A9F19"/>
    <w:rsid w:val="00AA14C5"/>
  </w:style>
  <w:style w:type="paragraph" w:customStyle="1" w:styleId="8049C59F333B4E8E89B8AFF529FA1059">
    <w:name w:val="8049C59F333B4E8E89B8AFF529FA1059"/>
    <w:rsid w:val="00AA14C5"/>
  </w:style>
  <w:style w:type="paragraph" w:customStyle="1" w:styleId="2E9827D5117C4E65AE4B29B1C4F8FD63">
    <w:name w:val="2E9827D5117C4E65AE4B29B1C4F8FD63"/>
    <w:rsid w:val="00AA14C5"/>
  </w:style>
  <w:style w:type="paragraph" w:customStyle="1" w:styleId="D3BAAE75384042E49F344E9643AC92B8">
    <w:name w:val="D3BAAE75384042E49F344E9643AC92B8"/>
    <w:rsid w:val="00AA14C5"/>
  </w:style>
  <w:style w:type="paragraph" w:customStyle="1" w:styleId="CBA4C6D5618F44838A7528338FC9C3CF">
    <w:name w:val="CBA4C6D5618F44838A7528338FC9C3CF"/>
    <w:rsid w:val="00AA14C5"/>
  </w:style>
  <w:style w:type="paragraph" w:customStyle="1" w:styleId="347CFE6B77994CC098A33633DB3C204E">
    <w:name w:val="347CFE6B77994CC098A33633DB3C204E"/>
    <w:rsid w:val="00AA14C5"/>
  </w:style>
  <w:style w:type="paragraph" w:customStyle="1" w:styleId="B128A3D9A1804ABBAA97382BE41EE891">
    <w:name w:val="B128A3D9A1804ABBAA97382BE41EE891"/>
    <w:rsid w:val="00AA14C5"/>
  </w:style>
  <w:style w:type="paragraph" w:customStyle="1" w:styleId="B853BC6EC37842C38819C35F48D94DA0">
    <w:name w:val="B853BC6EC37842C38819C35F48D94DA0"/>
    <w:rsid w:val="00AA14C5"/>
  </w:style>
  <w:style w:type="paragraph" w:customStyle="1" w:styleId="48AA1A1671DD456B8C7914820C4C1591">
    <w:name w:val="48AA1A1671DD456B8C7914820C4C1591"/>
    <w:rsid w:val="00AA14C5"/>
  </w:style>
  <w:style w:type="paragraph" w:customStyle="1" w:styleId="751DEC83BC7E4AC3A49460C5A217BE97">
    <w:name w:val="751DEC83BC7E4AC3A49460C5A217BE97"/>
    <w:rsid w:val="00AA14C5"/>
  </w:style>
  <w:style w:type="paragraph" w:customStyle="1" w:styleId="6A57B4CBE8054838823DE3440D42752F">
    <w:name w:val="6A57B4CBE8054838823DE3440D42752F"/>
    <w:rsid w:val="00AA14C5"/>
  </w:style>
  <w:style w:type="paragraph" w:customStyle="1" w:styleId="1E026A1E3C284646A2A0E142C2506A30">
    <w:name w:val="1E026A1E3C284646A2A0E142C2506A30"/>
    <w:rsid w:val="00AA14C5"/>
  </w:style>
  <w:style w:type="paragraph" w:customStyle="1" w:styleId="A0CAF0AAC15A4520B17BCACEF1613E54">
    <w:name w:val="A0CAF0AAC15A4520B17BCACEF1613E54"/>
    <w:rsid w:val="00AA14C5"/>
  </w:style>
  <w:style w:type="paragraph" w:customStyle="1" w:styleId="99942A2718C54B10ABEFFAC791C9F89E">
    <w:name w:val="99942A2718C54B10ABEFFAC791C9F89E"/>
    <w:rsid w:val="00AA14C5"/>
  </w:style>
  <w:style w:type="paragraph" w:customStyle="1" w:styleId="AB71B718BF6B487F853B99A3F508EF67">
    <w:name w:val="AB71B718BF6B487F853B99A3F508EF67"/>
    <w:rsid w:val="00AA14C5"/>
  </w:style>
  <w:style w:type="paragraph" w:customStyle="1" w:styleId="DD5744B946844E73B518E1FF99E42361">
    <w:name w:val="DD5744B946844E73B518E1FF99E42361"/>
    <w:rsid w:val="00AA14C5"/>
  </w:style>
  <w:style w:type="paragraph" w:customStyle="1" w:styleId="E1B0421211684DCD849B8EAFAC551DEE">
    <w:name w:val="E1B0421211684DCD849B8EAFAC551DEE"/>
    <w:rsid w:val="00AA14C5"/>
  </w:style>
  <w:style w:type="paragraph" w:customStyle="1" w:styleId="616A1EF4ECB0457B8738106E2018A482">
    <w:name w:val="616A1EF4ECB0457B8738106E2018A482"/>
    <w:rsid w:val="00AA14C5"/>
  </w:style>
  <w:style w:type="paragraph" w:customStyle="1" w:styleId="CCA37B8B14DA4A00B97F191175DA4090">
    <w:name w:val="CCA37B8B14DA4A00B97F191175DA4090"/>
    <w:rsid w:val="00AA14C5"/>
  </w:style>
  <w:style w:type="paragraph" w:customStyle="1" w:styleId="5C5F08BD8E8443FC866A717A3E136B3E">
    <w:name w:val="5C5F08BD8E8443FC866A717A3E136B3E"/>
    <w:rsid w:val="00AA14C5"/>
  </w:style>
  <w:style w:type="paragraph" w:customStyle="1" w:styleId="D98C56E56DA44E1F9827B7A2406A50BC">
    <w:name w:val="D98C56E56DA44E1F9827B7A2406A50BC"/>
    <w:rsid w:val="00AA14C5"/>
  </w:style>
  <w:style w:type="paragraph" w:customStyle="1" w:styleId="E671F2A3A2EA4DECB26FA81E8CCFC78E">
    <w:name w:val="E671F2A3A2EA4DECB26FA81E8CCFC78E"/>
    <w:rsid w:val="00AA14C5"/>
  </w:style>
  <w:style w:type="paragraph" w:customStyle="1" w:styleId="EDB0EC77FB004A869873FDFB218EBE01">
    <w:name w:val="EDB0EC77FB004A869873FDFB218EBE01"/>
    <w:rsid w:val="00AA14C5"/>
  </w:style>
  <w:style w:type="paragraph" w:customStyle="1" w:styleId="686BF39FABAC480D8E688390C562FD7A">
    <w:name w:val="686BF39FABAC480D8E688390C562FD7A"/>
    <w:rsid w:val="00AA14C5"/>
  </w:style>
  <w:style w:type="paragraph" w:customStyle="1" w:styleId="BC0759E95FD64C32B780829A8F0FA154">
    <w:name w:val="BC0759E95FD64C32B780829A8F0FA154"/>
    <w:rsid w:val="00AA14C5"/>
  </w:style>
  <w:style w:type="paragraph" w:customStyle="1" w:styleId="FE6B414F7D414E26BE934D3CBEEC211F">
    <w:name w:val="FE6B414F7D414E26BE934D3CBEEC211F"/>
    <w:rsid w:val="00AA14C5"/>
  </w:style>
  <w:style w:type="paragraph" w:customStyle="1" w:styleId="17FB25444C5841589D0F69C073FD0CF9">
    <w:name w:val="17FB25444C5841589D0F69C073FD0CF9"/>
    <w:rsid w:val="00AA14C5"/>
  </w:style>
  <w:style w:type="paragraph" w:customStyle="1" w:styleId="5E0FCB748B3F40D5B2F5E3206E30968A">
    <w:name w:val="5E0FCB748B3F40D5B2F5E3206E30968A"/>
    <w:rsid w:val="00AA14C5"/>
  </w:style>
  <w:style w:type="paragraph" w:customStyle="1" w:styleId="8BF8B80770514553A7BB46B474E60B65">
    <w:name w:val="8BF8B80770514553A7BB46B474E60B65"/>
    <w:rsid w:val="00AA14C5"/>
  </w:style>
  <w:style w:type="paragraph" w:customStyle="1" w:styleId="D2CB6B55A167497A81F4238D310B15F5">
    <w:name w:val="D2CB6B55A167497A81F4238D310B15F5"/>
    <w:rsid w:val="00AA14C5"/>
  </w:style>
  <w:style w:type="paragraph" w:customStyle="1" w:styleId="ED22C72FEFC8467A97471459EE46BBC3">
    <w:name w:val="ED22C72FEFC8467A97471459EE46BBC3"/>
    <w:rsid w:val="00AA14C5"/>
  </w:style>
  <w:style w:type="paragraph" w:customStyle="1" w:styleId="2C6840DAC3F841AB9A16A9666B29F631">
    <w:name w:val="2C6840DAC3F841AB9A16A9666B29F631"/>
    <w:rsid w:val="00AA14C5"/>
  </w:style>
  <w:style w:type="paragraph" w:customStyle="1" w:styleId="05C1FD946E0742B88A27108BB3034FAB">
    <w:name w:val="05C1FD946E0742B88A27108BB3034FAB"/>
    <w:rsid w:val="00AA14C5"/>
  </w:style>
  <w:style w:type="paragraph" w:customStyle="1" w:styleId="886C6E6FF73C40FEAC9C99F5FA626810">
    <w:name w:val="886C6E6FF73C40FEAC9C99F5FA626810"/>
    <w:rsid w:val="00AA14C5"/>
  </w:style>
  <w:style w:type="paragraph" w:customStyle="1" w:styleId="631A682EFA31469DB26BC813603F8471">
    <w:name w:val="631A682EFA31469DB26BC813603F8471"/>
    <w:rsid w:val="00AA14C5"/>
  </w:style>
  <w:style w:type="paragraph" w:customStyle="1" w:styleId="94D6B8E4926042399CA03FBA4B9BE835">
    <w:name w:val="94D6B8E4926042399CA03FBA4B9BE835"/>
    <w:rsid w:val="00AA14C5"/>
  </w:style>
  <w:style w:type="paragraph" w:customStyle="1" w:styleId="65898DCF99EC4E2A9CF949B0FF9061AB">
    <w:name w:val="65898DCF99EC4E2A9CF949B0FF9061AB"/>
    <w:rsid w:val="00AA14C5"/>
  </w:style>
  <w:style w:type="paragraph" w:customStyle="1" w:styleId="CA2D21FAF18C4DD1A6967E94632D23C3">
    <w:name w:val="CA2D21FAF18C4DD1A6967E94632D23C3"/>
    <w:rsid w:val="00AA14C5"/>
  </w:style>
  <w:style w:type="paragraph" w:customStyle="1" w:styleId="5C7614A2C5284577850DFC56AEF12787">
    <w:name w:val="5C7614A2C5284577850DFC56AEF12787"/>
    <w:rsid w:val="00AA14C5"/>
  </w:style>
  <w:style w:type="paragraph" w:customStyle="1" w:styleId="1B5133730FD04F41B711E3AFA192EB47">
    <w:name w:val="1B5133730FD04F41B711E3AFA192EB47"/>
    <w:rsid w:val="00AA14C5"/>
  </w:style>
  <w:style w:type="paragraph" w:customStyle="1" w:styleId="C5382115271F4610B9BCF38611925C54">
    <w:name w:val="C5382115271F4610B9BCF38611925C54"/>
    <w:rsid w:val="00AA14C5"/>
  </w:style>
  <w:style w:type="paragraph" w:customStyle="1" w:styleId="90FF77FF77FE4C35B44AD4878E1C1DC3">
    <w:name w:val="90FF77FF77FE4C35B44AD4878E1C1DC3"/>
    <w:rsid w:val="00AA14C5"/>
  </w:style>
  <w:style w:type="paragraph" w:customStyle="1" w:styleId="B192E27CF5F447658017C43421DB1B7F">
    <w:name w:val="B192E27CF5F447658017C43421DB1B7F"/>
    <w:rsid w:val="00AA14C5"/>
  </w:style>
  <w:style w:type="paragraph" w:customStyle="1" w:styleId="8E0025B53D594125A3CFAC87047AE776">
    <w:name w:val="8E0025B53D594125A3CFAC87047AE776"/>
    <w:rsid w:val="00AA14C5"/>
  </w:style>
  <w:style w:type="paragraph" w:customStyle="1" w:styleId="FFF5F1E65F494CBDB683F3752C86E515">
    <w:name w:val="FFF5F1E65F494CBDB683F3752C86E515"/>
    <w:rsid w:val="00AA14C5"/>
  </w:style>
  <w:style w:type="paragraph" w:customStyle="1" w:styleId="639317ADBE1E4BC8B82043A3579EE9F0">
    <w:name w:val="639317ADBE1E4BC8B82043A3579EE9F0"/>
    <w:rsid w:val="00AA14C5"/>
  </w:style>
  <w:style w:type="paragraph" w:customStyle="1" w:styleId="DB7A71BFF8F04A568BCBC66CC6CDDF3C">
    <w:name w:val="DB7A71BFF8F04A568BCBC66CC6CDDF3C"/>
    <w:rsid w:val="00AA14C5"/>
  </w:style>
  <w:style w:type="paragraph" w:customStyle="1" w:styleId="DFA16EF74AEC491D834990A5C7CC013A">
    <w:name w:val="DFA16EF74AEC491D834990A5C7CC013A"/>
    <w:rsid w:val="00AA14C5"/>
  </w:style>
  <w:style w:type="paragraph" w:customStyle="1" w:styleId="12CF0BD84E9441CAAAD8CD9D0F6158A3">
    <w:name w:val="12CF0BD84E9441CAAAD8CD9D0F6158A3"/>
    <w:rsid w:val="00AA14C5"/>
  </w:style>
  <w:style w:type="paragraph" w:customStyle="1" w:styleId="65D478F9A0BA4B4CB57AD87B8B29FA65">
    <w:name w:val="65D478F9A0BA4B4CB57AD87B8B29FA65"/>
    <w:rsid w:val="00AA14C5"/>
  </w:style>
  <w:style w:type="paragraph" w:customStyle="1" w:styleId="742572879A2D441EABE79752EEC4B545">
    <w:name w:val="742572879A2D441EABE79752EEC4B545"/>
    <w:rsid w:val="00AA14C5"/>
  </w:style>
  <w:style w:type="paragraph" w:customStyle="1" w:styleId="60BD0FF9D7D64CBA84A107DF8B6E2D17">
    <w:name w:val="60BD0FF9D7D64CBA84A107DF8B6E2D17"/>
    <w:rsid w:val="00AA14C5"/>
  </w:style>
  <w:style w:type="paragraph" w:customStyle="1" w:styleId="2927697CA9374830AA37E71348543A6F">
    <w:name w:val="2927697CA9374830AA37E71348543A6F"/>
    <w:rsid w:val="00AA14C5"/>
  </w:style>
  <w:style w:type="paragraph" w:customStyle="1" w:styleId="0D566395AC8049E0AB12566195F0CD9A">
    <w:name w:val="0D566395AC8049E0AB12566195F0CD9A"/>
    <w:rsid w:val="00AA14C5"/>
  </w:style>
  <w:style w:type="paragraph" w:customStyle="1" w:styleId="F8317FBCA72E406D8EE41E04B7DBA172">
    <w:name w:val="F8317FBCA72E406D8EE41E04B7DBA172"/>
    <w:rsid w:val="00AA14C5"/>
  </w:style>
  <w:style w:type="paragraph" w:customStyle="1" w:styleId="DBB729E065DD4EDEA112E395A00B1C09">
    <w:name w:val="DBB729E065DD4EDEA112E395A00B1C09"/>
    <w:rsid w:val="00AA14C5"/>
  </w:style>
  <w:style w:type="paragraph" w:customStyle="1" w:styleId="51754586411941BFB3F246D6503F2A18">
    <w:name w:val="51754586411941BFB3F246D6503F2A18"/>
    <w:rsid w:val="00AA14C5"/>
  </w:style>
  <w:style w:type="paragraph" w:customStyle="1" w:styleId="3BC912714EC544DDA947F53787F8FB49">
    <w:name w:val="3BC912714EC544DDA947F53787F8FB49"/>
    <w:rsid w:val="00AA14C5"/>
  </w:style>
  <w:style w:type="paragraph" w:customStyle="1" w:styleId="5CC859BF08E7478DB4DAB9717E700307">
    <w:name w:val="5CC859BF08E7478DB4DAB9717E700307"/>
    <w:rsid w:val="00AA14C5"/>
  </w:style>
  <w:style w:type="paragraph" w:customStyle="1" w:styleId="9465D3D2E0AC4CA787803998BCD551BD">
    <w:name w:val="9465D3D2E0AC4CA787803998BCD551BD"/>
    <w:rsid w:val="00AA14C5"/>
  </w:style>
  <w:style w:type="paragraph" w:customStyle="1" w:styleId="82612D3D319244E9ABFCF298A3909B8A">
    <w:name w:val="82612D3D319244E9ABFCF298A3909B8A"/>
    <w:rsid w:val="00AA14C5"/>
  </w:style>
  <w:style w:type="paragraph" w:customStyle="1" w:styleId="CAA8A10DA3D64C0C8FBACAB9DD2902FB">
    <w:name w:val="CAA8A10DA3D64C0C8FBACAB9DD2902FB"/>
    <w:rsid w:val="00AA14C5"/>
  </w:style>
  <w:style w:type="paragraph" w:customStyle="1" w:styleId="FF28E07952044D5599CF3A6DE8AEE832">
    <w:name w:val="FF28E07952044D5599CF3A6DE8AEE832"/>
    <w:rsid w:val="00AA14C5"/>
  </w:style>
  <w:style w:type="paragraph" w:customStyle="1" w:styleId="B78D9158066E43EC96A366D140EF61A5">
    <w:name w:val="B78D9158066E43EC96A366D140EF61A5"/>
    <w:rsid w:val="00AA14C5"/>
  </w:style>
  <w:style w:type="paragraph" w:customStyle="1" w:styleId="D1DE3AA288AB488C9BA9927D313A1613">
    <w:name w:val="D1DE3AA288AB488C9BA9927D313A1613"/>
    <w:rsid w:val="00AA14C5"/>
  </w:style>
  <w:style w:type="paragraph" w:customStyle="1" w:styleId="5CE98419B1CB4D1A9BF894B4C5896D98">
    <w:name w:val="5CE98419B1CB4D1A9BF894B4C5896D98"/>
    <w:rsid w:val="00AA14C5"/>
  </w:style>
  <w:style w:type="paragraph" w:customStyle="1" w:styleId="AACB6D23D37A402BA2DCAD979B4E8591">
    <w:name w:val="AACB6D23D37A402BA2DCAD979B4E8591"/>
    <w:rsid w:val="00AA14C5"/>
  </w:style>
  <w:style w:type="paragraph" w:customStyle="1" w:styleId="19A56E0C90394A9E97ECB757BD41A5B1">
    <w:name w:val="19A56E0C90394A9E97ECB757BD41A5B1"/>
    <w:rsid w:val="00AA14C5"/>
  </w:style>
  <w:style w:type="paragraph" w:customStyle="1" w:styleId="46B8EB4C02914A249FD9CE95E1D7952C">
    <w:name w:val="46B8EB4C02914A249FD9CE95E1D7952C"/>
    <w:rsid w:val="00AA14C5"/>
  </w:style>
  <w:style w:type="paragraph" w:customStyle="1" w:styleId="0762BE517265464E8DF62F72C0B936BE">
    <w:name w:val="0762BE517265464E8DF62F72C0B936BE"/>
    <w:rsid w:val="00AA14C5"/>
  </w:style>
  <w:style w:type="paragraph" w:customStyle="1" w:styleId="ABCC120957A244E29868A53DF4E93955">
    <w:name w:val="ABCC120957A244E29868A53DF4E93955"/>
    <w:rsid w:val="00AA14C5"/>
  </w:style>
  <w:style w:type="paragraph" w:customStyle="1" w:styleId="013658A8EF7942C49AA9DA84C1795CC2">
    <w:name w:val="013658A8EF7942C49AA9DA84C1795CC2"/>
    <w:rsid w:val="00AA14C5"/>
  </w:style>
  <w:style w:type="paragraph" w:customStyle="1" w:styleId="28C387A4C68740CBB673F074C56CB28C">
    <w:name w:val="28C387A4C68740CBB673F074C56CB28C"/>
    <w:rsid w:val="00AA14C5"/>
  </w:style>
  <w:style w:type="paragraph" w:customStyle="1" w:styleId="A159DC4FBF384ED2826185727CD99238">
    <w:name w:val="A159DC4FBF384ED2826185727CD99238"/>
    <w:rsid w:val="00AA14C5"/>
  </w:style>
  <w:style w:type="paragraph" w:customStyle="1" w:styleId="B6BA2EE7F9AB4B6FB8FB8FF2BF4057D5">
    <w:name w:val="B6BA2EE7F9AB4B6FB8FB8FF2BF4057D5"/>
    <w:rsid w:val="00AA14C5"/>
  </w:style>
  <w:style w:type="paragraph" w:customStyle="1" w:styleId="64D94C83924E463C9103D45615BF25C5">
    <w:name w:val="64D94C83924E463C9103D45615BF25C5"/>
    <w:rsid w:val="00AA14C5"/>
  </w:style>
  <w:style w:type="paragraph" w:customStyle="1" w:styleId="651E8BC74B344436B7FB02E6E26B9C30">
    <w:name w:val="651E8BC74B344436B7FB02E6E26B9C30"/>
    <w:rsid w:val="00AA14C5"/>
  </w:style>
  <w:style w:type="paragraph" w:customStyle="1" w:styleId="6FF50ABE780F4DF9BAC5E8A60EB5D7EF">
    <w:name w:val="6FF50ABE780F4DF9BAC5E8A60EB5D7EF"/>
    <w:rsid w:val="00AA14C5"/>
  </w:style>
  <w:style w:type="paragraph" w:customStyle="1" w:styleId="D20B6661D4AA434BA40A39736D52D18E">
    <w:name w:val="D20B6661D4AA434BA40A39736D52D18E"/>
    <w:rsid w:val="00AA14C5"/>
  </w:style>
  <w:style w:type="paragraph" w:customStyle="1" w:styleId="5E97F7F3E6CD455D8C640067E0227250">
    <w:name w:val="5E97F7F3E6CD455D8C640067E0227250"/>
    <w:rsid w:val="00AA14C5"/>
  </w:style>
  <w:style w:type="paragraph" w:customStyle="1" w:styleId="8A34FCAD6D384E46B7FA85F8C9D1BC2F">
    <w:name w:val="8A34FCAD6D384E46B7FA85F8C9D1BC2F"/>
    <w:rsid w:val="00AA14C5"/>
  </w:style>
  <w:style w:type="paragraph" w:customStyle="1" w:styleId="93A873EE90134535B6ABFA4E37D55FAE">
    <w:name w:val="93A873EE90134535B6ABFA4E37D55FAE"/>
    <w:rsid w:val="00AA14C5"/>
  </w:style>
  <w:style w:type="paragraph" w:customStyle="1" w:styleId="7C938746410D49919EB0835F82D5A823">
    <w:name w:val="7C938746410D49919EB0835F82D5A823"/>
    <w:rsid w:val="00AA14C5"/>
  </w:style>
  <w:style w:type="paragraph" w:customStyle="1" w:styleId="16F3F6219A5F48399BC5B29F4139A0B1">
    <w:name w:val="16F3F6219A5F48399BC5B29F4139A0B1"/>
    <w:rsid w:val="00AA14C5"/>
  </w:style>
  <w:style w:type="paragraph" w:customStyle="1" w:styleId="B1AB789FACB14EA6B000A48B9A3D8F77">
    <w:name w:val="B1AB789FACB14EA6B000A48B9A3D8F77"/>
    <w:rsid w:val="00AA14C5"/>
  </w:style>
  <w:style w:type="paragraph" w:customStyle="1" w:styleId="F1D9E6256831412CAB5B5A7D976FF7C0">
    <w:name w:val="F1D9E6256831412CAB5B5A7D976FF7C0"/>
    <w:rsid w:val="00AA14C5"/>
  </w:style>
  <w:style w:type="paragraph" w:customStyle="1" w:styleId="D87F993659614370A8B6B1DFA99568D5">
    <w:name w:val="D87F993659614370A8B6B1DFA99568D5"/>
    <w:rsid w:val="00AA14C5"/>
  </w:style>
  <w:style w:type="paragraph" w:customStyle="1" w:styleId="A9889DBC57374576963D4BC328658138">
    <w:name w:val="A9889DBC57374576963D4BC328658138"/>
    <w:rsid w:val="00AA14C5"/>
  </w:style>
  <w:style w:type="paragraph" w:customStyle="1" w:styleId="F7332FF8F9BF47DE83EA3F56E6AC99F7">
    <w:name w:val="F7332FF8F9BF47DE83EA3F56E6AC99F7"/>
    <w:rsid w:val="00AA14C5"/>
  </w:style>
  <w:style w:type="paragraph" w:customStyle="1" w:styleId="A010355333D940B9BDC13E1B02281692">
    <w:name w:val="A010355333D940B9BDC13E1B02281692"/>
    <w:rsid w:val="00AA14C5"/>
  </w:style>
  <w:style w:type="paragraph" w:customStyle="1" w:styleId="EAE511717CAD427B97223059BFF24D6C">
    <w:name w:val="EAE511717CAD427B97223059BFF24D6C"/>
    <w:rsid w:val="00AA14C5"/>
  </w:style>
  <w:style w:type="paragraph" w:customStyle="1" w:styleId="A3C3651FFC164DB8A2082ACC748A06BA">
    <w:name w:val="A3C3651FFC164DB8A2082ACC748A06BA"/>
    <w:rsid w:val="00AA14C5"/>
  </w:style>
  <w:style w:type="paragraph" w:customStyle="1" w:styleId="AB3C274E97A84E61ACE35D90A8145879">
    <w:name w:val="AB3C274E97A84E61ACE35D90A8145879"/>
    <w:rsid w:val="00AA14C5"/>
  </w:style>
  <w:style w:type="paragraph" w:customStyle="1" w:styleId="E98C0D4B8C4C45D8804091AB3CBAD4B0">
    <w:name w:val="E98C0D4B8C4C45D8804091AB3CBAD4B0"/>
    <w:rsid w:val="00AA14C5"/>
  </w:style>
  <w:style w:type="paragraph" w:customStyle="1" w:styleId="A0ECE2FC80DB491A9BA0737F3D6C417B">
    <w:name w:val="A0ECE2FC80DB491A9BA0737F3D6C417B"/>
    <w:rsid w:val="00AA14C5"/>
  </w:style>
  <w:style w:type="paragraph" w:customStyle="1" w:styleId="BFBB000EAFB34F0D9DE9DCDD7358D68F">
    <w:name w:val="BFBB000EAFB34F0D9DE9DCDD7358D68F"/>
    <w:rsid w:val="00AA14C5"/>
  </w:style>
  <w:style w:type="paragraph" w:customStyle="1" w:styleId="5B02B487346B4E4B9FED22F0AC97E31A">
    <w:name w:val="5B02B487346B4E4B9FED22F0AC97E31A"/>
    <w:rsid w:val="00AA14C5"/>
  </w:style>
  <w:style w:type="paragraph" w:customStyle="1" w:styleId="E8A66A0C80FD4456B5BCE2D69186E6F7">
    <w:name w:val="E8A66A0C80FD4456B5BCE2D69186E6F7"/>
    <w:rsid w:val="00AA14C5"/>
  </w:style>
  <w:style w:type="paragraph" w:customStyle="1" w:styleId="934E8A753E854B42B434BBA3F30429F2">
    <w:name w:val="934E8A753E854B42B434BBA3F30429F2"/>
    <w:rsid w:val="00AA14C5"/>
  </w:style>
  <w:style w:type="paragraph" w:customStyle="1" w:styleId="2F119DA30EC44926B3084C6431646819">
    <w:name w:val="2F119DA30EC44926B3084C6431646819"/>
    <w:rsid w:val="00AA14C5"/>
  </w:style>
  <w:style w:type="paragraph" w:customStyle="1" w:styleId="933E87F9B84F436D89D4ACCAFD0123A8">
    <w:name w:val="933E87F9B84F436D89D4ACCAFD0123A8"/>
    <w:rsid w:val="00AA14C5"/>
  </w:style>
  <w:style w:type="paragraph" w:customStyle="1" w:styleId="15A3042CC8984C3FBDD3FD09E50079C2">
    <w:name w:val="15A3042CC8984C3FBDD3FD09E50079C2"/>
    <w:rsid w:val="00AA14C5"/>
  </w:style>
  <w:style w:type="paragraph" w:customStyle="1" w:styleId="A97D0BAADDEB4166B3296E9FAA6B893A">
    <w:name w:val="A97D0BAADDEB4166B3296E9FAA6B893A"/>
    <w:rsid w:val="00AA14C5"/>
  </w:style>
  <w:style w:type="paragraph" w:customStyle="1" w:styleId="F0396FFD6329473A85F9E18A5A063B03">
    <w:name w:val="F0396FFD6329473A85F9E18A5A063B03"/>
    <w:rsid w:val="00AA14C5"/>
  </w:style>
  <w:style w:type="paragraph" w:customStyle="1" w:styleId="04DBCBF2B42B4F89A0D7842EFDD53011">
    <w:name w:val="04DBCBF2B42B4F89A0D7842EFDD53011"/>
    <w:rsid w:val="00AA14C5"/>
  </w:style>
  <w:style w:type="paragraph" w:customStyle="1" w:styleId="659F706B49144341B850E6BB1B2E2300">
    <w:name w:val="659F706B49144341B850E6BB1B2E2300"/>
    <w:rsid w:val="00AA14C5"/>
  </w:style>
  <w:style w:type="paragraph" w:customStyle="1" w:styleId="4AA4E40AFD584CF39E2F6DD5D187547B">
    <w:name w:val="4AA4E40AFD584CF39E2F6DD5D187547B"/>
    <w:rsid w:val="00AA14C5"/>
  </w:style>
  <w:style w:type="paragraph" w:customStyle="1" w:styleId="8423A12092B446468D2C32C22D0FB021">
    <w:name w:val="8423A12092B446468D2C32C22D0FB021"/>
    <w:rsid w:val="00AA14C5"/>
  </w:style>
  <w:style w:type="paragraph" w:customStyle="1" w:styleId="84FE5B49D5554C5584775B95C2D2940F">
    <w:name w:val="84FE5B49D5554C5584775B95C2D2940F"/>
    <w:rsid w:val="00AA14C5"/>
  </w:style>
  <w:style w:type="paragraph" w:customStyle="1" w:styleId="D63F5CDB28DB4E31A2E8C774B087628B">
    <w:name w:val="D63F5CDB28DB4E31A2E8C774B087628B"/>
    <w:rsid w:val="00AA14C5"/>
  </w:style>
  <w:style w:type="paragraph" w:customStyle="1" w:styleId="495C5D3EF9D24E35B95665A0C9436163">
    <w:name w:val="495C5D3EF9D24E35B95665A0C9436163"/>
    <w:rsid w:val="00AA14C5"/>
  </w:style>
  <w:style w:type="paragraph" w:customStyle="1" w:styleId="19A3A00AC4CB47EFAF7D8F2A0F033402">
    <w:name w:val="19A3A00AC4CB47EFAF7D8F2A0F033402"/>
    <w:rsid w:val="00AA14C5"/>
  </w:style>
  <w:style w:type="paragraph" w:customStyle="1" w:styleId="476CC50667904753AED320A7211CDE44">
    <w:name w:val="476CC50667904753AED320A7211CDE44"/>
    <w:rsid w:val="00AA14C5"/>
  </w:style>
  <w:style w:type="paragraph" w:customStyle="1" w:styleId="09F0F102B5BB425BB75C0DE1D474A783">
    <w:name w:val="09F0F102B5BB425BB75C0DE1D474A783"/>
    <w:rsid w:val="00AA14C5"/>
  </w:style>
  <w:style w:type="paragraph" w:customStyle="1" w:styleId="B2F028BE7670420EB1D8101296DB84F6">
    <w:name w:val="B2F028BE7670420EB1D8101296DB84F6"/>
    <w:rsid w:val="00AA14C5"/>
  </w:style>
  <w:style w:type="paragraph" w:customStyle="1" w:styleId="1FBDFF35F2B44F7A95AD91312A4682E3">
    <w:name w:val="1FBDFF35F2B44F7A95AD91312A4682E3"/>
    <w:rsid w:val="00AA14C5"/>
  </w:style>
  <w:style w:type="paragraph" w:customStyle="1" w:styleId="5B9D86F376F6455B99D6C77965A34340">
    <w:name w:val="5B9D86F376F6455B99D6C77965A34340"/>
    <w:rsid w:val="00AA14C5"/>
  </w:style>
  <w:style w:type="paragraph" w:customStyle="1" w:styleId="FC0CA7571523473296FD037635B7407D">
    <w:name w:val="FC0CA7571523473296FD037635B7407D"/>
    <w:rsid w:val="00AA14C5"/>
  </w:style>
  <w:style w:type="paragraph" w:customStyle="1" w:styleId="441D682C27794478BDD69D167D60A25F">
    <w:name w:val="441D682C27794478BDD69D167D60A25F"/>
    <w:rsid w:val="00AA14C5"/>
  </w:style>
  <w:style w:type="paragraph" w:customStyle="1" w:styleId="BA3491343574485B91D2365CDCA51BF1">
    <w:name w:val="BA3491343574485B91D2365CDCA51BF1"/>
    <w:rsid w:val="00AA14C5"/>
  </w:style>
  <w:style w:type="paragraph" w:customStyle="1" w:styleId="E5103FCBB81247159FEF058EB4819217">
    <w:name w:val="E5103FCBB81247159FEF058EB4819217"/>
    <w:rsid w:val="00AA14C5"/>
  </w:style>
  <w:style w:type="paragraph" w:customStyle="1" w:styleId="F198CB85D19740EAAF8EE78D5EB7028F">
    <w:name w:val="F198CB85D19740EAAF8EE78D5EB7028F"/>
    <w:rsid w:val="00AA14C5"/>
  </w:style>
  <w:style w:type="paragraph" w:customStyle="1" w:styleId="8F203507004C4B268E4F16D644DBF765">
    <w:name w:val="8F203507004C4B268E4F16D644DBF765"/>
    <w:rsid w:val="00AA14C5"/>
  </w:style>
  <w:style w:type="paragraph" w:customStyle="1" w:styleId="BB45CE8B4627419D8E34DB80B2F4A7B2">
    <w:name w:val="BB45CE8B4627419D8E34DB80B2F4A7B2"/>
    <w:rsid w:val="00AA14C5"/>
  </w:style>
  <w:style w:type="paragraph" w:customStyle="1" w:styleId="EC91AE6A4BD04687BCCE11B2FDC96715">
    <w:name w:val="EC91AE6A4BD04687BCCE11B2FDC96715"/>
    <w:rsid w:val="00AA14C5"/>
  </w:style>
  <w:style w:type="paragraph" w:customStyle="1" w:styleId="E899D8F0FC304079925168D73BBB0A90">
    <w:name w:val="E899D8F0FC304079925168D73BBB0A90"/>
    <w:rsid w:val="00AA14C5"/>
  </w:style>
  <w:style w:type="paragraph" w:customStyle="1" w:styleId="408AFCEACD384CC0BD7874B57B77F206">
    <w:name w:val="408AFCEACD384CC0BD7874B57B77F206"/>
    <w:rsid w:val="00AA14C5"/>
  </w:style>
  <w:style w:type="paragraph" w:customStyle="1" w:styleId="8FABF685820B4C35A9B9BCE8CA829F6A">
    <w:name w:val="8FABF685820B4C35A9B9BCE8CA829F6A"/>
    <w:rsid w:val="00AA14C5"/>
  </w:style>
  <w:style w:type="paragraph" w:customStyle="1" w:styleId="47F69DDF50D6492684CD57D26A7D7A11">
    <w:name w:val="47F69DDF50D6492684CD57D26A7D7A11"/>
    <w:rsid w:val="00AA14C5"/>
  </w:style>
  <w:style w:type="paragraph" w:customStyle="1" w:styleId="F5C50CB582A343E3864581C2C2395841">
    <w:name w:val="F5C50CB582A343E3864581C2C2395841"/>
    <w:rsid w:val="00AA14C5"/>
  </w:style>
  <w:style w:type="paragraph" w:customStyle="1" w:styleId="24ACB791E02744C5B09BB8AF7F098B5B">
    <w:name w:val="24ACB791E02744C5B09BB8AF7F098B5B"/>
    <w:rsid w:val="00AA14C5"/>
  </w:style>
  <w:style w:type="paragraph" w:customStyle="1" w:styleId="B75EA5D145DE42E59B85B84DD30098B4">
    <w:name w:val="B75EA5D145DE42E59B85B84DD30098B4"/>
    <w:rsid w:val="00AA14C5"/>
  </w:style>
  <w:style w:type="paragraph" w:customStyle="1" w:styleId="3C987A5946D94CC1AF2E1C3A61F6DB3E">
    <w:name w:val="3C987A5946D94CC1AF2E1C3A61F6DB3E"/>
    <w:rsid w:val="00AA14C5"/>
  </w:style>
  <w:style w:type="paragraph" w:customStyle="1" w:styleId="3D6241274A3A472FA8AFD0679431D79D">
    <w:name w:val="3D6241274A3A472FA8AFD0679431D79D"/>
    <w:rsid w:val="00AA14C5"/>
  </w:style>
  <w:style w:type="paragraph" w:customStyle="1" w:styleId="49CC920925884031BF6A4F728AA971D0">
    <w:name w:val="49CC920925884031BF6A4F728AA971D0"/>
    <w:rsid w:val="00AA14C5"/>
  </w:style>
  <w:style w:type="paragraph" w:customStyle="1" w:styleId="BDE8709F04C0406EA853BB459C22E597">
    <w:name w:val="BDE8709F04C0406EA853BB459C22E597"/>
    <w:rsid w:val="00AA14C5"/>
  </w:style>
  <w:style w:type="paragraph" w:customStyle="1" w:styleId="D23082D501E54CAAB1B9DC4F770EB8AA">
    <w:name w:val="D23082D501E54CAAB1B9DC4F770EB8AA"/>
    <w:rsid w:val="00AA14C5"/>
  </w:style>
  <w:style w:type="paragraph" w:customStyle="1" w:styleId="682181210F3C47F6A0EFEB9806DF6F56">
    <w:name w:val="682181210F3C47F6A0EFEB9806DF6F56"/>
    <w:rsid w:val="00AA14C5"/>
  </w:style>
  <w:style w:type="paragraph" w:customStyle="1" w:styleId="C6CECDB0B7234958B9B77031984C4D2E">
    <w:name w:val="C6CECDB0B7234958B9B77031984C4D2E"/>
    <w:rsid w:val="00AA14C5"/>
  </w:style>
  <w:style w:type="paragraph" w:customStyle="1" w:styleId="7DB5FC69F5B34F17AC860CCCA28663CB">
    <w:name w:val="7DB5FC69F5B34F17AC860CCCA28663CB"/>
    <w:rsid w:val="00AA14C5"/>
  </w:style>
  <w:style w:type="paragraph" w:customStyle="1" w:styleId="CC58B0D0CBF74B8385A84F70DE38B999">
    <w:name w:val="CC58B0D0CBF74B8385A84F70DE38B999"/>
    <w:rsid w:val="00AA14C5"/>
  </w:style>
  <w:style w:type="paragraph" w:customStyle="1" w:styleId="AA3ACACDBCFD49DF8043D2467E2E8C0B">
    <w:name w:val="AA3ACACDBCFD49DF8043D2467E2E8C0B"/>
    <w:rsid w:val="00AA14C5"/>
  </w:style>
  <w:style w:type="paragraph" w:customStyle="1" w:styleId="7F3FB0D5397E445D865F04A6279A737C">
    <w:name w:val="7F3FB0D5397E445D865F04A6279A737C"/>
    <w:rsid w:val="00AA14C5"/>
  </w:style>
  <w:style w:type="paragraph" w:customStyle="1" w:styleId="72713A98CCA94F67998A84A65E8581FA">
    <w:name w:val="72713A98CCA94F67998A84A65E8581FA"/>
    <w:rsid w:val="00AA14C5"/>
  </w:style>
  <w:style w:type="paragraph" w:customStyle="1" w:styleId="889F5EA1D3A2453681FF21FA79C95868">
    <w:name w:val="889F5EA1D3A2453681FF21FA79C95868"/>
    <w:rsid w:val="00AA14C5"/>
  </w:style>
  <w:style w:type="paragraph" w:customStyle="1" w:styleId="063286306BF14AD2AB0DD870E358C725">
    <w:name w:val="063286306BF14AD2AB0DD870E358C725"/>
    <w:rsid w:val="00AA14C5"/>
  </w:style>
  <w:style w:type="paragraph" w:customStyle="1" w:styleId="0A7C4AA632B64010943364FA53611432">
    <w:name w:val="0A7C4AA632B64010943364FA53611432"/>
    <w:rsid w:val="00AA14C5"/>
  </w:style>
  <w:style w:type="paragraph" w:customStyle="1" w:styleId="4F3045B9549A498C89C72BBCF4CDF344">
    <w:name w:val="4F3045B9549A498C89C72BBCF4CDF344"/>
    <w:rsid w:val="00AA14C5"/>
  </w:style>
  <w:style w:type="paragraph" w:customStyle="1" w:styleId="6D95C1AE97D547CF84120E4B86B398C8">
    <w:name w:val="6D95C1AE97D547CF84120E4B86B398C8"/>
    <w:rsid w:val="00AA14C5"/>
  </w:style>
  <w:style w:type="paragraph" w:customStyle="1" w:styleId="0E9702E5F4154A7DA475F25C06537B22">
    <w:name w:val="0E9702E5F4154A7DA475F25C06537B22"/>
    <w:rsid w:val="00AA14C5"/>
  </w:style>
  <w:style w:type="paragraph" w:customStyle="1" w:styleId="A3D1D71B034848DCBE3791392592317A">
    <w:name w:val="A3D1D71B034848DCBE3791392592317A"/>
    <w:rsid w:val="00AA14C5"/>
  </w:style>
  <w:style w:type="paragraph" w:customStyle="1" w:styleId="B0B0BD02C62042ED89C25459ACFDC0C4">
    <w:name w:val="B0B0BD02C62042ED89C25459ACFDC0C4"/>
    <w:rsid w:val="00AA14C5"/>
  </w:style>
  <w:style w:type="paragraph" w:customStyle="1" w:styleId="33C1A1BBAAC145E6A6BE7382B4B28A98">
    <w:name w:val="33C1A1BBAAC145E6A6BE7382B4B28A98"/>
    <w:rsid w:val="00AA14C5"/>
  </w:style>
  <w:style w:type="paragraph" w:customStyle="1" w:styleId="04FE655D1FAA41AF9C4F0C964F1001FB">
    <w:name w:val="04FE655D1FAA41AF9C4F0C964F1001FB"/>
    <w:rsid w:val="00AA14C5"/>
  </w:style>
  <w:style w:type="paragraph" w:customStyle="1" w:styleId="3E8679C005934859826D410EC028FF18">
    <w:name w:val="3E8679C005934859826D410EC028FF18"/>
    <w:rsid w:val="00AA14C5"/>
  </w:style>
  <w:style w:type="paragraph" w:customStyle="1" w:styleId="BB42480871D34592B657B6CE65A695FC">
    <w:name w:val="BB42480871D34592B657B6CE65A695FC"/>
    <w:rsid w:val="00AA14C5"/>
  </w:style>
  <w:style w:type="paragraph" w:customStyle="1" w:styleId="7E1088DB10FC42669FFC7BA03E7E1A13">
    <w:name w:val="7E1088DB10FC42669FFC7BA03E7E1A13"/>
    <w:rsid w:val="00AA14C5"/>
  </w:style>
  <w:style w:type="paragraph" w:customStyle="1" w:styleId="D190947C1ECB4EED94D0D2A447D5EDD9">
    <w:name w:val="D190947C1ECB4EED94D0D2A447D5EDD9"/>
    <w:rsid w:val="00AA14C5"/>
  </w:style>
  <w:style w:type="paragraph" w:customStyle="1" w:styleId="1659B99ABE5D4EFF97CF5F3646647F7C">
    <w:name w:val="1659B99ABE5D4EFF97CF5F3646647F7C"/>
    <w:rsid w:val="00AA14C5"/>
  </w:style>
  <w:style w:type="paragraph" w:customStyle="1" w:styleId="8A0F080814A04CC4AD741D0C37F779B9">
    <w:name w:val="8A0F080814A04CC4AD741D0C37F779B9"/>
    <w:rsid w:val="00AA14C5"/>
  </w:style>
  <w:style w:type="paragraph" w:customStyle="1" w:styleId="3CB7E9BAA5964BCFB7856C09869D70C0">
    <w:name w:val="3CB7E9BAA5964BCFB7856C09869D70C0"/>
    <w:rsid w:val="00AA14C5"/>
  </w:style>
  <w:style w:type="paragraph" w:customStyle="1" w:styleId="DFC4DE2F32D5497DA6F57F5BAC89D0DE">
    <w:name w:val="DFC4DE2F32D5497DA6F57F5BAC89D0DE"/>
    <w:rsid w:val="00AA14C5"/>
  </w:style>
  <w:style w:type="paragraph" w:customStyle="1" w:styleId="136AB65A7CD64AB3985F080B7BEF1ACE">
    <w:name w:val="136AB65A7CD64AB3985F080B7BEF1ACE"/>
    <w:rsid w:val="00AA14C5"/>
  </w:style>
  <w:style w:type="paragraph" w:customStyle="1" w:styleId="804F5F50468C47F1927C2B3AF39B4F66">
    <w:name w:val="804F5F50468C47F1927C2B3AF39B4F66"/>
    <w:rsid w:val="00AA14C5"/>
  </w:style>
  <w:style w:type="paragraph" w:customStyle="1" w:styleId="8115247F1D384B348C31DFFC6F07BC31">
    <w:name w:val="8115247F1D384B348C31DFFC6F07BC31"/>
    <w:rsid w:val="00AA14C5"/>
  </w:style>
  <w:style w:type="paragraph" w:customStyle="1" w:styleId="593DBDCEFE274EF99202AA32716E140F">
    <w:name w:val="593DBDCEFE274EF99202AA32716E140F"/>
    <w:rsid w:val="00AA14C5"/>
  </w:style>
  <w:style w:type="paragraph" w:customStyle="1" w:styleId="9D09BE6CB088443089458C3226FFC5F4">
    <w:name w:val="9D09BE6CB088443089458C3226FFC5F4"/>
    <w:rsid w:val="00AA14C5"/>
  </w:style>
  <w:style w:type="paragraph" w:customStyle="1" w:styleId="BFA5E86373734D409CFF6C633B993FE1">
    <w:name w:val="BFA5E86373734D409CFF6C633B993FE1"/>
    <w:rsid w:val="00AA14C5"/>
  </w:style>
  <w:style w:type="paragraph" w:customStyle="1" w:styleId="33EB66BE7A6140A29ADD386463D3BB71">
    <w:name w:val="33EB66BE7A6140A29ADD386463D3BB71"/>
    <w:rsid w:val="00AA14C5"/>
  </w:style>
  <w:style w:type="paragraph" w:customStyle="1" w:styleId="6E06526D1DD3450FADA58E9FCC210368">
    <w:name w:val="6E06526D1DD3450FADA58E9FCC210368"/>
    <w:rsid w:val="00AA14C5"/>
  </w:style>
  <w:style w:type="paragraph" w:customStyle="1" w:styleId="81908D81E5BF47A5AFAAE16293122515">
    <w:name w:val="81908D81E5BF47A5AFAAE16293122515"/>
    <w:rsid w:val="00AA14C5"/>
  </w:style>
  <w:style w:type="paragraph" w:customStyle="1" w:styleId="4482B04644834FECB8A46739A215F256">
    <w:name w:val="4482B04644834FECB8A46739A215F256"/>
    <w:rsid w:val="00AA14C5"/>
  </w:style>
  <w:style w:type="paragraph" w:customStyle="1" w:styleId="BA134458F6E0425C822182177D203306">
    <w:name w:val="BA134458F6E0425C822182177D203306"/>
    <w:rsid w:val="00AA14C5"/>
  </w:style>
  <w:style w:type="paragraph" w:customStyle="1" w:styleId="C9D1E7FC02164490A1AD4134581FD8BE">
    <w:name w:val="C9D1E7FC02164490A1AD4134581FD8BE"/>
    <w:rsid w:val="00AA14C5"/>
  </w:style>
  <w:style w:type="paragraph" w:customStyle="1" w:styleId="F96348A839074D229B47313EB38F04E6">
    <w:name w:val="F96348A839074D229B47313EB38F04E6"/>
    <w:rsid w:val="00AA14C5"/>
  </w:style>
  <w:style w:type="paragraph" w:customStyle="1" w:styleId="4C99A95CA89544E4BBFF074E97F98F21">
    <w:name w:val="4C99A95CA89544E4BBFF074E97F98F21"/>
    <w:rsid w:val="00AA14C5"/>
  </w:style>
  <w:style w:type="paragraph" w:customStyle="1" w:styleId="810C8AE4E5814AA299CFA4FE0435A1F8">
    <w:name w:val="810C8AE4E5814AA299CFA4FE0435A1F8"/>
    <w:rsid w:val="00AA14C5"/>
  </w:style>
  <w:style w:type="paragraph" w:customStyle="1" w:styleId="ADD794777F154E4EAAD264F9BA813C81">
    <w:name w:val="ADD794777F154E4EAAD264F9BA813C81"/>
    <w:rsid w:val="00AA14C5"/>
  </w:style>
  <w:style w:type="paragraph" w:customStyle="1" w:styleId="4C4EBC3D05DA4EDB9C41EF8075B74E89">
    <w:name w:val="4C4EBC3D05DA4EDB9C41EF8075B74E89"/>
    <w:rsid w:val="00AA14C5"/>
  </w:style>
  <w:style w:type="paragraph" w:customStyle="1" w:styleId="BB8FC546486649E0B6B37BE07B5F79DA">
    <w:name w:val="BB8FC546486649E0B6B37BE07B5F79DA"/>
    <w:rsid w:val="00AA14C5"/>
  </w:style>
  <w:style w:type="paragraph" w:customStyle="1" w:styleId="62D63DF275AA4CD699ED924F4B48F286">
    <w:name w:val="62D63DF275AA4CD699ED924F4B48F286"/>
    <w:rsid w:val="00AA14C5"/>
  </w:style>
  <w:style w:type="paragraph" w:customStyle="1" w:styleId="D3152E0CB92C47A2A8154646FE893C81">
    <w:name w:val="D3152E0CB92C47A2A8154646FE893C81"/>
    <w:rsid w:val="00AA14C5"/>
  </w:style>
  <w:style w:type="paragraph" w:customStyle="1" w:styleId="05168390E3EE4322AD3A00E3FC77FCF4">
    <w:name w:val="05168390E3EE4322AD3A00E3FC77FCF4"/>
    <w:rsid w:val="00AA14C5"/>
  </w:style>
  <w:style w:type="paragraph" w:customStyle="1" w:styleId="FEB41C7918AA4645BD6CA41E6038BCB9">
    <w:name w:val="FEB41C7918AA4645BD6CA41E6038BCB9"/>
    <w:rsid w:val="00AA14C5"/>
  </w:style>
  <w:style w:type="paragraph" w:customStyle="1" w:styleId="0833D425EB5949A1A7863FC20EC8A20B">
    <w:name w:val="0833D425EB5949A1A7863FC20EC8A20B"/>
    <w:rsid w:val="00AA14C5"/>
  </w:style>
  <w:style w:type="paragraph" w:customStyle="1" w:styleId="7084C6CC74ED4F70BFCE9596C68724AE">
    <w:name w:val="7084C6CC74ED4F70BFCE9596C68724AE"/>
    <w:rsid w:val="00AA14C5"/>
  </w:style>
  <w:style w:type="paragraph" w:customStyle="1" w:styleId="BDB85B9C8FB0418E9E03C0CC03FB86EC">
    <w:name w:val="BDB85B9C8FB0418E9E03C0CC03FB86EC"/>
    <w:rsid w:val="00AA14C5"/>
  </w:style>
  <w:style w:type="paragraph" w:customStyle="1" w:styleId="5ED3743FB5484E32910754FA4AB7C3E1">
    <w:name w:val="5ED3743FB5484E32910754FA4AB7C3E1"/>
    <w:rsid w:val="00AA14C5"/>
  </w:style>
  <w:style w:type="paragraph" w:customStyle="1" w:styleId="8A62466D6DA641768C2A7EA143E0CC9A">
    <w:name w:val="8A62466D6DA641768C2A7EA143E0CC9A"/>
    <w:rsid w:val="00AA14C5"/>
  </w:style>
  <w:style w:type="paragraph" w:customStyle="1" w:styleId="909E94C4581045C7971145FA935856FF">
    <w:name w:val="909E94C4581045C7971145FA935856FF"/>
    <w:rsid w:val="00AA14C5"/>
  </w:style>
  <w:style w:type="paragraph" w:customStyle="1" w:styleId="577201462E3F42B98F3951DBDAC679C5">
    <w:name w:val="577201462E3F42B98F3951DBDAC679C5"/>
    <w:rsid w:val="00AA14C5"/>
  </w:style>
  <w:style w:type="paragraph" w:customStyle="1" w:styleId="F7398CACC8784EF7B63D8E02CAE7ADE0">
    <w:name w:val="F7398CACC8784EF7B63D8E02CAE7ADE0"/>
    <w:rsid w:val="00AA14C5"/>
  </w:style>
  <w:style w:type="paragraph" w:customStyle="1" w:styleId="3B9770A09E84436195970770BA5C06CD">
    <w:name w:val="3B9770A09E84436195970770BA5C06CD"/>
    <w:rsid w:val="00AA14C5"/>
  </w:style>
  <w:style w:type="paragraph" w:customStyle="1" w:styleId="575086E6290F408FBC11CBCD2ADB8691">
    <w:name w:val="575086E6290F408FBC11CBCD2ADB8691"/>
    <w:rsid w:val="00AA14C5"/>
  </w:style>
  <w:style w:type="paragraph" w:customStyle="1" w:styleId="4180086980C54B4DBE084674DBA0F32B">
    <w:name w:val="4180086980C54B4DBE084674DBA0F32B"/>
    <w:rsid w:val="00AA14C5"/>
  </w:style>
  <w:style w:type="paragraph" w:customStyle="1" w:styleId="B6BC4F47D88A4E4DAAA8FC6F19D10247">
    <w:name w:val="B6BC4F47D88A4E4DAAA8FC6F19D10247"/>
    <w:rsid w:val="00AA14C5"/>
  </w:style>
  <w:style w:type="paragraph" w:customStyle="1" w:styleId="E1F6A73966DD4C0E92B82F15C04D3BB3">
    <w:name w:val="E1F6A73966DD4C0E92B82F15C04D3BB3"/>
    <w:rsid w:val="00AA14C5"/>
  </w:style>
  <w:style w:type="paragraph" w:customStyle="1" w:styleId="A944B73E9D50445FA68BB68382085DF8">
    <w:name w:val="A944B73E9D50445FA68BB68382085DF8"/>
    <w:rsid w:val="00AA14C5"/>
  </w:style>
  <w:style w:type="paragraph" w:customStyle="1" w:styleId="68658A967F964C759A66124921669588">
    <w:name w:val="68658A967F964C759A66124921669588"/>
    <w:rsid w:val="00AA14C5"/>
  </w:style>
  <w:style w:type="paragraph" w:customStyle="1" w:styleId="2FBA0BCA8C564F0B9A80230C5BA04C18">
    <w:name w:val="2FBA0BCA8C564F0B9A80230C5BA04C18"/>
    <w:rsid w:val="00AA14C5"/>
  </w:style>
  <w:style w:type="paragraph" w:customStyle="1" w:styleId="5E3BDD34C63343AE9388109016173160">
    <w:name w:val="5E3BDD34C63343AE9388109016173160"/>
    <w:rsid w:val="00AA14C5"/>
  </w:style>
  <w:style w:type="paragraph" w:customStyle="1" w:styleId="66C61AFB16E345E299E0DEE953BE2B9B">
    <w:name w:val="66C61AFB16E345E299E0DEE953BE2B9B"/>
    <w:rsid w:val="00AA14C5"/>
  </w:style>
  <w:style w:type="paragraph" w:customStyle="1" w:styleId="2A3927DFCB4344B2936C92B14F8ECEE2">
    <w:name w:val="2A3927DFCB4344B2936C92B14F8ECEE2"/>
    <w:rsid w:val="00AA14C5"/>
  </w:style>
  <w:style w:type="paragraph" w:customStyle="1" w:styleId="44C52CC425DE44979FFBF11C16E3BE5F">
    <w:name w:val="44C52CC425DE44979FFBF11C16E3BE5F"/>
    <w:rsid w:val="00AA14C5"/>
  </w:style>
  <w:style w:type="paragraph" w:customStyle="1" w:styleId="52F919D90DBD415EAC6EABAC0F057A27">
    <w:name w:val="52F919D90DBD415EAC6EABAC0F057A27"/>
    <w:rsid w:val="00AA14C5"/>
  </w:style>
  <w:style w:type="paragraph" w:customStyle="1" w:styleId="C0820C85518D407E85CF731AB55BB919">
    <w:name w:val="C0820C85518D407E85CF731AB55BB919"/>
    <w:rsid w:val="00AA14C5"/>
  </w:style>
  <w:style w:type="paragraph" w:customStyle="1" w:styleId="90EE8C68031345DCA6FF45C9D54EFDB1">
    <w:name w:val="90EE8C68031345DCA6FF45C9D54EFDB1"/>
    <w:rsid w:val="00AA14C5"/>
  </w:style>
  <w:style w:type="paragraph" w:customStyle="1" w:styleId="ADA0B20D4E0B4412A1803061F56D4A3F">
    <w:name w:val="ADA0B20D4E0B4412A1803061F56D4A3F"/>
    <w:rsid w:val="00AA14C5"/>
  </w:style>
  <w:style w:type="paragraph" w:customStyle="1" w:styleId="F3004226F0454485AE2BCFA1662E858C">
    <w:name w:val="F3004226F0454485AE2BCFA1662E858C"/>
    <w:rsid w:val="00AA14C5"/>
  </w:style>
  <w:style w:type="paragraph" w:customStyle="1" w:styleId="92057EC92073435DB00B953F08486572">
    <w:name w:val="92057EC92073435DB00B953F08486572"/>
    <w:rsid w:val="00AA14C5"/>
  </w:style>
  <w:style w:type="paragraph" w:customStyle="1" w:styleId="2DA90F8EE70941889C9AA8E2A9250F34">
    <w:name w:val="2DA90F8EE70941889C9AA8E2A9250F34"/>
    <w:rsid w:val="00AA14C5"/>
  </w:style>
  <w:style w:type="paragraph" w:customStyle="1" w:styleId="9356EC9682BE485A9732EE70E0684EDC">
    <w:name w:val="9356EC9682BE485A9732EE70E0684EDC"/>
    <w:rsid w:val="00AA14C5"/>
  </w:style>
  <w:style w:type="paragraph" w:customStyle="1" w:styleId="E38FC04FE09A4EAEB7FE2E7D430E9930">
    <w:name w:val="E38FC04FE09A4EAEB7FE2E7D430E9930"/>
    <w:rsid w:val="00AA14C5"/>
  </w:style>
  <w:style w:type="paragraph" w:customStyle="1" w:styleId="FBADD773CAE244728075961E3B274360">
    <w:name w:val="FBADD773CAE244728075961E3B274360"/>
    <w:rsid w:val="00AA14C5"/>
  </w:style>
  <w:style w:type="paragraph" w:customStyle="1" w:styleId="26477F75905D4B1FB9D108302364854C">
    <w:name w:val="26477F75905D4B1FB9D108302364854C"/>
    <w:rsid w:val="00AA14C5"/>
  </w:style>
  <w:style w:type="paragraph" w:customStyle="1" w:styleId="5831C0B852BF4C8C99EB20438BB8B360">
    <w:name w:val="5831C0B852BF4C8C99EB20438BB8B360"/>
    <w:rsid w:val="00AA14C5"/>
  </w:style>
  <w:style w:type="paragraph" w:customStyle="1" w:styleId="10D495FD62C447E783E6CCDCE14AC866">
    <w:name w:val="10D495FD62C447E783E6CCDCE14AC866"/>
    <w:rsid w:val="00C27455"/>
    <w:pPr>
      <w:spacing w:after="160" w:line="259" w:lineRule="auto"/>
    </w:pPr>
  </w:style>
  <w:style w:type="paragraph" w:customStyle="1" w:styleId="C8291B171BDB4FC695ED850C49C19E5F">
    <w:name w:val="C8291B171BDB4FC695ED850C49C19E5F"/>
    <w:rsid w:val="00781500"/>
  </w:style>
  <w:style w:type="paragraph" w:customStyle="1" w:styleId="4E567393202544ECB1A5765BE6A9F4EB">
    <w:name w:val="4E567393202544ECB1A5765BE6A9F4EB"/>
    <w:rsid w:val="00781500"/>
  </w:style>
  <w:style w:type="paragraph" w:customStyle="1" w:styleId="9A2CB7B335954B45AAECA325594BD7A2">
    <w:name w:val="9A2CB7B335954B45AAECA325594BD7A2"/>
    <w:rsid w:val="00781500"/>
  </w:style>
  <w:style w:type="paragraph" w:customStyle="1" w:styleId="3CCD395A770441F18999ED1225C11E00">
    <w:name w:val="3CCD395A770441F18999ED1225C11E00"/>
    <w:rsid w:val="00781500"/>
  </w:style>
  <w:style w:type="paragraph" w:customStyle="1" w:styleId="AF304E7703264FB5869C71D0BBA8C2A6">
    <w:name w:val="AF304E7703264FB5869C71D0BBA8C2A6"/>
    <w:rsid w:val="00781500"/>
  </w:style>
  <w:style w:type="paragraph" w:customStyle="1" w:styleId="0EA3D560D212429BBF515AC350DCFDAD">
    <w:name w:val="0EA3D560D212429BBF515AC350DCFDAD"/>
    <w:rsid w:val="00781500"/>
  </w:style>
  <w:style w:type="paragraph" w:customStyle="1" w:styleId="F13CDEBF32304F78A2E3A832D6861281">
    <w:name w:val="F13CDEBF32304F78A2E3A832D6861281"/>
    <w:rsid w:val="00781500"/>
  </w:style>
  <w:style w:type="paragraph" w:customStyle="1" w:styleId="9B47BD27D91042FCA8C64F5C7C58974A">
    <w:name w:val="9B47BD27D91042FCA8C64F5C7C58974A"/>
    <w:rsid w:val="00781500"/>
  </w:style>
  <w:style w:type="paragraph" w:customStyle="1" w:styleId="2B08EC58F7E94609B6093B34868A0B63">
    <w:name w:val="2B08EC58F7E94609B6093B34868A0B63"/>
    <w:rsid w:val="00781500"/>
  </w:style>
  <w:style w:type="paragraph" w:customStyle="1" w:styleId="27C9F81B2688462BA9CD9BFF213D8474">
    <w:name w:val="27C9F81B2688462BA9CD9BFF213D8474"/>
    <w:rsid w:val="00781500"/>
  </w:style>
  <w:style w:type="paragraph" w:customStyle="1" w:styleId="95EF5D428964438B937B531ABCF727E3">
    <w:name w:val="95EF5D428964438B937B531ABCF727E3"/>
    <w:rsid w:val="00781500"/>
  </w:style>
  <w:style w:type="paragraph" w:customStyle="1" w:styleId="037597531E2747F99292FF921757C81B">
    <w:name w:val="037597531E2747F99292FF921757C81B"/>
    <w:rsid w:val="00781500"/>
  </w:style>
  <w:style w:type="paragraph" w:customStyle="1" w:styleId="E144EB164D26413EA5A2EB35937254A7">
    <w:name w:val="E144EB164D26413EA5A2EB35937254A7"/>
    <w:rsid w:val="00781500"/>
  </w:style>
  <w:style w:type="paragraph" w:customStyle="1" w:styleId="3D059784E31D4FA19AA1E1752AE51268">
    <w:name w:val="3D059784E31D4FA19AA1E1752AE51268"/>
    <w:rsid w:val="00781500"/>
  </w:style>
  <w:style w:type="paragraph" w:customStyle="1" w:styleId="4DDE0437E02F4C4C8E701C58AA714294">
    <w:name w:val="4DDE0437E02F4C4C8E701C58AA714294"/>
    <w:rsid w:val="00781500"/>
  </w:style>
  <w:style w:type="paragraph" w:customStyle="1" w:styleId="21B822B4940245B6B87726D0D71A1D77">
    <w:name w:val="21B822B4940245B6B87726D0D71A1D77"/>
    <w:rsid w:val="00781500"/>
  </w:style>
  <w:style w:type="paragraph" w:customStyle="1" w:styleId="84345EF8AFFF4904A062FADBD296851E">
    <w:name w:val="84345EF8AFFF4904A062FADBD296851E"/>
    <w:rsid w:val="00781500"/>
  </w:style>
  <w:style w:type="paragraph" w:customStyle="1" w:styleId="86E6AC7185EC430487A9C6CB0586DBC6">
    <w:name w:val="86E6AC7185EC430487A9C6CB0586DBC6"/>
    <w:rsid w:val="00781500"/>
  </w:style>
  <w:style w:type="paragraph" w:customStyle="1" w:styleId="BEE464F6A6DA40A49CB60EC26C751B3D">
    <w:name w:val="BEE464F6A6DA40A49CB60EC26C751B3D"/>
    <w:rsid w:val="00781500"/>
  </w:style>
  <w:style w:type="paragraph" w:customStyle="1" w:styleId="FD95A438991E4A98BD9ED67F0F662208">
    <w:name w:val="FD95A438991E4A98BD9ED67F0F662208"/>
    <w:rsid w:val="00781500"/>
  </w:style>
  <w:style w:type="paragraph" w:customStyle="1" w:styleId="536E4A2633434806A28CB594B1F0C57B">
    <w:name w:val="536E4A2633434806A28CB594B1F0C57B"/>
    <w:rsid w:val="00781500"/>
  </w:style>
  <w:style w:type="paragraph" w:customStyle="1" w:styleId="5BA7871C7A4844ADABF6E83C34BCC91D">
    <w:name w:val="5BA7871C7A4844ADABF6E83C34BCC91D"/>
    <w:rsid w:val="00781500"/>
  </w:style>
  <w:style w:type="paragraph" w:customStyle="1" w:styleId="3B06997E40E746778232D26C14D1D150">
    <w:name w:val="3B06997E40E746778232D26C14D1D150"/>
    <w:rsid w:val="00781500"/>
  </w:style>
  <w:style w:type="paragraph" w:customStyle="1" w:styleId="F1435E39DEB84041ADB1210EE4B059F0">
    <w:name w:val="F1435E39DEB84041ADB1210EE4B059F0"/>
    <w:rsid w:val="00781500"/>
  </w:style>
  <w:style w:type="paragraph" w:customStyle="1" w:styleId="F25BE7EB09F048399BC83036C0F87520">
    <w:name w:val="F25BE7EB09F048399BC83036C0F87520"/>
    <w:rsid w:val="00781500"/>
  </w:style>
  <w:style w:type="paragraph" w:customStyle="1" w:styleId="C7A27C069C2A499A86F7D9AA914476A5">
    <w:name w:val="C7A27C069C2A499A86F7D9AA914476A5"/>
    <w:rsid w:val="00781500"/>
  </w:style>
  <w:style w:type="paragraph" w:customStyle="1" w:styleId="6171D0DF6C404B558F2F8BA9E883B3C3">
    <w:name w:val="6171D0DF6C404B558F2F8BA9E883B3C3"/>
    <w:rsid w:val="00781500"/>
  </w:style>
  <w:style w:type="paragraph" w:customStyle="1" w:styleId="8354EACA617846EFACC7EA775A24287F">
    <w:name w:val="8354EACA617846EFACC7EA775A24287F"/>
    <w:rsid w:val="00781500"/>
  </w:style>
  <w:style w:type="paragraph" w:customStyle="1" w:styleId="22DFE59653E64FEE9FA574DBC1339571">
    <w:name w:val="22DFE59653E64FEE9FA574DBC1339571"/>
    <w:rsid w:val="00781500"/>
  </w:style>
  <w:style w:type="paragraph" w:customStyle="1" w:styleId="64EAF0567CF649E1B4B7B6D1E9BD2DC9">
    <w:name w:val="64EAF0567CF649E1B4B7B6D1E9BD2DC9"/>
    <w:rsid w:val="00781500"/>
  </w:style>
  <w:style w:type="paragraph" w:customStyle="1" w:styleId="FABB2C0400464B92BA087770C280715A">
    <w:name w:val="FABB2C0400464B92BA087770C280715A"/>
    <w:rsid w:val="00781500"/>
  </w:style>
  <w:style w:type="paragraph" w:customStyle="1" w:styleId="8008EC89C9D94BF7ACEFC8598B37C9E4">
    <w:name w:val="8008EC89C9D94BF7ACEFC8598B37C9E4"/>
    <w:rsid w:val="00781500"/>
  </w:style>
  <w:style w:type="paragraph" w:customStyle="1" w:styleId="1361086AFC3C4DF2A3FFCA4629A2621A">
    <w:name w:val="1361086AFC3C4DF2A3FFCA4629A2621A"/>
    <w:rsid w:val="00781500"/>
  </w:style>
  <w:style w:type="paragraph" w:customStyle="1" w:styleId="155753B6D4604D0CA427D0B7EACBFE32">
    <w:name w:val="155753B6D4604D0CA427D0B7EACBFE32"/>
    <w:rsid w:val="00781500"/>
  </w:style>
  <w:style w:type="paragraph" w:customStyle="1" w:styleId="DD33E668665D4EBB88FF2851BFFB2CCE">
    <w:name w:val="DD33E668665D4EBB88FF2851BFFB2CCE"/>
    <w:rsid w:val="00781500"/>
  </w:style>
  <w:style w:type="paragraph" w:customStyle="1" w:styleId="24404AD07DAA4EF3A8DCF7644BCC6F21">
    <w:name w:val="24404AD07DAA4EF3A8DCF7644BCC6F21"/>
    <w:rsid w:val="00781500"/>
  </w:style>
  <w:style w:type="paragraph" w:customStyle="1" w:styleId="43A39A41862B466791B101401EB019C3">
    <w:name w:val="43A39A41862B466791B101401EB019C3"/>
    <w:rsid w:val="00781500"/>
  </w:style>
  <w:style w:type="paragraph" w:customStyle="1" w:styleId="E0C4B2257F3C4E70B8DD185433A92B4B">
    <w:name w:val="E0C4B2257F3C4E70B8DD185433A92B4B"/>
    <w:rsid w:val="00781500"/>
  </w:style>
  <w:style w:type="paragraph" w:customStyle="1" w:styleId="26992977B7BE41E7AA29BE1A590FAF3D">
    <w:name w:val="26992977B7BE41E7AA29BE1A590FAF3D"/>
    <w:rsid w:val="00781500"/>
  </w:style>
  <w:style w:type="paragraph" w:customStyle="1" w:styleId="0CF1C642251D485484AC82A4BF9A16E5">
    <w:name w:val="0CF1C642251D485484AC82A4BF9A16E5"/>
    <w:rsid w:val="00781500"/>
  </w:style>
  <w:style w:type="paragraph" w:customStyle="1" w:styleId="CA18543F0805423693E45F1548D187FC">
    <w:name w:val="CA18543F0805423693E45F1548D187FC"/>
    <w:rsid w:val="00781500"/>
  </w:style>
  <w:style w:type="paragraph" w:customStyle="1" w:styleId="4491AAC8F66A4326AD49997C9057226A">
    <w:name w:val="4491AAC8F66A4326AD49997C9057226A"/>
    <w:rsid w:val="00781500"/>
  </w:style>
  <w:style w:type="paragraph" w:customStyle="1" w:styleId="D977C33222994744ADF7A19BF94A21E9">
    <w:name w:val="D977C33222994744ADF7A19BF94A21E9"/>
    <w:rsid w:val="00781500"/>
  </w:style>
  <w:style w:type="paragraph" w:customStyle="1" w:styleId="EBD3B14A7174495FA92A708A6DD6A7C9">
    <w:name w:val="EBD3B14A7174495FA92A708A6DD6A7C9"/>
    <w:rsid w:val="00781500"/>
  </w:style>
  <w:style w:type="paragraph" w:customStyle="1" w:styleId="7792FC85D56041FCB837AF7309BF3FD4">
    <w:name w:val="7792FC85D56041FCB837AF7309BF3FD4"/>
    <w:rsid w:val="00781500"/>
  </w:style>
  <w:style w:type="paragraph" w:customStyle="1" w:styleId="3D8AB04728A846189AFA56E1FA8801DF">
    <w:name w:val="3D8AB04728A846189AFA56E1FA8801DF"/>
    <w:rsid w:val="00781500"/>
  </w:style>
  <w:style w:type="paragraph" w:customStyle="1" w:styleId="C7733132EABF4B2885A244C384A9E093">
    <w:name w:val="C7733132EABF4B2885A244C384A9E093"/>
    <w:rsid w:val="00781500"/>
  </w:style>
  <w:style w:type="paragraph" w:customStyle="1" w:styleId="D0245F58CB70495FBC9F4D779965B7DF">
    <w:name w:val="D0245F58CB70495FBC9F4D779965B7DF"/>
    <w:rsid w:val="00781500"/>
  </w:style>
  <w:style w:type="paragraph" w:customStyle="1" w:styleId="D01A8467B66D456A9FEF3183ECCDB26F">
    <w:name w:val="D01A8467B66D456A9FEF3183ECCDB26F"/>
    <w:rsid w:val="00781500"/>
  </w:style>
  <w:style w:type="paragraph" w:customStyle="1" w:styleId="B328B5F2E3B445B78CABF0F44B2B9EEB">
    <w:name w:val="B328B5F2E3B445B78CABF0F44B2B9EEB"/>
    <w:rsid w:val="00781500"/>
  </w:style>
  <w:style w:type="paragraph" w:customStyle="1" w:styleId="FC1D5DAECA3F489B966AA556BDB79A70">
    <w:name w:val="FC1D5DAECA3F489B966AA556BDB79A70"/>
    <w:rsid w:val="00781500"/>
  </w:style>
  <w:style w:type="paragraph" w:customStyle="1" w:styleId="66FE9F0BA24C4752A3198C595169D6CB">
    <w:name w:val="66FE9F0BA24C4752A3198C595169D6CB"/>
    <w:rsid w:val="00781500"/>
  </w:style>
  <w:style w:type="paragraph" w:customStyle="1" w:styleId="0399F970CD6B4B2087B37551AE9D88BD">
    <w:name w:val="0399F970CD6B4B2087B37551AE9D88BD"/>
    <w:rsid w:val="00781500"/>
  </w:style>
  <w:style w:type="paragraph" w:customStyle="1" w:styleId="0AD4D5A3D3FC4BF6953625650DED04FB">
    <w:name w:val="0AD4D5A3D3FC4BF6953625650DED04FB"/>
    <w:rsid w:val="00781500"/>
  </w:style>
  <w:style w:type="paragraph" w:customStyle="1" w:styleId="4692D4EADEF34C92A069B6700CEACC09">
    <w:name w:val="4692D4EADEF34C92A069B6700CEACC09"/>
    <w:rsid w:val="00781500"/>
  </w:style>
  <w:style w:type="paragraph" w:customStyle="1" w:styleId="4F3CB05785D24052B42E1CAAACF3BED0">
    <w:name w:val="4F3CB05785D24052B42E1CAAACF3BED0"/>
    <w:rsid w:val="00781500"/>
  </w:style>
  <w:style w:type="paragraph" w:customStyle="1" w:styleId="3F009683EB6E4BEE80CCE5AFF6A25005">
    <w:name w:val="3F009683EB6E4BEE80CCE5AFF6A25005"/>
    <w:rsid w:val="00781500"/>
  </w:style>
  <w:style w:type="paragraph" w:customStyle="1" w:styleId="681EE1694A4C48FBABF37CCB2B8CBAA7">
    <w:name w:val="681EE1694A4C48FBABF37CCB2B8CBAA7"/>
    <w:rsid w:val="00781500"/>
  </w:style>
  <w:style w:type="paragraph" w:customStyle="1" w:styleId="837D2F8CC8024B318697A8F278880B50">
    <w:name w:val="837D2F8CC8024B318697A8F278880B50"/>
    <w:rsid w:val="00781500"/>
  </w:style>
  <w:style w:type="paragraph" w:customStyle="1" w:styleId="9C54B4E9AEB64F1CABDCB3691DCA45E1">
    <w:name w:val="9C54B4E9AEB64F1CABDCB3691DCA45E1"/>
    <w:rsid w:val="00781500"/>
  </w:style>
  <w:style w:type="paragraph" w:customStyle="1" w:styleId="D8A2663DFF2D4369B4B9F4C06AD8D848">
    <w:name w:val="D8A2663DFF2D4369B4B9F4C06AD8D848"/>
    <w:rsid w:val="00781500"/>
  </w:style>
  <w:style w:type="paragraph" w:customStyle="1" w:styleId="59790562E6D14DA2B8C553CB6E469C6A">
    <w:name w:val="59790562E6D14DA2B8C553CB6E469C6A"/>
    <w:rsid w:val="00781500"/>
  </w:style>
  <w:style w:type="paragraph" w:customStyle="1" w:styleId="6BD12360C6334404A1136FE138B636E0">
    <w:name w:val="6BD12360C6334404A1136FE138B636E0"/>
    <w:rsid w:val="00781500"/>
  </w:style>
  <w:style w:type="paragraph" w:customStyle="1" w:styleId="64AB00DB41534047B8EC53B78ED4836B">
    <w:name w:val="64AB00DB41534047B8EC53B78ED4836B"/>
    <w:rsid w:val="00781500"/>
  </w:style>
  <w:style w:type="paragraph" w:customStyle="1" w:styleId="A538BE1EE180495689484D52E96A23F7">
    <w:name w:val="A538BE1EE180495689484D52E96A23F7"/>
    <w:rsid w:val="00CD45A9"/>
    <w:pPr>
      <w:spacing w:after="160" w:line="259" w:lineRule="auto"/>
    </w:pPr>
  </w:style>
  <w:style w:type="paragraph" w:customStyle="1" w:styleId="8EA880DFBE5F4E189F26CA80CE298091">
    <w:name w:val="8EA880DFBE5F4E189F26CA80CE298091"/>
    <w:rsid w:val="00CD45A9"/>
    <w:pPr>
      <w:spacing w:after="160" w:line="259" w:lineRule="auto"/>
    </w:pPr>
  </w:style>
  <w:style w:type="paragraph" w:customStyle="1" w:styleId="3A958015D7084803B475642CFDBDA0A8">
    <w:name w:val="3A958015D7084803B475642CFDBDA0A8"/>
    <w:rsid w:val="00CD45A9"/>
    <w:pPr>
      <w:spacing w:after="160" w:line="259" w:lineRule="auto"/>
    </w:pPr>
  </w:style>
  <w:style w:type="paragraph" w:customStyle="1" w:styleId="51AD8D16292D4C00A3A57D6E7B262785">
    <w:name w:val="51AD8D16292D4C00A3A57D6E7B262785"/>
    <w:rsid w:val="00CD45A9"/>
    <w:pPr>
      <w:spacing w:after="160" w:line="259" w:lineRule="auto"/>
    </w:pPr>
  </w:style>
  <w:style w:type="paragraph" w:customStyle="1" w:styleId="31773489A8CA4ADDB16C7F25DCE0EB74">
    <w:name w:val="31773489A8CA4ADDB16C7F25DCE0EB74"/>
    <w:rsid w:val="00CD45A9"/>
    <w:pPr>
      <w:spacing w:after="160" w:line="259" w:lineRule="auto"/>
    </w:pPr>
  </w:style>
  <w:style w:type="paragraph" w:customStyle="1" w:styleId="F62CEC5E06C949C7B1267D5BDF6A032A">
    <w:name w:val="F62CEC5E06C949C7B1267D5BDF6A032A"/>
    <w:rsid w:val="00CD45A9"/>
    <w:pPr>
      <w:spacing w:after="160" w:line="259" w:lineRule="auto"/>
    </w:pPr>
  </w:style>
  <w:style w:type="paragraph" w:customStyle="1" w:styleId="1F7E3928C6974DEE98F239D2647FF7DC">
    <w:name w:val="1F7E3928C6974DEE98F239D2647FF7DC"/>
    <w:rsid w:val="00CD45A9"/>
    <w:pPr>
      <w:spacing w:after="160" w:line="259" w:lineRule="auto"/>
    </w:pPr>
  </w:style>
  <w:style w:type="paragraph" w:customStyle="1" w:styleId="1C874FE8E3AF427CB2FF8BEDAE5FEC12">
    <w:name w:val="1C874FE8E3AF427CB2FF8BEDAE5FEC12"/>
    <w:rsid w:val="00CD45A9"/>
    <w:pPr>
      <w:spacing w:after="160" w:line="259" w:lineRule="auto"/>
    </w:pPr>
  </w:style>
  <w:style w:type="paragraph" w:customStyle="1" w:styleId="6897A9D6269F4A4F977CFF54C0E4E4AB">
    <w:name w:val="6897A9D6269F4A4F977CFF54C0E4E4AB"/>
    <w:rsid w:val="00CD45A9"/>
    <w:pPr>
      <w:spacing w:after="160" w:line="259" w:lineRule="auto"/>
    </w:pPr>
  </w:style>
  <w:style w:type="paragraph" w:customStyle="1" w:styleId="52082E922D324A9BAA92D43064D099EC">
    <w:name w:val="52082E922D324A9BAA92D43064D099EC"/>
    <w:rsid w:val="00CD45A9"/>
    <w:pPr>
      <w:spacing w:after="160" w:line="259" w:lineRule="auto"/>
    </w:pPr>
  </w:style>
  <w:style w:type="paragraph" w:customStyle="1" w:styleId="9382F72D0B0F45799682BA3C1AE2C680">
    <w:name w:val="9382F72D0B0F45799682BA3C1AE2C680"/>
    <w:rsid w:val="00CD45A9"/>
    <w:pPr>
      <w:spacing w:after="160" w:line="259" w:lineRule="auto"/>
    </w:pPr>
  </w:style>
  <w:style w:type="paragraph" w:customStyle="1" w:styleId="C2B4B16A646045A696E5E352D421FA19">
    <w:name w:val="C2B4B16A646045A696E5E352D421FA19"/>
    <w:rsid w:val="00CD45A9"/>
    <w:pPr>
      <w:spacing w:after="160" w:line="259" w:lineRule="auto"/>
    </w:pPr>
  </w:style>
  <w:style w:type="paragraph" w:customStyle="1" w:styleId="AA19AC0AA5AE4982A330A94D0FD48F3D">
    <w:name w:val="AA19AC0AA5AE4982A330A94D0FD48F3D"/>
    <w:rsid w:val="00CD45A9"/>
    <w:pPr>
      <w:spacing w:after="160" w:line="259" w:lineRule="auto"/>
    </w:pPr>
  </w:style>
  <w:style w:type="paragraph" w:customStyle="1" w:styleId="DB7B597B70FC451095ED9A8AF7663855">
    <w:name w:val="DB7B597B70FC451095ED9A8AF7663855"/>
    <w:rsid w:val="00CD45A9"/>
    <w:pPr>
      <w:spacing w:after="160" w:line="259" w:lineRule="auto"/>
    </w:pPr>
  </w:style>
  <w:style w:type="paragraph" w:customStyle="1" w:styleId="A557B853D8A04B16B9677601ED4305D5">
    <w:name w:val="A557B853D8A04B16B9677601ED4305D5"/>
    <w:rsid w:val="00CD45A9"/>
    <w:pPr>
      <w:spacing w:after="160" w:line="259" w:lineRule="auto"/>
    </w:pPr>
  </w:style>
  <w:style w:type="paragraph" w:customStyle="1" w:styleId="B929D22AC7AF4E728ACB992725FC5D53">
    <w:name w:val="B929D22AC7AF4E728ACB992725FC5D53"/>
    <w:rsid w:val="00CD45A9"/>
    <w:pPr>
      <w:spacing w:after="160" w:line="259" w:lineRule="auto"/>
    </w:pPr>
  </w:style>
  <w:style w:type="paragraph" w:customStyle="1" w:styleId="532635BB879D4930842D9048BE88CB33">
    <w:name w:val="532635BB879D4930842D9048BE88CB33"/>
    <w:rsid w:val="00CD45A9"/>
    <w:pPr>
      <w:spacing w:after="160" w:line="259" w:lineRule="auto"/>
    </w:pPr>
  </w:style>
  <w:style w:type="paragraph" w:customStyle="1" w:styleId="DA9AC1C7B47F4D53B5FAD42E5A38A62B">
    <w:name w:val="DA9AC1C7B47F4D53B5FAD42E5A38A62B"/>
    <w:rsid w:val="00CD45A9"/>
    <w:pPr>
      <w:spacing w:after="160" w:line="259" w:lineRule="auto"/>
    </w:pPr>
  </w:style>
  <w:style w:type="paragraph" w:customStyle="1" w:styleId="FA276B59B402429DB4C186BAC2A5B40C">
    <w:name w:val="FA276B59B402429DB4C186BAC2A5B40C"/>
    <w:rsid w:val="00CD45A9"/>
    <w:pPr>
      <w:spacing w:after="160" w:line="259" w:lineRule="auto"/>
    </w:pPr>
  </w:style>
  <w:style w:type="paragraph" w:customStyle="1" w:styleId="0E26E9CC95564BD99A7D7AEFE37E3197">
    <w:name w:val="0E26E9CC95564BD99A7D7AEFE37E3197"/>
    <w:rsid w:val="00CD45A9"/>
    <w:pPr>
      <w:spacing w:after="160" w:line="259" w:lineRule="auto"/>
    </w:pPr>
  </w:style>
  <w:style w:type="paragraph" w:customStyle="1" w:styleId="327D134746514D0A9DEDE6FF7D4F3A62">
    <w:name w:val="327D134746514D0A9DEDE6FF7D4F3A62"/>
    <w:rsid w:val="00CD45A9"/>
    <w:pPr>
      <w:spacing w:after="160" w:line="259" w:lineRule="auto"/>
    </w:pPr>
  </w:style>
  <w:style w:type="paragraph" w:customStyle="1" w:styleId="0328BE0E17EC434BA59380AB0B12DAA4">
    <w:name w:val="0328BE0E17EC434BA59380AB0B12DAA4"/>
    <w:rsid w:val="00CD45A9"/>
    <w:pPr>
      <w:spacing w:after="160" w:line="259" w:lineRule="auto"/>
    </w:pPr>
  </w:style>
  <w:style w:type="paragraph" w:customStyle="1" w:styleId="831A463690C645DA92E2CE4C9B412734">
    <w:name w:val="831A463690C645DA92E2CE4C9B412734"/>
    <w:rsid w:val="00CD45A9"/>
    <w:pPr>
      <w:spacing w:after="160" w:line="259" w:lineRule="auto"/>
    </w:pPr>
  </w:style>
  <w:style w:type="paragraph" w:customStyle="1" w:styleId="B1A5840747164FA5B4FCD67F06B0BBA0">
    <w:name w:val="B1A5840747164FA5B4FCD67F06B0BBA0"/>
    <w:rsid w:val="00CD45A9"/>
    <w:pPr>
      <w:spacing w:after="160" w:line="259" w:lineRule="auto"/>
    </w:pPr>
  </w:style>
  <w:style w:type="paragraph" w:customStyle="1" w:styleId="E111E4B41A3940F19C93672D53CED509">
    <w:name w:val="E111E4B41A3940F19C93672D53CED509"/>
    <w:rsid w:val="00CD45A9"/>
    <w:pPr>
      <w:spacing w:after="160" w:line="259" w:lineRule="auto"/>
    </w:pPr>
  </w:style>
  <w:style w:type="paragraph" w:customStyle="1" w:styleId="3F8CE4EA68FB46D8AAA915D8CC8CF481">
    <w:name w:val="3F8CE4EA68FB46D8AAA915D8CC8CF481"/>
    <w:rsid w:val="00CD45A9"/>
    <w:pPr>
      <w:spacing w:after="160" w:line="259" w:lineRule="auto"/>
    </w:pPr>
  </w:style>
  <w:style w:type="paragraph" w:customStyle="1" w:styleId="12DE480FA1334B2291CF45D09F0755B6">
    <w:name w:val="12DE480FA1334B2291CF45D09F0755B6"/>
    <w:rsid w:val="00CD45A9"/>
    <w:pPr>
      <w:spacing w:after="160" w:line="259" w:lineRule="auto"/>
    </w:pPr>
  </w:style>
  <w:style w:type="paragraph" w:customStyle="1" w:styleId="6F2E76BC17444F219B09E956F7881617">
    <w:name w:val="6F2E76BC17444F219B09E956F7881617"/>
    <w:rsid w:val="00CD45A9"/>
    <w:pPr>
      <w:spacing w:after="160" w:line="259" w:lineRule="auto"/>
    </w:pPr>
  </w:style>
  <w:style w:type="paragraph" w:customStyle="1" w:styleId="7798EA09062145DF894292DA8FAFB9BE">
    <w:name w:val="7798EA09062145DF894292DA8FAFB9BE"/>
    <w:rsid w:val="00CD45A9"/>
    <w:pPr>
      <w:spacing w:after="160" w:line="259" w:lineRule="auto"/>
    </w:pPr>
  </w:style>
  <w:style w:type="paragraph" w:customStyle="1" w:styleId="148CD9426D4C49C0B1D1A6EB4BFBFC04">
    <w:name w:val="148CD9426D4C49C0B1D1A6EB4BFBFC04"/>
    <w:rsid w:val="00CD45A9"/>
    <w:pPr>
      <w:spacing w:after="160" w:line="259" w:lineRule="auto"/>
    </w:pPr>
  </w:style>
  <w:style w:type="paragraph" w:customStyle="1" w:styleId="B88F2C386D3042D689BDF528464554EF">
    <w:name w:val="B88F2C386D3042D689BDF528464554EF"/>
    <w:rsid w:val="00CD45A9"/>
    <w:pPr>
      <w:spacing w:after="160" w:line="259" w:lineRule="auto"/>
    </w:pPr>
  </w:style>
  <w:style w:type="paragraph" w:customStyle="1" w:styleId="2AFAC2E2EDCC4639BA923296463AA3FA">
    <w:name w:val="2AFAC2E2EDCC4639BA923296463AA3FA"/>
    <w:rsid w:val="00CD45A9"/>
    <w:pPr>
      <w:spacing w:after="160" w:line="259" w:lineRule="auto"/>
    </w:pPr>
  </w:style>
  <w:style w:type="paragraph" w:customStyle="1" w:styleId="048106FA994948778D70AF604FA2FEFA">
    <w:name w:val="048106FA994948778D70AF604FA2FEFA"/>
    <w:rsid w:val="00CD45A9"/>
    <w:pPr>
      <w:spacing w:after="160" w:line="259" w:lineRule="auto"/>
    </w:pPr>
  </w:style>
  <w:style w:type="paragraph" w:customStyle="1" w:styleId="244C81042AC84D628C8D4E41435BFDAB">
    <w:name w:val="244C81042AC84D628C8D4E41435BFDAB"/>
    <w:rsid w:val="00CD45A9"/>
    <w:pPr>
      <w:spacing w:after="160" w:line="259" w:lineRule="auto"/>
    </w:pPr>
  </w:style>
  <w:style w:type="paragraph" w:customStyle="1" w:styleId="D721987EC8EF4C4286F8A4D77C74CCE0">
    <w:name w:val="D721987EC8EF4C4286F8A4D77C74CCE0"/>
    <w:rsid w:val="00CD45A9"/>
    <w:pPr>
      <w:spacing w:after="160" w:line="259" w:lineRule="auto"/>
    </w:pPr>
  </w:style>
  <w:style w:type="paragraph" w:customStyle="1" w:styleId="721AC65ECE9649E3AA9A865219B1E1B9">
    <w:name w:val="721AC65ECE9649E3AA9A865219B1E1B9"/>
    <w:rsid w:val="00CD45A9"/>
    <w:pPr>
      <w:spacing w:after="160" w:line="259" w:lineRule="auto"/>
    </w:pPr>
  </w:style>
  <w:style w:type="paragraph" w:customStyle="1" w:styleId="5E0B7691D2374625B95FDEFB1B3FD380">
    <w:name w:val="5E0B7691D2374625B95FDEFB1B3FD380"/>
    <w:rsid w:val="00CD45A9"/>
    <w:pPr>
      <w:spacing w:after="160" w:line="259" w:lineRule="auto"/>
    </w:pPr>
  </w:style>
  <w:style w:type="paragraph" w:customStyle="1" w:styleId="9F18113177F0490FA61BE028F1C7822E">
    <w:name w:val="9F18113177F0490FA61BE028F1C7822E"/>
    <w:rsid w:val="00CD45A9"/>
    <w:pPr>
      <w:spacing w:after="160" w:line="259" w:lineRule="auto"/>
    </w:pPr>
  </w:style>
  <w:style w:type="paragraph" w:customStyle="1" w:styleId="80E7D2BD8FBE45B4A5549F7C3A26DB21">
    <w:name w:val="80E7D2BD8FBE45B4A5549F7C3A26DB21"/>
    <w:rsid w:val="00CD45A9"/>
    <w:pPr>
      <w:spacing w:after="160" w:line="259" w:lineRule="auto"/>
    </w:pPr>
  </w:style>
  <w:style w:type="paragraph" w:customStyle="1" w:styleId="4D19B8380F2B45DE85BB18F4151DBA3A">
    <w:name w:val="4D19B8380F2B45DE85BB18F4151DBA3A"/>
    <w:rsid w:val="00604B90"/>
  </w:style>
  <w:style w:type="paragraph" w:customStyle="1" w:styleId="24502747D2F34F378964FAE940B5480E">
    <w:name w:val="24502747D2F34F378964FAE940B5480E"/>
    <w:rsid w:val="00FF1A7B"/>
    <w:pPr>
      <w:spacing w:after="160" w:line="259" w:lineRule="auto"/>
    </w:pPr>
  </w:style>
  <w:style w:type="paragraph" w:customStyle="1" w:styleId="56290BB3E39340DCAB5EAFE97ABD5D7C">
    <w:name w:val="56290BB3E39340DCAB5EAFE97ABD5D7C"/>
    <w:rsid w:val="00B67F8A"/>
  </w:style>
  <w:style w:type="paragraph" w:customStyle="1" w:styleId="AD996154A7894F08925749EE37DED3C9">
    <w:name w:val="AD996154A7894F08925749EE37DED3C9"/>
    <w:rsid w:val="00B67F8A"/>
  </w:style>
  <w:style w:type="paragraph" w:customStyle="1" w:styleId="39D34EB6213541D0825A8E8131BC0F9C">
    <w:name w:val="39D34EB6213541D0825A8E8131BC0F9C"/>
    <w:rsid w:val="00B67F8A"/>
  </w:style>
  <w:style w:type="paragraph" w:customStyle="1" w:styleId="9669F541612F466EBBC5B8043B6F4B93">
    <w:name w:val="9669F541612F466EBBC5B8043B6F4B93"/>
    <w:rsid w:val="00B67F8A"/>
  </w:style>
  <w:style w:type="paragraph" w:customStyle="1" w:styleId="E1C0DF2292DC4C1FB2A84EC8BE31E4E6">
    <w:name w:val="E1C0DF2292DC4C1FB2A84EC8BE31E4E6"/>
    <w:rsid w:val="00B67F8A"/>
  </w:style>
  <w:style w:type="paragraph" w:customStyle="1" w:styleId="71831200A98F453E95AFE6C358BF140A">
    <w:name w:val="71831200A98F453E95AFE6C358BF140A"/>
    <w:rsid w:val="00B67F8A"/>
  </w:style>
  <w:style w:type="paragraph" w:customStyle="1" w:styleId="4DF8E78E8E924EB49A7B45CE95A638C4">
    <w:name w:val="4DF8E78E8E924EB49A7B45CE95A638C4"/>
    <w:rsid w:val="00B67F8A"/>
  </w:style>
  <w:style w:type="paragraph" w:customStyle="1" w:styleId="34550EF9AAB045ECA4DEA454CEC03495">
    <w:name w:val="34550EF9AAB045ECA4DEA454CEC03495"/>
    <w:rsid w:val="00B67F8A"/>
  </w:style>
  <w:style w:type="paragraph" w:customStyle="1" w:styleId="1713927C1E494A1B938CA4DAB1718ABB">
    <w:name w:val="1713927C1E494A1B938CA4DAB1718ABB"/>
    <w:rsid w:val="00B67F8A"/>
  </w:style>
  <w:style w:type="paragraph" w:customStyle="1" w:styleId="E703A3DFF88B4478BA8405D3ABE18D27">
    <w:name w:val="E703A3DFF88B4478BA8405D3ABE18D27"/>
    <w:rsid w:val="00B67F8A"/>
  </w:style>
  <w:style w:type="paragraph" w:customStyle="1" w:styleId="BF61B6951D1840EA8842EB48FC8BC216">
    <w:name w:val="BF61B6951D1840EA8842EB48FC8BC216"/>
    <w:rsid w:val="00B67F8A"/>
  </w:style>
  <w:style w:type="paragraph" w:customStyle="1" w:styleId="E3EA593CC22A4992AABABF86BB7C22E4">
    <w:name w:val="E3EA593CC22A4992AABABF86BB7C22E4"/>
    <w:rsid w:val="00B67F8A"/>
  </w:style>
  <w:style w:type="paragraph" w:customStyle="1" w:styleId="F86EA6B23A2E4091AD21EC8642CE0F46">
    <w:name w:val="F86EA6B23A2E4091AD21EC8642CE0F46"/>
    <w:rsid w:val="00B67F8A"/>
  </w:style>
  <w:style w:type="paragraph" w:customStyle="1" w:styleId="7997AE3069CD4880ADDBA85B5561863D">
    <w:name w:val="7997AE3069CD4880ADDBA85B5561863D"/>
    <w:rsid w:val="00B67F8A"/>
  </w:style>
  <w:style w:type="paragraph" w:customStyle="1" w:styleId="D4616BB3F1AA4989B48B46FD8875DD80">
    <w:name w:val="D4616BB3F1AA4989B48B46FD8875DD80"/>
    <w:rsid w:val="00B67F8A"/>
  </w:style>
  <w:style w:type="paragraph" w:customStyle="1" w:styleId="42F719DBCD4D4F9188206F2A92ECC521">
    <w:name w:val="42F719DBCD4D4F9188206F2A92ECC521"/>
    <w:rsid w:val="00B67F8A"/>
  </w:style>
  <w:style w:type="paragraph" w:customStyle="1" w:styleId="BB7D817649444723929D27A66D42CB33">
    <w:name w:val="BB7D817649444723929D27A66D42CB33"/>
    <w:rsid w:val="00B67F8A"/>
  </w:style>
  <w:style w:type="paragraph" w:customStyle="1" w:styleId="C654268FD48848CCAE7F4523EA633378">
    <w:name w:val="C654268FD48848CCAE7F4523EA633378"/>
    <w:rsid w:val="00B67F8A"/>
  </w:style>
  <w:style w:type="paragraph" w:customStyle="1" w:styleId="3AC1D37D8F9049DDA40CD28736A3CB21">
    <w:name w:val="3AC1D37D8F9049DDA40CD28736A3CB21"/>
    <w:rsid w:val="00B67F8A"/>
  </w:style>
  <w:style w:type="paragraph" w:customStyle="1" w:styleId="1F9B3C69A268404D87C880DFF24630DD">
    <w:name w:val="1F9B3C69A268404D87C880DFF24630DD"/>
    <w:rsid w:val="00B67F8A"/>
  </w:style>
  <w:style w:type="paragraph" w:customStyle="1" w:styleId="E85733EF16A843FCAA6D69F0DCB4F6B5">
    <w:name w:val="E85733EF16A843FCAA6D69F0DCB4F6B5"/>
    <w:rsid w:val="00B67F8A"/>
  </w:style>
  <w:style w:type="paragraph" w:customStyle="1" w:styleId="2F31C7E3D74C4A2689545999224FCE68">
    <w:name w:val="2F31C7E3D74C4A2689545999224FCE68"/>
    <w:rsid w:val="00B67F8A"/>
  </w:style>
  <w:style w:type="paragraph" w:customStyle="1" w:styleId="0027F726ADB942C59710638D22C6BC16">
    <w:name w:val="0027F726ADB942C59710638D22C6BC16"/>
    <w:rsid w:val="00B67F8A"/>
  </w:style>
  <w:style w:type="paragraph" w:customStyle="1" w:styleId="121E6A9AA59442E49FCABA0FF7E3B1C3">
    <w:name w:val="121E6A9AA59442E49FCABA0FF7E3B1C3"/>
    <w:rsid w:val="00B67F8A"/>
  </w:style>
  <w:style w:type="paragraph" w:customStyle="1" w:styleId="EC4842735A0F4489B7B7C88DC0B345A4">
    <w:name w:val="EC4842735A0F4489B7B7C88DC0B345A4"/>
    <w:rsid w:val="00B67F8A"/>
  </w:style>
  <w:style w:type="paragraph" w:customStyle="1" w:styleId="EF8ECB6AEEB8479BAB8DBBA49F9D2A00">
    <w:name w:val="EF8ECB6AEEB8479BAB8DBBA49F9D2A00"/>
    <w:rsid w:val="00B67F8A"/>
  </w:style>
  <w:style w:type="paragraph" w:customStyle="1" w:styleId="36235212876B428FB02D7032DE54A685">
    <w:name w:val="36235212876B428FB02D7032DE54A685"/>
    <w:rsid w:val="00B67F8A"/>
  </w:style>
  <w:style w:type="paragraph" w:customStyle="1" w:styleId="7ED7F8AA2B984122A73663C46353510C">
    <w:name w:val="7ED7F8AA2B984122A73663C46353510C"/>
    <w:rsid w:val="00B67F8A"/>
  </w:style>
  <w:style w:type="paragraph" w:customStyle="1" w:styleId="3F75E0615D944396B21F6EB1D809E01B">
    <w:name w:val="3F75E0615D944396B21F6EB1D809E01B"/>
    <w:rsid w:val="00B67F8A"/>
  </w:style>
  <w:style w:type="paragraph" w:customStyle="1" w:styleId="56A5DB29CC834A68B108F319139BB1C0">
    <w:name w:val="56A5DB29CC834A68B108F319139BB1C0"/>
    <w:rsid w:val="00B67F8A"/>
  </w:style>
  <w:style w:type="paragraph" w:customStyle="1" w:styleId="2343B6C0377F4F4299287183380910DB">
    <w:name w:val="2343B6C0377F4F4299287183380910DB"/>
    <w:rsid w:val="00B67F8A"/>
  </w:style>
  <w:style w:type="paragraph" w:customStyle="1" w:styleId="9AD5F8CF50A94BADB9D13116F3879152">
    <w:name w:val="9AD5F8CF50A94BADB9D13116F3879152"/>
    <w:rsid w:val="00B67F8A"/>
  </w:style>
  <w:style w:type="paragraph" w:customStyle="1" w:styleId="A11B6D67084E4EDAB32C272908F166D4">
    <w:name w:val="A11B6D67084E4EDAB32C272908F166D4"/>
    <w:rsid w:val="00B67F8A"/>
  </w:style>
  <w:style w:type="paragraph" w:customStyle="1" w:styleId="76C950D5435341B1AE1B73C5A7CF71A2">
    <w:name w:val="76C950D5435341B1AE1B73C5A7CF71A2"/>
    <w:rsid w:val="00B67F8A"/>
  </w:style>
  <w:style w:type="paragraph" w:customStyle="1" w:styleId="F700FC73FAB64C9095139406E744A5C0">
    <w:name w:val="F700FC73FAB64C9095139406E744A5C0"/>
    <w:rsid w:val="00B67F8A"/>
  </w:style>
  <w:style w:type="paragraph" w:customStyle="1" w:styleId="8BA55436F4384554A03F1748B2D4DA8E">
    <w:name w:val="8BA55436F4384554A03F1748B2D4DA8E"/>
    <w:rsid w:val="00B67F8A"/>
  </w:style>
  <w:style w:type="paragraph" w:customStyle="1" w:styleId="FE2EF63922574648ABB44B10A4018C0C">
    <w:name w:val="FE2EF63922574648ABB44B10A4018C0C"/>
    <w:rsid w:val="00B67F8A"/>
  </w:style>
  <w:style w:type="paragraph" w:customStyle="1" w:styleId="3149EF387E0C43F1959864805EF9FD72">
    <w:name w:val="3149EF387E0C43F1959864805EF9FD72"/>
    <w:rsid w:val="00B67F8A"/>
  </w:style>
  <w:style w:type="paragraph" w:customStyle="1" w:styleId="2770D54C657A4BAD8F29AB629BCF560C">
    <w:name w:val="2770D54C657A4BAD8F29AB629BCF560C"/>
    <w:rsid w:val="00B67F8A"/>
  </w:style>
  <w:style w:type="paragraph" w:customStyle="1" w:styleId="4912BB3348A342A982DFA01FFE14B353">
    <w:name w:val="4912BB3348A342A982DFA01FFE14B353"/>
    <w:rsid w:val="00B67F8A"/>
  </w:style>
  <w:style w:type="paragraph" w:customStyle="1" w:styleId="A30FE917F5D54A4CAF86E177C8808675">
    <w:name w:val="A30FE917F5D54A4CAF86E177C8808675"/>
    <w:rsid w:val="00B67F8A"/>
  </w:style>
  <w:style w:type="paragraph" w:customStyle="1" w:styleId="A1439CB9D39A47AA91127A553E876356">
    <w:name w:val="A1439CB9D39A47AA91127A553E876356"/>
    <w:rsid w:val="00B67F8A"/>
  </w:style>
  <w:style w:type="paragraph" w:customStyle="1" w:styleId="D124B81D95424878BCC71CDF248AE1E5">
    <w:name w:val="D124B81D95424878BCC71CDF248AE1E5"/>
    <w:rsid w:val="00B67F8A"/>
  </w:style>
  <w:style w:type="paragraph" w:customStyle="1" w:styleId="9814895905BC48278A54EED9229E4C4A">
    <w:name w:val="9814895905BC48278A54EED9229E4C4A"/>
    <w:rsid w:val="00B67F8A"/>
  </w:style>
  <w:style w:type="paragraph" w:customStyle="1" w:styleId="F57F313B95A04BF690A7F8DCD1FC2E12">
    <w:name w:val="F57F313B95A04BF690A7F8DCD1FC2E12"/>
    <w:rsid w:val="00C579C2"/>
    <w:pPr>
      <w:spacing w:after="160" w:line="259" w:lineRule="auto"/>
    </w:pPr>
  </w:style>
  <w:style w:type="paragraph" w:customStyle="1" w:styleId="0A800ED8DA5F4B80834E133CEE20A7B5">
    <w:name w:val="0A800ED8DA5F4B80834E133CEE20A7B5"/>
    <w:rsid w:val="00C579C2"/>
    <w:pPr>
      <w:spacing w:after="160" w:line="259" w:lineRule="auto"/>
    </w:pPr>
  </w:style>
  <w:style w:type="paragraph" w:customStyle="1" w:styleId="49FF092557944ACF89037E0C80EC66DD">
    <w:name w:val="49FF092557944ACF89037E0C80EC66DD"/>
    <w:rsid w:val="00AD07BA"/>
  </w:style>
  <w:style w:type="paragraph" w:customStyle="1" w:styleId="C49F96572397409AA24270CE22CDE673">
    <w:name w:val="C49F96572397409AA24270CE22CDE673"/>
    <w:rsid w:val="00AD07BA"/>
  </w:style>
  <w:style w:type="paragraph" w:customStyle="1" w:styleId="192541BBF2C3410F9675B616C92B38CC">
    <w:name w:val="192541BBF2C3410F9675B616C92B38CC"/>
    <w:rsid w:val="00AD07BA"/>
  </w:style>
  <w:style w:type="paragraph" w:customStyle="1" w:styleId="6AC7AF3C5F3A43B4B1E51DAD9ED8101B">
    <w:name w:val="6AC7AF3C5F3A43B4B1E51DAD9ED8101B"/>
    <w:rsid w:val="00AD07BA"/>
  </w:style>
  <w:style w:type="paragraph" w:customStyle="1" w:styleId="4F354860451043BB81B6D5577E29BBEA">
    <w:name w:val="4F354860451043BB81B6D5577E29BBEA"/>
    <w:rsid w:val="00AD07BA"/>
  </w:style>
  <w:style w:type="paragraph" w:customStyle="1" w:styleId="EC42968273434A959E4546798F70DF71">
    <w:name w:val="EC42968273434A959E4546798F70DF71"/>
    <w:rsid w:val="00AD07BA"/>
  </w:style>
  <w:style w:type="paragraph" w:customStyle="1" w:styleId="044EF0493FD04FB58E3D1BDAEC72B3A0">
    <w:name w:val="044EF0493FD04FB58E3D1BDAEC72B3A0"/>
    <w:rsid w:val="00AD07BA"/>
  </w:style>
  <w:style w:type="paragraph" w:customStyle="1" w:styleId="9287F5176A55455F81995EFE75F66735">
    <w:name w:val="9287F5176A55455F81995EFE75F66735"/>
    <w:rsid w:val="00AD07BA"/>
  </w:style>
  <w:style w:type="paragraph" w:customStyle="1" w:styleId="6205ED4F40124AA9B8FAFFB7627EF819">
    <w:name w:val="6205ED4F40124AA9B8FAFFB7627EF819"/>
    <w:rsid w:val="00AD07BA"/>
  </w:style>
  <w:style w:type="paragraph" w:customStyle="1" w:styleId="F81BEC22342748FAA095B2D232609DFF">
    <w:name w:val="F81BEC22342748FAA095B2D232609DFF"/>
    <w:rsid w:val="00AD07BA"/>
  </w:style>
  <w:style w:type="paragraph" w:customStyle="1" w:styleId="1B7512B076AA46A6A0FFAA4BA27E9713">
    <w:name w:val="1B7512B076AA46A6A0FFAA4BA27E9713"/>
    <w:rsid w:val="00AD07BA"/>
  </w:style>
  <w:style w:type="paragraph" w:customStyle="1" w:styleId="A6958153DA4F472BB0E5E34A20FC8BD1">
    <w:name w:val="A6958153DA4F472BB0E5E34A20FC8BD1"/>
    <w:rsid w:val="00AD07BA"/>
  </w:style>
  <w:style w:type="paragraph" w:customStyle="1" w:styleId="926B07F6BAA346CC87C3BEC9DF006AB8">
    <w:name w:val="926B07F6BAA346CC87C3BEC9DF006AB8"/>
    <w:rsid w:val="00AD07BA"/>
  </w:style>
  <w:style w:type="paragraph" w:customStyle="1" w:styleId="9BBFC55F22D64770870804C73716CEFF">
    <w:name w:val="9BBFC55F22D64770870804C73716CEFF"/>
    <w:rsid w:val="00AD07BA"/>
  </w:style>
  <w:style w:type="paragraph" w:customStyle="1" w:styleId="142F6E89D5284D548FA2F41C455DF198">
    <w:name w:val="142F6E89D5284D548FA2F41C455DF198"/>
    <w:rsid w:val="00AD07BA"/>
  </w:style>
  <w:style w:type="paragraph" w:customStyle="1" w:styleId="1704A1FCD4344E10AB40AF62348FBFCC">
    <w:name w:val="1704A1FCD4344E10AB40AF62348FBFCC"/>
    <w:rsid w:val="00AD07BA"/>
  </w:style>
  <w:style w:type="paragraph" w:customStyle="1" w:styleId="857B05589CFD4EA79B6A1AFD2DB78114">
    <w:name w:val="857B05589CFD4EA79B6A1AFD2DB78114"/>
    <w:rsid w:val="00AD07BA"/>
  </w:style>
  <w:style w:type="paragraph" w:customStyle="1" w:styleId="F348766BD3B34000BDE421DD9BA5C7F2">
    <w:name w:val="F348766BD3B34000BDE421DD9BA5C7F2"/>
    <w:rsid w:val="00AD07BA"/>
  </w:style>
  <w:style w:type="paragraph" w:customStyle="1" w:styleId="BA33D80EA21049CC9415BC2B010528A4">
    <w:name w:val="BA33D80EA21049CC9415BC2B010528A4"/>
    <w:rsid w:val="00AD07BA"/>
  </w:style>
  <w:style w:type="paragraph" w:customStyle="1" w:styleId="56383571A4ED495EB55A59BFC23DB8DF">
    <w:name w:val="56383571A4ED495EB55A59BFC23DB8DF"/>
    <w:rsid w:val="00AD07BA"/>
  </w:style>
  <w:style w:type="paragraph" w:customStyle="1" w:styleId="C9E110F34AC441B79AA9EF0138A7E322">
    <w:name w:val="C9E110F34AC441B79AA9EF0138A7E322"/>
    <w:rsid w:val="00B72301"/>
  </w:style>
  <w:style w:type="paragraph" w:customStyle="1" w:styleId="1268988FB8BF4B39B4FCE4F9A2CA7109">
    <w:name w:val="1268988FB8BF4B39B4FCE4F9A2CA7109"/>
    <w:rsid w:val="00B72301"/>
  </w:style>
  <w:style w:type="paragraph" w:customStyle="1" w:styleId="575CD34648124896B2772F2FD24986E4">
    <w:name w:val="575CD34648124896B2772F2FD24986E4"/>
    <w:rsid w:val="00B72301"/>
  </w:style>
  <w:style w:type="paragraph" w:customStyle="1" w:styleId="52FA53A218C3460D946421A70922840D">
    <w:name w:val="52FA53A218C3460D946421A70922840D"/>
    <w:rsid w:val="00B72301"/>
  </w:style>
  <w:style w:type="paragraph" w:customStyle="1" w:styleId="878F20D07D974048B7A94A4EC2A5539A">
    <w:name w:val="878F20D07D974048B7A94A4EC2A5539A"/>
    <w:rsid w:val="00B72301"/>
  </w:style>
  <w:style w:type="paragraph" w:customStyle="1" w:styleId="DFE9C505105F444195416B09E94156E1">
    <w:name w:val="DFE9C505105F444195416B09E94156E1"/>
    <w:rsid w:val="00B72301"/>
  </w:style>
  <w:style w:type="paragraph" w:customStyle="1" w:styleId="7FF18FD2A0D7421CB73FFA05AD9CDA51">
    <w:name w:val="7FF18FD2A0D7421CB73FFA05AD9CDA51"/>
    <w:rsid w:val="00B72301"/>
  </w:style>
  <w:style w:type="paragraph" w:customStyle="1" w:styleId="E679A63681E84E5FB00377528A3DF367">
    <w:name w:val="E679A63681E84E5FB00377528A3DF367"/>
    <w:rsid w:val="00B72301"/>
  </w:style>
  <w:style w:type="paragraph" w:customStyle="1" w:styleId="0A19415869DB474BB31FAF920DE2B5AD">
    <w:name w:val="0A19415869DB474BB31FAF920DE2B5AD"/>
    <w:rsid w:val="00B72301"/>
  </w:style>
  <w:style w:type="paragraph" w:customStyle="1" w:styleId="EF5E84B19E6145F4AF42FD04EF7B769F">
    <w:name w:val="EF5E84B19E6145F4AF42FD04EF7B769F"/>
    <w:rsid w:val="00B72301"/>
  </w:style>
  <w:style w:type="paragraph" w:customStyle="1" w:styleId="BA6E11DBF50C43E695795ECE001E3945">
    <w:name w:val="BA6E11DBF50C43E695795ECE001E3945"/>
    <w:rsid w:val="00B72301"/>
  </w:style>
  <w:style w:type="paragraph" w:customStyle="1" w:styleId="EDE01E9A94D0414BA4A68B72728E33A5">
    <w:name w:val="EDE01E9A94D0414BA4A68B72728E33A5"/>
    <w:rsid w:val="00B72301"/>
  </w:style>
  <w:style w:type="paragraph" w:customStyle="1" w:styleId="0E591898C3D54AE981CC83921CE4126D">
    <w:name w:val="0E591898C3D54AE981CC83921CE4126D"/>
    <w:rsid w:val="00B72301"/>
  </w:style>
  <w:style w:type="paragraph" w:customStyle="1" w:styleId="E207A49486F040D0B7987AFE5E1E33EB">
    <w:name w:val="E207A49486F040D0B7987AFE5E1E33EB"/>
    <w:rsid w:val="00B72301"/>
  </w:style>
  <w:style w:type="paragraph" w:customStyle="1" w:styleId="7CCA10D127CB421E844E3BBA5906AA10">
    <w:name w:val="7CCA10D127CB421E844E3BBA5906AA10"/>
    <w:rsid w:val="00B72301"/>
  </w:style>
  <w:style w:type="paragraph" w:customStyle="1" w:styleId="E9809BAD6DFB4C73BF8A274965FB975F">
    <w:name w:val="E9809BAD6DFB4C73BF8A274965FB975F"/>
    <w:rsid w:val="00B72301"/>
  </w:style>
  <w:style w:type="paragraph" w:customStyle="1" w:styleId="03D21C8B907442A585C925FA3B425672">
    <w:name w:val="03D21C8B907442A585C925FA3B425672"/>
    <w:rsid w:val="00B72301"/>
  </w:style>
  <w:style w:type="paragraph" w:customStyle="1" w:styleId="7DA59B9829324EE9BF94BE897C7D4D03">
    <w:name w:val="7DA59B9829324EE9BF94BE897C7D4D03"/>
    <w:rsid w:val="00B72301"/>
  </w:style>
  <w:style w:type="paragraph" w:customStyle="1" w:styleId="9555EE8CF8AC4004B3AD740D393C38F5">
    <w:name w:val="9555EE8CF8AC4004B3AD740D393C38F5"/>
    <w:rsid w:val="00B72301"/>
  </w:style>
  <w:style w:type="paragraph" w:customStyle="1" w:styleId="518FE13FE27B490CAFA09215B8C204EF">
    <w:name w:val="518FE13FE27B490CAFA09215B8C204EF"/>
    <w:rsid w:val="00B72301"/>
  </w:style>
  <w:style w:type="paragraph" w:customStyle="1" w:styleId="9C2FAF386A314AC2A58A39C3F62AC8FA">
    <w:name w:val="9C2FAF386A314AC2A58A39C3F62AC8FA"/>
    <w:rsid w:val="00B72301"/>
  </w:style>
  <w:style w:type="paragraph" w:customStyle="1" w:styleId="BB01907634D74B598C699E73A4E90CFB">
    <w:name w:val="BB01907634D74B598C699E73A4E90CFB"/>
    <w:rsid w:val="00B72301"/>
  </w:style>
  <w:style w:type="paragraph" w:customStyle="1" w:styleId="BC814BE2A0234D63A0C2DD2208EC838B">
    <w:name w:val="BC814BE2A0234D63A0C2DD2208EC838B"/>
    <w:rsid w:val="00B72301"/>
  </w:style>
  <w:style w:type="paragraph" w:customStyle="1" w:styleId="39232E1813844F24BDE1BEAD99C9ECF5">
    <w:name w:val="39232E1813844F24BDE1BEAD99C9ECF5"/>
    <w:rsid w:val="00B72301"/>
  </w:style>
  <w:style w:type="paragraph" w:customStyle="1" w:styleId="A6A18C160CDB45D692CB3B0EF8EF6404">
    <w:name w:val="A6A18C160CDB45D692CB3B0EF8EF6404"/>
    <w:rsid w:val="00B72301"/>
  </w:style>
  <w:style w:type="paragraph" w:customStyle="1" w:styleId="FD8478DD8EA9494EA9A98CF783BE47B1">
    <w:name w:val="FD8478DD8EA9494EA9A98CF783BE47B1"/>
    <w:rsid w:val="00B72301"/>
  </w:style>
  <w:style w:type="paragraph" w:customStyle="1" w:styleId="CE071D2893B44CCBB3CFE8C06CB6993C">
    <w:name w:val="CE071D2893B44CCBB3CFE8C06CB6993C"/>
    <w:rsid w:val="00B72301"/>
  </w:style>
  <w:style w:type="paragraph" w:customStyle="1" w:styleId="E290A4F869C64741A0934446E220D742">
    <w:name w:val="E290A4F869C64741A0934446E220D742"/>
    <w:rsid w:val="00B72301"/>
  </w:style>
  <w:style w:type="paragraph" w:customStyle="1" w:styleId="63547810A310439AAA207558057AD29C">
    <w:name w:val="63547810A310439AAA207558057AD29C"/>
    <w:rsid w:val="00B72301"/>
  </w:style>
  <w:style w:type="paragraph" w:customStyle="1" w:styleId="AC9FADE785884859AAFBF0CCEAED330E">
    <w:name w:val="AC9FADE785884859AAFBF0CCEAED330E"/>
    <w:rsid w:val="00B72301"/>
  </w:style>
  <w:style w:type="paragraph" w:customStyle="1" w:styleId="DF3199B8776A47AEB029FB7749D39294">
    <w:name w:val="DF3199B8776A47AEB029FB7749D39294"/>
    <w:rsid w:val="00B72301"/>
  </w:style>
  <w:style w:type="paragraph" w:customStyle="1" w:styleId="4AE1F9E6B9E748BB81240B6F92E86FA2">
    <w:name w:val="4AE1F9E6B9E748BB81240B6F92E86FA2"/>
    <w:rsid w:val="00B72301"/>
  </w:style>
  <w:style w:type="paragraph" w:customStyle="1" w:styleId="3DC8437E21A741C1A2D11B03BED8F131">
    <w:name w:val="3DC8437E21A741C1A2D11B03BED8F131"/>
    <w:rsid w:val="00B72301"/>
  </w:style>
  <w:style w:type="paragraph" w:customStyle="1" w:styleId="10E21B9AFED840F6A564033A8B984648">
    <w:name w:val="10E21B9AFED840F6A564033A8B984648"/>
    <w:rsid w:val="00B72301"/>
  </w:style>
  <w:style w:type="paragraph" w:customStyle="1" w:styleId="878683BEF3D14B44872EA7B465B2F8C9">
    <w:name w:val="878683BEF3D14B44872EA7B465B2F8C9"/>
    <w:rsid w:val="00B72301"/>
  </w:style>
  <w:style w:type="paragraph" w:customStyle="1" w:styleId="93DC8B23CC0D4682A74CBADE37DE694E">
    <w:name w:val="93DC8B23CC0D4682A74CBADE37DE694E"/>
    <w:rsid w:val="00B72301"/>
  </w:style>
  <w:style w:type="paragraph" w:customStyle="1" w:styleId="E77A62231DA84389BE5B4CAFC388A0E5">
    <w:name w:val="E77A62231DA84389BE5B4CAFC388A0E5"/>
    <w:rsid w:val="00B72301"/>
  </w:style>
  <w:style w:type="paragraph" w:customStyle="1" w:styleId="047E48BDD0A04B65A401CF524CC0581D">
    <w:name w:val="047E48BDD0A04B65A401CF524CC0581D"/>
    <w:rsid w:val="00B72301"/>
  </w:style>
  <w:style w:type="paragraph" w:customStyle="1" w:styleId="E404D1223DFB4218BB4E1C4D7F064610">
    <w:name w:val="E404D1223DFB4218BB4E1C4D7F064610"/>
    <w:rsid w:val="00B72301"/>
  </w:style>
  <w:style w:type="paragraph" w:customStyle="1" w:styleId="4FB5C3271F2E42DA9FDB42953701E831">
    <w:name w:val="4FB5C3271F2E42DA9FDB42953701E831"/>
    <w:rsid w:val="00B72301"/>
  </w:style>
  <w:style w:type="paragraph" w:customStyle="1" w:styleId="15FB91AE898444B5B698661EF5893B1B">
    <w:name w:val="15FB91AE898444B5B698661EF5893B1B"/>
    <w:rsid w:val="00B72301"/>
  </w:style>
  <w:style w:type="paragraph" w:customStyle="1" w:styleId="1F052E92F66847CF8135DA4F3480138A">
    <w:name w:val="1F052E92F66847CF8135DA4F3480138A"/>
    <w:rsid w:val="00B72301"/>
  </w:style>
  <w:style w:type="paragraph" w:customStyle="1" w:styleId="6D02A6BDB6C049258B9FDE37EF556F46">
    <w:name w:val="6D02A6BDB6C049258B9FDE37EF556F46"/>
    <w:rsid w:val="00B72301"/>
  </w:style>
  <w:style w:type="paragraph" w:customStyle="1" w:styleId="259B16B4DE354453B7242F79AA34BCA2">
    <w:name w:val="259B16B4DE354453B7242F79AA34BCA2"/>
    <w:rsid w:val="00B72301"/>
  </w:style>
  <w:style w:type="paragraph" w:customStyle="1" w:styleId="A6C969EABB5D4FE593D9810D27FAE448">
    <w:name w:val="A6C969EABB5D4FE593D9810D27FAE448"/>
    <w:rsid w:val="00B72301"/>
  </w:style>
  <w:style w:type="paragraph" w:customStyle="1" w:styleId="85827D3AC5544EF2B27F584F8D428E56">
    <w:name w:val="85827D3AC5544EF2B27F584F8D428E56"/>
    <w:rsid w:val="00B72301"/>
  </w:style>
  <w:style w:type="paragraph" w:customStyle="1" w:styleId="4B6F1C720E0C4B008C96C56CD2B15507">
    <w:name w:val="4B6F1C720E0C4B008C96C56CD2B15507"/>
    <w:rsid w:val="00B72301"/>
  </w:style>
  <w:style w:type="paragraph" w:customStyle="1" w:styleId="0AE5D25ADCEF4B9C9CE441C4C5C85A3B">
    <w:name w:val="0AE5D25ADCEF4B9C9CE441C4C5C85A3B"/>
    <w:rsid w:val="00B72301"/>
  </w:style>
  <w:style w:type="paragraph" w:customStyle="1" w:styleId="DB2B26ACAB6542CAA2D6E24830DAE174">
    <w:name w:val="DB2B26ACAB6542CAA2D6E24830DAE174"/>
    <w:rsid w:val="00B72301"/>
  </w:style>
  <w:style w:type="paragraph" w:customStyle="1" w:styleId="4C7749D00D2E415DAD5CFE6486F58397">
    <w:name w:val="4C7749D00D2E415DAD5CFE6486F58397"/>
    <w:rsid w:val="00B72301"/>
  </w:style>
  <w:style w:type="paragraph" w:customStyle="1" w:styleId="821E949E049B4640BB5BE3401E022BFF">
    <w:name w:val="821E949E049B4640BB5BE3401E022BFF"/>
    <w:rsid w:val="00B72301"/>
  </w:style>
  <w:style w:type="paragraph" w:customStyle="1" w:styleId="1C62F969C8CD466E8E62A3D287E36EE1">
    <w:name w:val="1C62F969C8CD466E8E62A3D287E36EE1"/>
    <w:rsid w:val="00B72301"/>
  </w:style>
  <w:style w:type="paragraph" w:customStyle="1" w:styleId="AD97BE1E629843E1A05C7BB5968B6D6A">
    <w:name w:val="AD97BE1E629843E1A05C7BB5968B6D6A"/>
    <w:rsid w:val="00B72301"/>
  </w:style>
  <w:style w:type="paragraph" w:customStyle="1" w:styleId="4825230380D049E0AE67082F9B1C1EB0">
    <w:name w:val="4825230380D049E0AE67082F9B1C1EB0"/>
    <w:rsid w:val="00B72301"/>
  </w:style>
  <w:style w:type="paragraph" w:customStyle="1" w:styleId="2734DF85D3B14BD6A3B271C0CE5B9812">
    <w:name w:val="2734DF85D3B14BD6A3B271C0CE5B9812"/>
    <w:rsid w:val="00B72301"/>
  </w:style>
  <w:style w:type="paragraph" w:customStyle="1" w:styleId="DA18DCAC409D41B0988C783D825F4BB0">
    <w:name w:val="DA18DCAC409D41B0988C783D825F4BB0"/>
    <w:rsid w:val="00B72301"/>
  </w:style>
  <w:style w:type="paragraph" w:customStyle="1" w:styleId="8439C36CF3C1406CB253FDFFE4FBAC8B">
    <w:name w:val="8439C36CF3C1406CB253FDFFE4FBAC8B"/>
    <w:rsid w:val="00B72301"/>
  </w:style>
  <w:style w:type="paragraph" w:customStyle="1" w:styleId="9DF70EC6877644129DD6448BA5E7C103">
    <w:name w:val="9DF70EC6877644129DD6448BA5E7C103"/>
    <w:rsid w:val="00B72301"/>
  </w:style>
  <w:style w:type="paragraph" w:customStyle="1" w:styleId="C46E48ED542C4287B957DAAC4CBE5855">
    <w:name w:val="C46E48ED542C4287B957DAAC4CBE5855"/>
    <w:rsid w:val="00B72301"/>
  </w:style>
  <w:style w:type="paragraph" w:customStyle="1" w:styleId="FB1C1E5801BC458383FAFFC556A26582">
    <w:name w:val="FB1C1E5801BC458383FAFFC556A26582"/>
    <w:rsid w:val="00B72301"/>
  </w:style>
  <w:style w:type="paragraph" w:customStyle="1" w:styleId="073E0B9C0447483EBBA7154DA96D23B7">
    <w:name w:val="073E0B9C0447483EBBA7154DA96D23B7"/>
    <w:rsid w:val="00B72301"/>
  </w:style>
  <w:style w:type="paragraph" w:customStyle="1" w:styleId="3DD30201285340538EBD648D32FF1940">
    <w:name w:val="3DD30201285340538EBD648D32FF1940"/>
    <w:rsid w:val="00B72301"/>
  </w:style>
  <w:style w:type="paragraph" w:customStyle="1" w:styleId="ABFA01114EC441A792889262437770C2">
    <w:name w:val="ABFA01114EC441A792889262437770C2"/>
    <w:rsid w:val="00B72301"/>
  </w:style>
  <w:style w:type="paragraph" w:customStyle="1" w:styleId="4CE52A6125E2411DB78FBF71DFC8A061">
    <w:name w:val="4CE52A6125E2411DB78FBF71DFC8A061"/>
    <w:rsid w:val="00B72301"/>
  </w:style>
  <w:style w:type="paragraph" w:customStyle="1" w:styleId="04476412A86140488F1A47FD52BEE182">
    <w:name w:val="04476412A86140488F1A47FD52BEE182"/>
    <w:rsid w:val="00B72301"/>
  </w:style>
  <w:style w:type="paragraph" w:customStyle="1" w:styleId="E7E0300C5085499396FC6889CE38AFA5">
    <w:name w:val="E7E0300C5085499396FC6889CE38AFA5"/>
    <w:rsid w:val="00B72301"/>
  </w:style>
  <w:style w:type="paragraph" w:customStyle="1" w:styleId="4C35F0FDF38B45A7AEE5D188D218C456">
    <w:name w:val="4C35F0FDF38B45A7AEE5D188D218C456"/>
    <w:rsid w:val="00B72301"/>
  </w:style>
  <w:style w:type="paragraph" w:customStyle="1" w:styleId="B9C4D490848B447188211A9C87551434">
    <w:name w:val="B9C4D490848B447188211A9C87551434"/>
    <w:rsid w:val="00B72301"/>
  </w:style>
  <w:style w:type="paragraph" w:customStyle="1" w:styleId="64C666F5D01541EEAC3ABBFD747FA83B">
    <w:name w:val="64C666F5D01541EEAC3ABBFD747FA83B"/>
    <w:rsid w:val="00B72301"/>
  </w:style>
  <w:style w:type="paragraph" w:customStyle="1" w:styleId="85DE6547C4CD405DBBEBAEDFCE6445D5">
    <w:name w:val="85DE6547C4CD405DBBEBAEDFCE6445D5"/>
    <w:rsid w:val="00B72301"/>
  </w:style>
  <w:style w:type="paragraph" w:customStyle="1" w:styleId="7BBB7CC7209C489396F1ACB2551F3861">
    <w:name w:val="7BBB7CC7209C489396F1ACB2551F3861"/>
    <w:rsid w:val="00B72301"/>
  </w:style>
  <w:style w:type="paragraph" w:customStyle="1" w:styleId="440E1610670C4771B568CC1B29A29783">
    <w:name w:val="440E1610670C4771B568CC1B29A29783"/>
    <w:rsid w:val="00B72301"/>
  </w:style>
  <w:style w:type="paragraph" w:customStyle="1" w:styleId="0CE715E8FA9443ED8EA55CD1CB841A52">
    <w:name w:val="0CE715E8FA9443ED8EA55CD1CB841A52"/>
    <w:rsid w:val="00B72301"/>
  </w:style>
  <w:style w:type="paragraph" w:customStyle="1" w:styleId="251B977AD0CB42E9B5957A5D174CC726">
    <w:name w:val="251B977AD0CB42E9B5957A5D174CC726"/>
    <w:rsid w:val="00B72301"/>
  </w:style>
  <w:style w:type="paragraph" w:customStyle="1" w:styleId="E657715ECAF7452685B443E66E93908A">
    <w:name w:val="E657715ECAF7452685B443E66E93908A"/>
    <w:rsid w:val="00B72301"/>
  </w:style>
  <w:style w:type="paragraph" w:customStyle="1" w:styleId="8BD7324D1BDA47ABA03B25D9D02D10FC">
    <w:name w:val="8BD7324D1BDA47ABA03B25D9D02D10FC"/>
    <w:rsid w:val="00B72301"/>
  </w:style>
  <w:style w:type="paragraph" w:customStyle="1" w:styleId="BF23E528BF8F489C83ABBC9D0394A313">
    <w:name w:val="BF23E528BF8F489C83ABBC9D0394A313"/>
    <w:rsid w:val="00B72301"/>
  </w:style>
  <w:style w:type="paragraph" w:customStyle="1" w:styleId="93F4DC7C44254F6EA09E5221C62932B4">
    <w:name w:val="93F4DC7C44254F6EA09E5221C62932B4"/>
    <w:rsid w:val="00B72301"/>
  </w:style>
  <w:style w:type="paragraph" w:customStyle="1" w:styleId="2BB830FB400440E6BD991EAF8F729558">
    <w:name w:val="2BB830FB400440E6BD991EAF8F729558"/>
    <w:rsid w:val="00B72301"/>
  </w:style>
  <w:style w:type="paragraph" w:customStyle="1" w:styleId="3783C9BF89894AA6B0FB19BF5DCEC123">
    <w:name w:val="3783C9BF89894AA6B0FB19BF5DCEC123"/>
    <w:rsid w:val="00B72301"/>
  </w:style>
  <w:style w:type="paragraph" w:customStyle="1" w:styleId="04D418D2C4614D9E92B2E71549C5C604">
    <w:name w:val="04D418D2C4614D9E92B2E71549C5C604"/>
    <w:rsid w:val="00B72301"/>
  </w:style>
  <w:style w:type="paragraph" w:customStyle="1" w:styleId="0B38293E534640E89A1C9A03AD871D37">
    <w:name w:val="0B38293E534640E89A1C9A03AD871D37"/>
    <w:rsid w:val="00B72301"/>
  </w:style>
  <w:style w:type="paragraph" w:customStyle="1" w:styleId="037C9115D9D749B1B162A5046C71F413">
    <w:name w:val="037C9115D9D749B1B162A5046C71F413"/>
    <w:rsid w:val="00B72301"/>
  </w:style>
  <w:style w:type="paragraph" w:customStyle="1" w:styleId="24CBFD2CB7934138ACB729F1B1C7AE5E">
    <w:name w:val="24CBFD2CB7934138ACB729F1B1C7AE5E"/>
    <w:rsid w:val="00B72301"/>
  </w:style>
  <w:style w:type="paragraph" w:customStyle="1" w:styleId="C89DE29B558D4C21875E30AA5EE2539F">
    <w:name w:val="C89DE29B558D4C21875E30AA5EE2539F"/>
    <w:rsid w:val="00B72301"/>
  </w:style>
  <w:style w:type="paragraph" w:customStyle="1" w:styleId="439ED04DDF874C6F88FCF8DBDD7438FA">
    <w:name w:val="439ED04DDF874C6F88FCF8DBDD7438FA"/>
    <w:rsid w:val="00B72301"/>
  </w:style>
  <w:style w:type="paragraph" w:customStyle="1" w:styleId="3F430415EDD045AB8006DB22A09D4A2D">
    <w:name w:val="3F430415EDD045AB8006DB22A09D4A2D"/>
    <w:rsid w:val="00B72301"/>
  </w:style>
  <w:style w:type="paragraph" w:customStyle="1" w:styleId="59EE1AD074094F4CA9DC8152DF42089A">
    <w:name w:val="59EE1AD074094F4CA9DC8152DF42089A"/>
    <w:rsid w:val="00B72301"/>
  </w:style>
  <w:style w:type="paragraph" w:customStyle="1" w:styleId="0EE582DA998F4EE58119495EF5A079EF">
    <w:name w:val="0EE582DA998F4EE58119495EF5A079EF"/>
    <w:rsid w:val="00B72301"/>
  </w:style>
  <w:style w:type="paragraph" w:customStyle="1" w:styleId="2BA46F4F8DBE49A880D2FAD45CB6AA90">
    <w:name w:val="2BA46F4F8DBE49A880D2FAD45CB6AA90"/>
    <w:rsid w:val="00B72301"/>
  </w:style>
  <w:style w:type="paragraph" w:customStyle="1" w:styleId="152FF6B3C01F4471BB0FC7F56ED3FCD9">
    <w:name w:val="152FF6B3C01F4471BB0FC7F56ED3FCD9"/>
    <w:rsid w:val="00B72301"/>
  </w:style>
  <w:style w:type="paragraph" w:customStyle="1" w:styleId="75C8864A4599438F9B157BD41537978B">
    <w:name w:val="75C8864A4599438F9B157BD41537978B"/>
    <w:rsid w:val="00B72301"/>
  </w:style>
  <w:style w:type="paragraph" w:customStyle="1" w:styleId="127262A7B33A4E67A716C732135D264E">
    <w:name w:val="127262A7B33A4E67A716C732135D264E"/>
    <w:rsid w:val="00B72301"/>
  </w:style>
  <w:style w:type="paragraph" w:customStyle="1" w:styleId="50CAB74FB69A448199F7ED4C79DC3EE8">
    <w:name w:val="50CAB74FB69A448199F7ED4C79DC3EE8"/>
    <w:rsid w:val="00B72301"/>
  </w:style>
  <w:style w:type="paragraph" w:customStyle="1" w:styleId="C934D0422B4E4A2791ADB45D37BE44D0">
    <w:name w:val="C934D0422B4E4A2791ADB45D37BE44D0"/>
    <w:rsid w:val="00B72301"/>
  </w:style>
  <w:style w:type="paragraph" w:customStyle="1" w:styleId="E1939E1FF3DC423CACBC96C4930C6ABF">
    <w:name w:val="E1939E1FF3DC423CACBC96C4930C6ABF"/>
    <w:rsid w:val="00B72301"/>
  </w:style>
  <w:style w:type="paragraph" w:customStyle="1" w:styleId="4AF0AD0195944FA4B07BE265DD4866CF">
    <w:name w:val="4AF0AD0195944FA4B07BE265DD4866CF"/>
    <w:rsid w:val="00B72301"/>
  </w:style>
  <w:style w:type="paragraph" w:customStyle="1" w:styleId="59F63E84EC0D4363967E55B88020D1FC">
    <w:name w:val="59F63E84EC0D4363967E55B88020D1FC"/>
    <w:rsid w:val="00B72301"/>
  </w:style>
  <w:style w:type="paragraph" w:customStyle="1" w:styleId="AC594C38E30043BFA1ABD171C50A63C3">
    <w:name w:val="AC594C38E30043BFA1ABD171C50A63C3"/>
    <w:rsid w:val="00B72301"/>
  </w:style>
  <w:style w:type="paragraph" w:customStyle="1" w:styleId="327C9D43B66846B3BB05BC333DACD23A">
    <w:name w:val="327C9D43B66846B3BB05BC333DACD23A"/>
    <w:rsid w:val="00B72301"/>
  </w:style>
  <w:style w:type="paragraph" w:customStyle="1" w:styleId="1F1449395706490A89235B663B2B1396">
    <w:name w:val="1F1449395706490A89235B663B2B1396"/>
    <w:rsid w:val="00B72301"/>
  </w:style>
  <w:style w:type="paragraph" w:customStyle="1" w:styleId="B2BA91B40D6446098123709857CD4841">
    <w:name w:val="B2BA91B40D6446098123709857CD4841"/>
    <w:rsid w:val="00B72301"/>
  </w:style>
  <w:style w:type="paragraph" w:customStyle="1" w:styleId="AEAC4B221C5A40E1A3E937EEC5D5E933">
    <w:name w:val="AEAC4B221C5A40E1A3E937EEC5D5E933"/>
    <w:rsid w:val="00B72301"/>
  </w:style>
  <w:style w:type="paragraph" w:customStyle="1" w:styleId="25E5A3DBD2DF499AB9ADE6F465392817">
    <w:name w:val="25E5A3DBD2DF499AB9ADE6F465392817"/>
    <w:rsid w:val="00343D72"/>
    <w:pPr>
      <w:spacing w:after="160" w:line="259" w:lineRule="auto"/>
    </w:pPr>
  </w:style>
  <w:style w:type="paragraph" w:customStyle="1" w:styleId="3E3CB4A3B5C54F49A0F9427318118A4A">
    <w:name w:val="3E3CB4A3B5C54F49A0F9427318118A4A"/>
    <w:rsid w:val="00343D72"/>
    <w:pPr>
      <w:spacing w:after="160" w:line="259" w:lineRule="auto"/>
    </w:pPr>
  </w:style>
  <w:style w:type="paragraph" w:customStyle="1" w:styleId="7D77D3076D0D453C920753528D8301A2">
    <w:name w:val="7D77D3076D0D453C920753528D8301A2"/>
    <w:rsid w:val="00343D72"/>
    <w:pPr>
      <w:spacing w:after="160" w:line="259" w:lineRule="auto"/>
    </w:pPr>
  </w:style>
  <w:style w:type="paragraph" w:customStyle="1" w:styleId="C2517957DDDE4C37A43A87E59125D1E0">
    <w:name w:val="C2517957DDDE4C37A43A87E59125D1E0"/>
    <w:rsid w:val="00343D72"/>
    <w:pPr>
      <w:spacing w:after="160" w:line="259" w:lineRule="auto"/>
    </w:pPr>
  </w:style>
  <w:style w:type="paragraph" w:customStyle="1" w:styleId="F7D153D1312F47E5B77C9AB6CF2A46DA">
    <w:name w:val="F7D153D1312F47E5B77C9AB6CF2A46DA"/>
    <w:rsid w:val="00343D72"/>
    <w:pPr>
      <w:spacing w:after="160" w:line="259" w:lineRule="auto"/>
    </w:pPr>
  </w:style>
  <w:style w:type="paragraph" w:customStyle="1" w:styleId="A0E791328CC54BEBB86B5655CA8DB0CC">
    <w:name w:val="A0E791328CC54BEBB86B5655CA8DB0CC"/>
    <w:rsid w:val="00343D72"/>
    <w:pPr>
      <w:spacing w:after="160" w:line="259" w:lineRule="auto"/>
    </w:pPr>
  </w:style>
  <w:style w:type="paragraph" w:customStyle="1" w:styleId="90CC298FF868494FBFAB4B0A3C49E428">
    <w:name w:val="90CC298FF868494FBFAB4B0A3C49E428"/>
    <w:rsid w:val="00343D72"/>
    <w:pPr>
      <w:spacing w:after="160" w:line="259" w:lineRule="auto"/>
    </w:pPr>
  </w:style>
  <w:style w:type="paragraph" w:customStyle="1" w:styleId="1B274BFB6C9A4EDE9C657CE1AD02B348">
    <w:name w:val="1B274BFB6C9A4EDE9C657CE1AD02B348"/>
    <w:rsid w:val="00343D72"/>
    <w:pPr>
      <w:spacing w:after="160" w:line="259" w:lineRule="auto"/>
    </w:pPr>
  </w:style>
  <w:style w:type="paragraph" w:customStyle="1" w:styleId="1F1164C65E4E4FDB9A3A7F96CC1C6119">
    <w:name w:val="1F1164C65E4E4FDB9A3A7F96CC1C6119"/>
    <w:rsid w:val="00343D72"/>
    <w:pPr>
      <w:spacing w:after="160" w:line="259" w:lineRule="auto"/>
    </w:pPr>
  </w:style>
  <w:style w:type="paragraph" w:customStyle="1" w:styleId="85F6BA0DA4954E3E83FF9EB582834D79">
    <w:name w:val="85F6BA0DA4954E3E83FF9EB582834D79"/>
    <w:rsid w:val="00343D72"/>
    <w:pPr>
      <w:spacing w:after="160" w:line="259" w:lineRule="auto"/>
    </w:pPr>
  </w:style>
  <w:style w:type="paragraph" w:customStyle="1" w:styleId="AE7C8A2A1AF14C1B9B24415DC081F83D">
    <w:name w:val="AE7C8A2A1AF14C1B9B24415DC081F83D"/>
    <w:rsid w:val="00343D72"/>
    <w:pPr>
      <w:spacing w:after="160" w:line="259" w:lineRule="auto"/>
    </w:pPr>
  </w:style>
  <w:style w:type="paragraph" w:customStyle="1" w:styleId="3F8CCC1C236944AE973D54584D925D41">
    <w:name w:val="3F8CCC1C236944AE973D54584D925D41"/>
    <w:rsid w:val="00343D72"/>
    <w:pPr>
      <w:spacing w:after="160" w:line="259" w:lineRule="auto"/>
    </w:pPr>
  </w:style>
  <w:style w:type="paragraph" w:customStyle="1" w:styleId="F2709B6C92D5494C838C6D983E84FADD">
    <w:name w:val="F2709B6C92D5494C838C6D983E84FADD"/>
    <w:rsid w:val="00343D72"/>
    <w:pPr>
      <w:spacing w:after="160" w:line="259" w:lineRule="auto"/>
    </w:pPr>
  </w:style>
  <w:style w:type="paragraph" w:customStyle="1" w:styleId="6E877DAB15074B1699C50BEF4F17EFFF">
    <w:name w:val="6E877DAB15074B1699C50BEF4F17EFFF"/>
    <w:rsid w:val="00343D72"/>
    <w:pPr>
      <w:spacing w:after="160" w:line="259" w:lineRule="auto"/>
    </w:pPr>
  </w:style>
  <w:style w:type="paragraph" w:customStyle="1" w:styleId="8C10F2FA9E9448E0B681355A5EA694B5">
    <w:name w:val="8C10F2FA9E9448E0B681355A5EA694B5"/>
    <w:rsid w:val="00343D72"/>
    <w:pPr>
      <w:spacing w:after="160" w:line="259" w:lineRule="auto"/>
    </w:pPr>
  </w:style>
  <w:style w:type="paragraph" w:customStyle="1" w:styleId="3FBC08264F0048128508B72FF58756AF">
    <w:name w:val="3FBC08264F0048128508B72FF58756AF"/>
    <w:rsid w:val="00343D72"/>
    <w:pPr>
      <w:spacing w:after="160" w:line="259" w:lineRule="auto"/>
    </w:pPr>
  </w:style>
  <w:style w:type="paragraph" w:customStyle="1" w:styleId="F3E1E7F80178490B9595F7AA0994DDB9">
    <w:name w:val="F3E1E7F80178490B9595F7AA0994DDB9"/>
    <w:rsid w:val="00343D72"/>
    <w:pPr>
      <w:spacing w:after="160" w:line="259" w:lineRule="auto"/>
    </w:pPr>
  </w:style>
  <w:style w:type="paragraph" w:customStyle="1" w:styleId="61435EB7E1A4463DB360C44E9E4559D6">
    <w:name w:val="61435EB7E1A4463DB360C44E9E4559D6"/>
    <w:rsid w:val="00343D72"/>
    <w:pPr>
      <w:spacing w:after="160" w:line="259" w:lineRule="auto"/>
    </w:pPr>
  </w:style>
  <w:style w:type="paragraph" w:customStyle="1" w:styleId="5A6682F9BB764491AB747A566F4A0B43">
    <w:name w:val="5A6682F9BB764491AB747A566F4A0B43"/>
    <w:rsid w:val="00343D72"/>
    <w:pPr>
      <w:spacing w:after="160" w:line="259" w:lineRule="auto"/>
    </w:pPr>
  </w:style>
  <w:style w:type="paragraph" w:customStyle="1" w:styleId="EDAD97D39B1F47C48AB757E50A5B50AC">
    <w:name w:val="EDAD97D39B1F47C48AB757E50A5B50AC"/>
    <w:rsid w:val="00343D72"/>
    <w:pPr>
      <w:spacing w:after="160" w:line="259" w:lineRule="auto"/>
    </w:pPr>
  </w:style>
  <w:style w:type="paragraph" w:customStyle="1" w:styleId="D0D548C78A8443439F041226B823690E">
    <w:name w:val="D0D548C78A8443439F041226B823690E"/>
    <w:rsid w:val="00343D72"/>
    <w:pPr>
      <w:spacing w:after="160" w:line="259" w:lineRule="auto"/>
    </w:pPr>
  </w:style>
  <w:style w:type="paragraph" w:customStyle="1" w:styleId="E172DD2D0FAE4C928EFFF52F22B863D7">
    <w:name w:val="E172DD2D0FAE4C928EFFF52F22B863D7"/>
    <w:rsid w:val="00343D72"/>
    <w:pPr>
      <w:spacing w:after="160" w:line="259" w:lineRule="auto"/>
    </w:pPr>
  </w:style>
  <w:style w:type="paragraph" w:customStyle="1" w:styleId="F5E1C7C56AB04C5493C472DF27CA5ADB">
    <w:name w:val="F5E1C7C56AB04C5493C472DF27CA5ADB"/>
    <w:rsid w:val="00343D72"/>
    <w:pPr>
      <w:spacing w:after="160" w:line="259" w:lineRule="auto"/>
    </w:pPr>
  </w:style>
  <w:style w:type="paragraph" w:customStyle="1" w:styleId="09414904897B4B6099D7B6B27198DAF0">
    <w:name w:val="09414904897B4B6099D7B6B27198DAF0"/>
    <w:rsid w:val="00343D72"/>
    <w:pPr>
      <w:spacing w:after="160" w:line="259" w:lineRule="auto"/>
    </w:pPr>
  </w:style>
  <w:style w:type="paragraph" w:customStyle="1" w:styleId="34E9FE9F0B694D38BFE75979CE4F7B45">
    <w:name w:val="34E9FE9F0B694D38BFE75979CE4F7B45"/>
    <w:rsid w:val="00343D72"/>
    <w:pPr>
      <w:spacing w:after="160" w:line="259" w:lineRule="auto"/>
    </w:pPr>
  </w:style>
  <w:style w:type="paragraph" w:customStyle="1" w:styleId="FFA02C4B2DB340BDA665F8B2E929BEC1">
    <w:name w:val="FFA02C4B2DB340BDA665F8B2E929BEC1"/>
    <w:rsid w:val="00343D72"/>
    <w:pPr>
      <w:spacing w:after="160" w:line="259" w:lineRule="auto"/>
    </w:pPr>
  </w:style>
  <w:style w:type="paragraph" w:customStyle="1" w:styleId="42EF271ED06F440D9826428753150936">
    <w:name w:val="42EF271ED06F440D9826428753150936"/>
    <w:rsid w:val="00343D72"/>
    <w:pPr>
      <w:spacing w:after="160" w:line="259" w:lineRule="auto"/>
    </w:pPr>
  </w:style>
  <w:style w:type="paragraph" w:customStyle="1" w:styleId="CDD4C60191604810B837D1CE59166869">
    <w:name w:val="CDD4C60191604810B837D1CE59166869"/>
    <w:rsid w:val="00343D72"/>
    <w:pPr>
      <w:spacing w:after="160" w:line="259" w:lineRule="auto"/>
    </w:pPr>
  </w:style>
  <w:style w:type="paragraph" w:customStyle="1" w:styleId="7BB1FCD1974E4304BD2CDF1CD583EA7B">
    <w:name w:val="7BB1FCD1974E4304BD2CDF1CD583EA7B"/>
    <w:rsid w:val="00343D72"/>
    <w:pPr>
      <w:spacing w:after="160" w:line="259" w:lineRule="auto"/>
    </w:pPr>
  </w:style>
  <w:style w:type="paragraph" w:customStyle="1" w:styleId="7E65E694C61A4017B535B38687B4F1AF">
    <w:name w:val="7E65E694C61A4017B535B38687B4F1AF"/>
    <w:rsid w:val="00343D72"/>
    <w:pPr>
      <w:spacing w:after="160" w:line="259" w:lineRule="auto"/>
    </w:pPr>
  </w:style>
  <w:style w:type="paragraph" w:customStyle="1" w:styleId="69BF6F33E964444DBE396C4731F3790A">
    <w:name w:val="69BF6F33E964444DBE396C4731F3790A"/>
    <w:rsid w:val="00343D72"/>
    <w:pPr>
      <w:spacing w:after="160" w:line="259" w:lineRule="auto"/>
    </w:pPr>
  </w:style>
  <w:style w:type="paragraph" w:customStyle="1" w:styleId="08C1D7AA8E1A437BAE2DCCFDDAC4C9AF">
    <w:name w:val="08C1D7AA8E1A437BAE2DCCFDDAC4C9AF"/>
    <w:rsid w:val="00343D72"/>
    <w:pPr>
      <w:spacing w:after="160" w:line="259" w:lineRule="auto"/>
    </w:pPr>
  </w:style>
  <w:style w:type="paragraph" w:customStyle="1" w:styleId="3E9453066ADD492A8B2F22C52820CC5A">
    <w:name w:val="3E9453066ADD492A8B2F22C52820CC5A"/>
    <w:rsid w:val="00343D72"/>
    <w:pPr>
      <w:spacing w:after="160" w:line="259" w:lineRule="auto"/>
    </w:pPr>
  </w:style>
  <w:style w:type="paragraph" w:customStyle="1" w:styleId="B374E0B47B014EB08298CE21AE5755BC">
    <w:name w:val="B374E0B47B014EB08298CE21AE5755BC"/>
    <w:rsid w:val="00343D72"/>
    <w:pPr>
      <w:spacing w:after="160" w:line="259" w:lineRule="auto"/>
    </w:pPr>
  </w:style>
  <w:style w:type="paragraph" w:customStyle="1" w:styleId="134F7C102B844CA4BED1FAAF86C28805">
    <w:name w:val="134F7C102B844CA4BED1FAAF86C28805"/>
    <w:rsid w:val="00343D72"/>
    <w:pPr>
      <w:spacing w:after="160" w:line="259" w:lineRule="auto"/>
    </w:pPr>
  </w:style>
  <w:style w:type="paragraph" w:customStyle="1" w:styleId="91215EFF1E9C4ED0A350F61D95165587">
    <w:name w:val="91215EFF1E9C4ED0A350F61D95165587"/>
    <w:rsid w:val="00343D72"/>
    <w:pPr>
      <w:spacing w:after="160" w:line="259" w:lineRule="auto"/>
    </w:pPr>
  </w:style>
  <w:style w:type="paragraph" w:customStyle="1" w:styleId="5828405AE835415D84554B13C50C8321">
    <w:name w:val="5828405AE835415D84554B13C50C8321"/>
    <w:rsid w:val="00343D72"/>
    <w:pPr>
      <w:spacing w:after="160" w:line="259" w:lineRule="auto"/>
    </w:pPr>
  </w:style>
  <w:style w:type="paragraph" w:customStyle="1" w:styleId="25437410FD794B168A03F0D156814957">
    <w:name w:val="25437410FD794B168A03F0D156814957"/>
    <w:rsid w:val="00343D72"/>
    <w:pPr>
      <w:spacing w:after="160" w:line="259" w:lineRule="auto"/>
    </w:pPr>
  </w:style>
  <w:style w:type="paragraph" w:customStyle="1" w:styleId="1ADC2F1690A8489786B173AA1C369FDE">
    <w:name w:val="1ADC2F1690A8489786B173AA1C369FDE"/>
    <w:rsid w:val="00343D72"/>
    <w:pPr>
      <w:spacing w:after="160" w:line="259" w:lineRule="auto"/>
    </w:pPr>
  </w:style>
  <w:style w:type="paragraph" w:customStyle="1" w:styleId="2019C9D442FF42DC82F33DDBA5182BA1">
    <w:name w:val="2019C9D442FF42DC82F33DDBA5182BA1"/>
    <w:rsid w:val="00343D72"/>
    <w:pPr>
      <w:spacing w:after="160" w:line="259" w:lineRule="auto"/>
    </w:pPr>
  </w:style>
  <w:style w:type="paragraph" w:customStyle="1" w:styleId="F1C7E943AAD1433BA810DD783301D34D">
    <w:name w:val="F1C7E943AAD1433BA810DD783301D34D"/>
    <w:rsid w:val="00343D72"/>
    <w:pPr>
      <w:spacing w:after="160" w:line="259" w:lineRule="auto"/>
    </w:pPr>
  </w:style>
  <w:style w:type="paragraph" w:customStyle="1" w:styleId="2FE36BF180274C8AA175AB3EF9F68C82">
    <w:name w:val="2FE36BF180274C8AA175AB3EF9F68C82"/>
    <w:rsid w:val="00343D72"/>
    <w:pPr>
      <w:spacing w:after="160" w:line="259" w:lineRule="auto"/>
    </w:pPr>
  </w:style>
  <w:style w:type="paragraph" w:customStyle="1" w:styleId="9DEF28D2E95F41F685C8262F5DBCCBDE">
    <w:name w:val="9DEF28D2E95F41F685C8262F5DBCCBDE"/>
    <w:rsid w:val="00343D72"/>
    <w:pPr>
      <w:spacing w:after="160" w:line="259" w:lineRule="auto"/>
    </w:pPr>
  </w:style>
  <w:style w:type="paragraph" w:customStyle="1" w:styleId="0BA00C7B5C01449FA87659FACF6CC8B3">
    <w:name w:val="0BA00C7B5C01449FA87659FACF6CC8B3"/>
    <w:rsid w:val="00343D72"/>
    <w:pPr>
      <w:spacing w:after="160" w:line="259" w:lineRule="auto"/>
    </w:pPr>
  </w:style>
  <w:style w:type="paragraph" w:customStyle="1" w:styleId="4A2A403E6A724421BCA5183E82911484">
    <w:name w:val="4A2A403E6A724421BCA5183E82911484"/>
    <w:rsid w:val="00343D72"/>
    <w:pPr>
      <w:spacing w:after="160" w:line="259" w:lineRule="auto"/>
    </w:pPr>
  </w:style>
  <w:style w:type="paragraph" w:customStyle="1" w:styleId="1E3BC35D7CEE44D5895A8BC173266E93">
    <w:name w:val="1E3BC35D7CEE44D5895A8BC173266E93"/>
    <w:rsid w:val="00343D72"/>
    <w:pPr>
      <w:spacing w:after="160" w:line="259" w:lineRule="auto"/>
    </w:pPr>
  </w:style>
  <w:style w:type="paragraph" w:customStyle="1" w:styleId="2AC10B6F1A7F4DEF9AD4415050D01CA0">
    <w:name w:val="2AC10B6F1A7F4DEF9AD4415050D01CA0"/>
    <w:rsid w:val="00343D72"/>
    <w:pPr>
      <w:spacing w:after="160" w:line="259" w:lineRule="auto"/>
    </w:pPr>
  </w:style>
  <w:style w:type="paragraph" w:customStyle="1" w:styleId="B06CFBBC4A0843DBBE5BA07382D4619D">
    <w:name w:val="B06CFBBC4A0843DBBE5BA07382D4619D"/>
    <w:rsid w:val="00343D72"/>
    <w:pPr>
      <w:spacing w:after="160" w:line="259" w:lineRule="auto"/>
    </w:pPr>
  </w:style>
  <w:style w:type="paragraph" w:customStyle="1" w:styleId="45C836E4C24F4652800B6B56C88A7562">
    <w:name w:val="45C836E4C24F4652800B6B56C88A7562"/>
    <w:rsid w:val="00343D72"/>
    <w:pPr>
      <w:spacing w:after="160" w:line="259" w:lineRule="auto"/>
    </w:pPr>
  </w:style>
  <w:style w:type="paragraph" w:customStyle="1" w:styleId="638537FCDEF447989B6B81C745E7FF5E">
    <w:name w:val="638537FCDEF447989B6B81C745E7FF5E"/>
    <w:rsid w:val="00343D72"/>
    <w:pPr>
      <w:spacing w:after="160" w:line="259" w:lineRule="auto"/>
    </w:pPr>
  </w:style>
  <w:style w:type="paragraph" w:customStyle="1" w:styleId="2879C0BC874A4A4496083E2A55728771">
    <w:name w:val="2879C0BC874A4A4496083E2A55728771"/>
    <w:rsid w:val="00343D72"/>
    <w:pPr>
      <w:spacing w:after="160" w:line="259" w:lineRule="auto"/>
    </w:pPr>
  </w:style>
  <w:style w:type="paragraph" w:customStyle="1" w:styleId="1F7030A2899D43CD9D3D616BBB9AA839">
    <w:name w:val="1F7030A2899D43CD9D3D616BBB9AA839"/>
    <w:rsid w:val="00343D72"/>
    <w:pPr>
      <w:spacing w:after="160" w:line="259" w:lineRule="auto"/>
    </w:pPr>
  </w:style>
  <w:style w:type="paragraph" w:customStyle="1" w:styleId="80F76F89F99140E9A26C6EA3572CD51E">
    <w:name w:val="80F76F89F99140E9A26C6EA3572CD51E"/>
    <w:rsid w:val="00343D72"/>
    <w:pPr>
      <w:spacing w:after="160" w:line="259" w:lineRule="auto"/>
    </w:pPr>
  </w:style>
  <w:style w:type="paragraph" w:customStyle="1" w:styleId="7CDED6487754481E805C081791F9C317">
    <w:name w:val="7CDED6487754481E805C081791F9C317"/>
    <w:rsid w:val="00343D72"/>
    <w:pPr>
      <w:spacing w:after="160" w:line="259" w:lineRule="auto"/>
    </w:pPr>
  </w:style>
  <w:style w:type="paragraph" w:customStyle="1" w:styleId="CB67E986398546859C4F30ECAD95D679">
    <w:name w:val="CB67E986398546859C4F30ECAD95D679"/>
    <w:rsid w:val="00343D72"/>
    <w:pPr>
      <w:spacing w:after="160" w:line="259" w:lineRule="auto"/>
    </w:pPr>
  </w:style>
  <w:style w:type="paragraph" w:customStyle="1" w:styleId="6973715B55D4488DBB03CAE4174A27F3">
    <w:name w:val="6973715B55D4488DBB03CAE4174A27F3"/>
    <w:rsid w:val="00343D72"/>
    <w:pPr>
      <w:spacing w:after="160" w:line="259" w:lineRule="auto"/>
    </w:pPr>
  </w:style>
  <w:style w:type="paragraph" w:customStyle="1" w:styleId="0DD0AE2ABECD421AAE9CA2B151C935A4">
    <w:name w:val="0DD0AE2ABECD421AAE9CA2B151C935A4"/>
    <w:rsid w:val="00343D72"/>
    <w:pPr>
      <w:spacing w:after="160" w:line="259" w:lineRule="auto"/>
    </w:pPr>
  </w:style>
  <w:style w:type="paragraph" w:customStyle="1" w:styleId="9E69C7B2793B43F5AFE2FE9A2CDEF1E7">
    <w:name w:val="9E69C7B2793B43F5AFE2FE9A2CDEF1E7"/>
    <w:rsid w:val="00343D72"/>
    <w:pPr>
      <w:spacing w:after="160" w:line="259" w:lineRule="auto"/>
    </w:pPr>
  </w:style>
  <w:style w:type="paragraph" w:customStyle="1" w:styleId="EBB4528D1E45455788F4437C99D5FC7B">
    <w:name w:val="EBB4528D1E45455788F4437C99D5FC7B"/>
    <w:rsid w:val="00343D72"/>
    <w:pPr>
      <w:spacing w:after="160" w:line="259" w:lineRule="auto"/>
    </w:pPr>
  </w:style>
  <w:style w:type="paragraph" w:customStyle="1" w:styleId="14E63A3B540C46989E17F8F84F1C8B1A">
    <w:name w:val="14E63A3B540C46989E17F8F84F1C8B1A"/>
    <w:rsid w:val="00343D72"/>
    <w:pPr>
      <w:spacing w:after="160" w:line="259" w:lineRule="auto"/>
    </w:pPr>
  </w:style>
  <w:style w:type="paragraph" w:customStyle="1" w:styleId="016965C20DDC427FA17F33EFD13E88BF">
    <w:name w:val="016965C20DDC427FA17F33EFD13E88BF"/>
    <w:rsid w:val="00343D72"/>
    <w:pPr>
      <w:spacing w:after="160" w:line="259" w:lineRule="auto"/>
    </w:pPr>
  </w:style>
  <w:style w:type="paragraph" w:customStyle="1" w:styleId="2A952644C0DB4C6E81B30F96FA21EB16">
    <w:name w:val="2A952644C0DB4C6E81B30F96FA21EB16"/>
    <w:rsid w:val="00343D72"/>
    <w:pPr>
      <w:spacing w:after="160" w:line="259" w:lineRule="auto"/>
    </w:pPr>
  </w:style>
  <w:style w:type="paragraph" w:customStyle="1" w:styleId="65E2503382F34076939309B759B13902">
    <w:name w:val="65E2503382F34076939309B759B13902"/>
    <w:rsid w:val="00343D72"/>
    <w:pPr>
      <w:spacing w:after="160" w:line="259" w:lineRule="auto"/>
    </w:pPr>
  </w:style>
  <w:style w:type="paragraph" w:customStyle="1" w:styleId="04DCEA680A444010BF69C7F6535E81B5">
    <w:name w:val="04DCEA680A444010BF69C7F6535E81B5"/>
    <w:rsid w:val="00343D72"/>
    <w:pPr>
      <w:spacing w:after="160" w:line="259" w:lineRule="auto"/>
    </w:pPr>
  </w:style>
  <w:style w:type="paragraph" w:customStyle="1" w:styleId="0B7238FC0E944DCE95B282911C1CDCF6">
    <w:name w:val="0B7238FC0E944DCE95B282911C1CDCF6"/>
    <w:rsid w:val="00343D72"/>
    <w:pPr>
      <w:spacing w:after="160" w:line="259" w:lineRule="auto"/>
    </w:pPr>
  </w:style>
  <w:style w:type="paragraph" w:customStyle="1" w:styleId="BE2CA2BCAD854DBCB57464E8C8B86376">
    <w:name w:val="BE2CA2BCAD854DBCB57464E8C8B86376"/>
    <w:rsid w:val="00343D72"/>
    <w:pPr>
      <w:spacing w:after="160" w:line="259" w:lineRule="auto"/>
    </w:pPr>
  </w:style>
  <w:style w:type="paragraph" w:customStyle="1" w:styleId="1CAD35AC247F4ED3B66A2EC4EC22E583">
    <w:name w:val="1CAD35AC247F4ED3B66A2EC4EC22E583"/>
    <w:rsid w:val="00343D72"/>
    <w:pPr>
      <w:spacing w:after="160" w:line="259" w:lineRule="auto"/>
    </w:pPr>
  </w:style>
  <w:style w:type="paragraph" w:customStyle="1" w:styleId="258D6B97BEBB4AF587DD09AFFCBA647F">
    <w:name w:val="258D6B97BEBB4AF587DD09AFFCBA647F"/>
    <w:rsid w:val="00343D72"/>
    <w:pPr>
      <w:spacing w:after="160" w:line="259" w:lineRule="auto"/>
    </w:pPr>
  </w:style>
  <w:style w:type="paragraph" w:customStyle="1" w:styleId="CFF4917D187149AD8E8C04E047FDE964">
    <w:name w:val="CFF4917D187149AD8E8C04E047FDE964"/>
    <w:rsid w:val="00343D72"/>
    <w:pPr>
      <w:spacing w:after="160" w:line="259" w:lineRule="auto"/>
    </w:pPr>
  </w:style>
  <w:style w:type="paragraph" w:customStyle="1" w:styleId="6F37702C16134A4F86FF0CE9B8AAC149">
    <w:name w:val="6F37702C16134A4F86FF0CE9B8AAC149"/>
    <w:rsid w:val="00343D72"/>
    <w:pPr>
      <w:spacing w:after="160" w:line="259" w:lineRule="auto"/>
    </w:pPr>
  </w:style>
  <w:style w:type="paragraph" w:customStyle="1" w:styleId="89424B07DAC142BEB07E2C1F6D821E11">
    <w:name w:val="89424B07DAC142BEB07E2C1F6D821E11"/>
    <w:rsid w:val="00343D72"/>
    <w:pPr>
      <w:spacing w:after="160" w:line="259" w:lineRule="auto"/>
    </w:pPr>
  </w:style>
  <w:style w:type="paragraph" w:customStyle="1" w:styleId="6F39711DDD4347E6A404AFCEAAEBD126">
    <w:name w:val="6F39711DDD4347E6A404AFCEAAEBD126"/>
    <w:rsid w:val="00343D72"/>
    <w:pPr>
      <w:spacing w:after="160" w:line="259" w:lineRule="auto"/>
    </w:pPr>
  </w:style>
  <w:style w:type="paragraph" w:customStyle="1" w:styleId="0F79A5C66AC64FA8A289F7862C6B65AF">
    <w:name w:val="0F79A5C66AC64FA8A289F7862C6B65AF"/>
    <w:rsid w:val="00343D72"/>
    <w:pPr>
      <w:spacing w:after="160" w:line="259" w:lineRule="auto"/>
    </w:pPr>
  </w:style>
  <w:style w:type="paragraph" w:customStyle="1" w:styleId="BA1F4DA1EB064CED89F1D9728C9C91C9">
    <w:name w:val="BA1F4DA1EB064CED89F1D9728C9C91C9"/>
    <w:rsid w:val="00343D72"/>
    <w:pPr>
      <w:spacing w:after="160" w:line="259" w:lineRule="auto"/>
    </w:pPr>
  </w:style>
  <w:style w:type="paragraph" w:customStyle="1" w:styleId="70F8CE638B3E4C9CAB6A0879D0EF60BE">
    <w:name w:val="70F8CE638B3E4C9CAB6A0879D0EF60BE"/>
    <w:rsid w:val="00343D72"/>
    <w:pPr>
      <w:spacing w:after="160" w:line="259" w:lineRule="auto"/>
    </w:pPr>
  </w:style>
  <w:style w:type="paragraph" w:customStyle="1" w:styleId="D8DC47FE86FB43E582930FF50126C199">
    <w:name w:val="D8DC47FE86FB43E582930FF50126C199"/>
    <w:rsid w:val="00343D72"/>
    <w:pPr>
      <w:spacing w:after="160" w:line="259" w:lineRule="auto"/>
    </w:pPr>
  </w:style>
  <w:style w:type="paragraph" w:customStyle="1" w:styleId="3379C766D91042C7B719E63B311C635E">
    <w:name w:val="3379C766D91042C7B719E63B311C635E"/>
    <w:rsid w:val="00343D72"/>
    <w:pPr>
      <w:spacing w:after="160" w:line="259" w:lineRule="auto"/>
    </w:pPr>
  </w:style>
  <w:style w:type="paragraph" w:customStyle="1" w:styleId="556D194345E947B7B9B7B32B92D12AF0">
    <w:name w:val="556D194345E947B7B9B7B32B92D12AF0"/>
    <w:rsid w:val="00343D72"/>
    <w:pPr>
      <w:spacing w:after="160" w:line="259" w:lineRule="auto"/>
    </w:pPr>
  </w:style>
  <w:style w:type="paragraph" w:customStyle="1" w:styleId="D6E193652B3E4CD0A130AAD2D22979E4">
    <w:name w:val="D6E193652B3E4CD0A130AAD2D22979E4"/>
    <w:rsid w:val="00343D72"/>
    <w:pPr>
      <w:spacing w:after="160" w:line="259" w:lineRule="auto"/>
    </w:pPr>
  </w:style>
  <w:style w:type="paragraph" w:customStyle="1" w:styleId="250DA797EF7247619678A8A45D3BDB13">
    <w:name w:val="250DA797EF7247619678A8A45D3BDB13"/>
    <w:rsid w:val="00343D72"/>
    <w:pPr>
      <w:spacing w:after="160" w:line="259" w:lineRule="auto"/>
    </w:pPr>
  </w:style>
  <w:style w:type="paragraph" w:customStyle="1" w:styleId="D888B1A12A7D4D9C87444DC5D922DC8C">
    <w:name w:val="D888B1A12A7D4D9C87444DC5D922DC8C"/>
    <w:rsid w:val="00343D72"/>
    <w:pPr>
      <w:spacing w:after="160" w:line="259" w:lineRule="auto"/>
    </w:pPr>
  </w:style>
  <w:style w:type="paragraph" w:customStyle="1" w:styleId="7DA2898DA43C42A7AF27C4661A4A7E4B">
    <w:name w:val="7DA2898DA43C42A7AF27C4661A4A7E4B"/>
    <w:rsid w:val="00343D72"/>
    <w:pPr>
      <w:spacing w:after="160" w:line="259" w:lineRule="auto"/>
    </w:pPr>
  </w:style>
  <w:style w:type="paragraph" w:customStyle="1" w:styleId="2746A89D7D034D1DAFF47ECFAD6F0693">
    <w:name w:val="2746A89D7D034D1DAFF47ECFAD6F0693"/>
    <w:rsid w:val="00343D72"/>
    <w:pPr>
      <w:spacing w:after="160" w:line="259" w:lineRule="auto"/>
    </w:pPr>
  </w:style>
  <w:style w:type="paragraph" w:customStyle="1" w:styleId="AB81F69F17234FD5A2A8BC5088F31965">
    <w:name w:val="AB81F69F17234FD5A2A8BC5088F31965"/>
    <w:rsid w:val="00343D72"/>
    <w:pPr>
      <w:spacing w:after="160" w:line="259" w:lineRule="auto"/>
    </w:pPr>
  </w:style>
  <w:style w:type="paragraph" w:customStyle="1" w:styleId="C4965BC4EF6747748C4143A1A663A870">
    <w:name w:val="C4965BC4EF6747748C4143A1A663A870"/>
    <w:rsid w:val="00343D72"/>
    <w:pPr>
      <w:spacing w:after="160" w:line="259" w:lineRule="auto"/>
    </w:pPr>
  </w:style>
  <w:style w:type="paragraph" w:customStyle="1" w:styleId="36114BA7667240549BD743300D54789F">
    <w:name w:val="36114BA7667240549BD743300D54789F"/>
    <w:rsid w:val="00343D72"/>
    <w:pPr>
      <w:spacing w:after="160" w:line="259" w:lineRule="auto"/>
    </w:pPr>
  </w:style>
  <w:style w:type="paragraph" w:customStyle="1" w:styleId="0E27864428AE4D869B962A5134A8CF0B">
    <w:name w:val="0E27864428AE4D869B962A5134A8CF0B"/>
    <w:rsid w:val="00343D72"/>
    <w:pPr>
      <w:spacing w:after="160" w:line="259" w:lineRule="auto"/>
    </w:pPr>
  </w:style>
  <w:style w:type="paragraph" w:customStyle="1" w:styleId="D4D60167228E45CEA9F929E7D495597F">
    <w:name w:val="D4D60167228E45CEA9F929E7D495597F"/>
    <w:rsid w:val="00343D72"/>
    <w:pPr>
      <w:spacing w:after="160" w:line="259" w:lineRule="auto"/>
    </w:pPr>
  </w:style>
  <w:style w:type="paragraph" w:customStyle="1" w:styleId="EEE24FA0528D4692A0B6147767BCE2B2">
    <w:name w:val="EEE24FA0528D4692A0B6147767BCE2B2"/>
    <w:rsid w:val="00343D72"/>
    <w:pPr>
      <w:spacing w:after="160" w:line="259" w:lineRule="auto"/>
    </w:pPr>
  </w:style>
  <w:style w:type="paragraph" w:customStyle="1" w:styleId="47B2BDC26F83471E97D6BE3D9830FD0D">
    <w:name w:val="47B2BDC26F83471E97D6BE3D9830FD0D"/>
    <w:rsid w:val="00343D72"/>
    <w:pPr>
      <w:spacing w:after="160" w:line="259" w:lineRule="auto"/>
    </w:pPr>
  </w:style>
  <w:style w:type="paragraph" w:customStyle="1" w:styleId="6B5D899038DF4361809B6EE828263654">
    <w:name w:val="6B5D899038DF4361809B6EE828263654"/>
    <w:rsid w:val="00343D72"/>
    <w:pPr>
      <w:spacing w:after="160" w:line="259" w:lineRule="auto"/>
    </w:pPr>
  </w:style>
  <w:style w:type="paragraph" w:customStyle="1" w:styleId="43500E41F85F4B7AB512996A239E4F36">
    <w:name w:val="43500E41F85F4B7AB512996A239E4F36"/>
    <w:rsid w:val="00343D72"/>
    <w:pPr>
      <w:spacing w:after="160" w:line="259" w:lineRule="auto"/>
    </w:pPr>
  </w:style>
  <w:style w:type="paragraph" w:customStyle="1" w:styleId="47AEBA6F11B041D48C5F656E2DD22D08">
    <w:name w:val="47AEBA6F11B041D48C5F656E2DD22D08"/>
    <w:rsid w:val="00343D72"/>
    <w:pPr>
      <w:spacing w:after="160" w:line="259" w:lineRule="auto"/>
    </w:pPr>
  </w:style>
  <w:style w:type="paragraph" w:customStyle="1" w:styleId="5824C9250E49452EBF892D339AF57D84">
    <w:name w:val="5824C9250E49452EBF892D339AF57D84"/>
    <w:rsid w:val="00343D72"/>
    <w:pPr>
      <w:spacing w:after="160" w:line="259" w:lineRule="auto"/>
    </w:pPr>
  </w:style>
  <w:style w:type="paragraph" w:customStyle="1" w:styleId="DCE2749AF8814150824CEFD4335C5988">
    <w:name w:val="DCE2749AF8814150824CEFD4335C5988"/>
    <w:rsid w:val="00343D72"/>
    <w:pPr>
      <w:spacing w:after="160" w:line="259" w:lineRule="auto"/>
    </w:pPr>
  </w:style>
  <w:style w:type="paragraph" w:customStyle="1" w:styleId="5F03E812703E4DDBBA6FD30CB91EC4CE">
    <w:name w:val="5F03E812703E4DDBBA6FD30CB91EC4CE"/>
    <w:rsid w:val="00343D72"/>
    <w:pPr>
      <w:spacing w:after="160" w:line="259" w:lineRule="auto"/>
    </w:pPr>
  </w:style>
  <w:style w:type="paragraph" w:customStyle="1" w:styleId="72B96652EC21458AB65D5D13E605BBD2">
    <w:name w:val="72B96652EC21458AB65D5D13E605BBD2"/>
    <w:rsid w:val="00343D72"/>
    <w:pPr>
      <w:spacing w:after="160" w:line="259" w:lineRule="auto"/>
    </w:pPr>
  </w:style>
  <w:style w:type="paragraph" w:customStyle="1" w:styleId="A52E80D5E33F4ECAB36372319969FC23">
    <w:name w:val="A52E80D5E33F4ECAB36372319969FC23"/>
    <w:rsid w:val="00343D72"/>
    <w:pPr>
      <w:spacing w:after="160" w:line="259" w:lineRule="auto"/>
    </w:pPr>
  </w:style>
  <w:style w:type="paragraph" w:customStyle="1" w:styleId="1EE83A4F06EC44B3B1EB834DD7A1A854">
    <w:name w:val="1EE83A4F06EC44B3B1EB834DD7A1A854"/>
    <w:rsid w:val="00343D72"/>
    <w:pPr>
      <w:spacing w:after="160" w:line="259" w:lineRule="auto"/>
    </w:pPr>
  </w:style>
  <w:style w:type="paragraph" w:customStyle="1" w:styleId="75B258C0B5DE4ED99990F5E27B3E5489">
    <w:name w:val="75B258C0B5DE4ED99990F5E27B3E5489"/>
    <w:rsid w:val="00343D72"/>
    <w:pPr>
      <w:spacing w:after="160" w:line="259" w:lineRule="auto"/>
    </w:pPr>
  </w:style>
  <w:style w:type="paragraph" w:customStyle="1" w:styleId="DCD73F2741A64C6CB7E7A27BC423BAE6">
    <w:name w:val="DCD73F2741A64C6CB7E7A27BC423BAE6"/>
    <w:rsid w:val="00343D72"/>
    <w:pPr>
      <w:spacing w:after="160" w:line="259" w:lineRule="auto"/>
    </w:pPr>
  </w:style>
  <w:style w:type="paragraph" w:customStyle="1" w:styleId="E4DE38D7F6F34C79A083770BE2499A37">
    <w:name w:val="E4DE38D7F6F34C79A083770BE2499A37"/>
    <w:rsid w:val="00343D72"/>
    <w:pPr>
      <w:spacing w:after="160" w:line="259" w:lineRule="auto"/>
    </w:pPr>
  </w:style>
  <w:style w:type="paragraph" w:customStyle="1" w:styleId="10292D73EF7646ABBF12399D4E65AA4C">
    <w:name w:val="10292D73EF7646ABBF12399D4E65AA4C"/>
    <w:rsid w:val="00343D72"/>
    <w:pPr>
      <w:spacing w:after="160" w:line="259" w:lineRule="auto"/>
    </w:pPr>
  </w:style>
  <w:style w:type="paragraph" w:customStyle="1" w:styleId="1E8F657439D0407DB1D0526FC5C542AD">
    <w:name w:val="1E8F657439D0407DB1D0526FC5C542AD"/>
    <w:rsid w:val="00343D72"/>
    <w:pPr>
      <w:spacing w:after="160" w:line="259" w:lineRule="auto"/>
    </w:pPr>
  </w:style>
  <w:style w:type="paragraph" w:customStyle="1" w:styleId="80869A69D18E47FFB13D66EF88A23F79">
    <w:name w:val="80869A69D18E47FFB13D66EF88A23F79"/>
    <w:rsid w:val="00343D72"/>
    <w:pPr>
      <w:spacing w:after="160" w:line="259" w:lineRule="auto"/>
    </w:pPr>
  </w:style>
  <w:style w:type="paragraph" w:customStyle="1" w:styleId="3F0F4F88D6634F5E94ECCEC2D6496CE3">
    <w:name w:val="3F0F4F88D6634F5E94ECCEC2D6496CE3"/>
    <w:rsid w:val="00343D72"/>
    <w:pPr>
      <w:spacing w:after="160" w:line="259" w:lineRule="auto"/>
    </w:pPr>
  </w:style>
  <w:style w:type="paragraph" w:customStyle="1" w:styleId="6EBC6DC59EDC4061A2E5E73060443EFB">
    <w:name w:val="6EBC6DC59EDC4061A2E5E73060443EFB"/>
    <w:rsid w:val="00343D72"/>
    <w:pPr>
      <w:spacing w:after="160" w:line="259" w:lineRule="auto"/>
    </w:pPr>
  </w:style>
  <w:style w:type="paragraph" w:customStyle="1" w:styleId="52023C2991B643BABEC3B20E6F5C2ACF">
    <w:name w:val="52023C2991B643BABEC3B20E6F5C2ACF"/>
    <w:rsid w:val="00343D72"/>
    <w:pPr>
      <w:spacing w:after="160" w:line="259" w:lineRule="auto"/>
    </w:pPr>
  </w:style>
  <w:style w:type="paragraph" w:customStyle="1" w:styleId="E482FF6F46D14D0A80CB7B33B30BD868">
    <w:name w:val="E482FF6F46D14D0A80CB7B33B30BD868"/>
    <w:rsid w:val="00343D72"/>
    <w:pPr>
      <w:spacing w:after="160" w:line="259" w:lineRule="auto"/>
    </w:pPr>
  </w:style>
  <w:style w:type="paragraph" w:customStyle="1" w:styleId="92F2AD54909C46268ABA3FA90B5A6D1B">
    <w:name w:val="92F2AD54909C46268ABA3FA90B5A6D1B"/>
    <w:rsid w:val="00343D72"/>
    <w:pPr>
      <w:spacing w:after="160" w:line="259" w:lineRule="auto"/>
    </w:pPr>
  </w:style>
  <w:style w:type="paragraph" w:customStyle="1" w:styleId="236CD407BDFC4C059EDAE6AE6E526863">
    <w:name w:val="236CD407BDFC4C059EDAE6AE6E526863"/>
    <w:rsid w:val="00343D72"/>
    <w:pPr>
      <w:spacing w:after="160" w:line="259" w:lineRule="auto"/>
    </w:pPr>
  </w:style>
  <w:style w:type="paragraph" w:customStyle="1" w:styleId="448E76926F9F4AEE9D06EF13C57E2F48">
    <w:name w:val="448E76926F9F4AEE9D06EF13C57E2F48"/>
    <w:rsid w:val="00343D72"/>
    <w:pPr>
      <w:spacing w:after="160" w:line="259" w:lineRule="auto"/>
    </w:pPr>
  </w:style>
  <w:style w:type="paragraph" w:customStyle="1" w:styleId="0C3E4984DA0A4D09BFCB50940F39C06C">
    <w:name w:val="0C3E4984DA0A4D09BFCB50940F39C06C"/>
    <w:rsid w:val="00343D72"/>
    <w:pPr>
      <w:spacing w:after="160" w:line="259" w:lineRule="auto"/>
    </w:pPr>
  </w:style>
  <w:style w:type="paragraph" w:customStyle="1" w:styleId="2A8602002CAE468F82C90BBD360140BD">
    <w:name w:val="2A8602002CAE468F82C90BBD360140BD"/>
    <w:rsid w:val="00343D72"/>
    <w:pPr>
      <w:spacing w:after="160" w:line="259" w:lineRule="auto"/>
    </w:pPr>
  </w:style>
  <w:style w:type="paragraph" w:customStyle="1" w:styleId="20FD6CB65822448BBB3949B337394F27">
    <w:name w:val="20FD6CB65822448BBB3949B337394F27"/>
    <w:rsid w:val="00343D72"/>
    <w:pPr>
      <w:spacing w:after="160" w:line="259" w:lineRule="auto"/>
    </w:pPr>
  </w:style>
  <w:style w:type="paragraph" w:customStyle="1" w:styleId="701999349D134FF3BD7A56466EDC8998">
    <w:name w:val="701999349D134FF3BD7A56466EDC8998"/>
    <w:rsid w:val="00343D72"/>
    <w:pPr>
      <w:spacing w:after="160" w:line="259" w:lineRule="auto"/>
    </w:pPr>
  </w:style>
  <w:style w:type="paragraph" w:customStyle="1" w:styleId="5DE1C0B2AE614361827A9231F1DF12D7">
    <w:name w:val="5DE1C0B2AE614361827A9231F1DF12D7"/>
    <w:rsid w:val="00343D72"/>
    <w:pPr>
      <w:spacing w:after="160" w:line="259" w:lineRule="auto"/>
    </w:pPr>
  </w:style>
  <w:style w:type="paragraph" w:customStyle="1" w:styleId="C9668480D588446DB1E750DD5D0AED80">
    <w:name w:val="C9668480D588446DB1E750DD5D0AED80"/>
    <w:rsid w:val="00343D72"/>
    <w:pPr>
      <w:spacing w:after="160" w:line="259" w:lineRule="auto"/>
    </w:pPr>
  </w:style>
  <w:style w:type="paragraph" w:customStyle="1" w:styleId="5938D9F04D524E5BAE43D780A4D34150">
    <w:name w:val="5938D9F04D524E5BAE43D780A4D34150"/>
    <w:rsid w:val="00343D72"/>
    <w:pPr>
      <w:spacing w:after="160" w:line="259" w:lineRule="auto"/>
    </w:pPr>
  </w:style>
  <w:style w:type="paragraph" w:customStyle="1" w:styleId="CE4F17C7B4CD4C47873C09607918C9CE">
    <w:name w:val="CE4F17C7B4CD4C47873C09607918C9CE"/>
    <w:rsid w:val="00D315CB"/>
    <w:pPr>
      <w:spacing w:after="160" w:line="259" w:lineRule="auto"/>
    </w:pPr>
  </w:style>
  <w:style w:type="paragraph" w:customStyle="1" w:styleId="E26B9F3723E844E3BB819CC10E068E6C">
    <w:name w:val="E26B9F3723E844E3BB819CC10E068E6C"/>
    <w:rsid w:val="00D315CB"/>
    <w:pPr>
      <w:spacing w:after="160" w:line="259" w:lineRule="auto"/>
    </w:pPr>
  </w:style>
  <w:style w:type="paragraph" w:customStyle="1" w:styleId="866C72B4E25B4A01B7AE22B4702077DA">
    <w:name w:val="866C72B4E25B4A01B7AE22B4702077DA"/>
    <w:rsid w:val="00D315CB"/>
    <w:pPr>
      <w:spacing w:after="160" w:line="259" w:lineRule="auto"/>
    </w:pPr>
  </w:style>
  <w:style w:type="paragraph" w:customStyle="1" w:styleId="5BCE33271260475494E4BD431275C5E9">
    <w:name w:val="5BCE33271260475494E4BD431275C5E9"/>
    <w:rsid w:val="00D315CB"/>
    <w:pPr>
      <w:spacing w:after="160" w:line="259" w:lineRule="auto"/>
    </w:pPr>
  </w:style>
  <w:style w:type="paragraph" w:customStyle="1" w:styleId="7D090A38FC674033A7C4A9A1BCAB6214">
    <w:name w:val="7D090A38FC674033A7C4A9A1BCAB6214"/>
    <w:rsid w:val="00D315CB"/>
    <w:pPr>
      <w:spacing w:after="160" w:line="259" w:lineRule="auto"/>
    </w:pPr>
  </w:style>
  <w:style w:type="paragraph" w:customStyle="1" w:styleId="55927DE088794AE594217DFEDD1DD275">
    <w:name w:val="55927DE088794AE594217DFEDD1DD275"/>
    <w:rsid w:val="00D315CB"/>
    <w:pPr>
      <w:spacing w:after="160" w:line="259" w:lineRule="auto"/>
    </w:pPr>
  </w:style>
  <w:style w:type="paragraph" w:customStyle="1" w:styleId="701A40282AA04759A7F63B8E31AA60BF">
    <w:name w:val="701A40282AA04759A7F63B8E31AA60BF"/>
    <w:rsid w:val="00D315CB"/>
    <w:pPr>
      <w:spacing w:after="160" w:line="259" w:lineRule="auto"/>
    </w:pPr>
  </w:style>
  <w:style w:type="paragraph" w:customStyle="1" w:styleId="53DA05AC40D3416EAF61C855204028B7">
    <w:name w:val="53DA05AC40D3416EAF61C855204028B7"/>
    <w:rsid w:val="00D315CB"/>
    <w:pPr>
      <w:spacing w:after="160" w:line="259" w:lineRule="auto"/>
    </w:pPr>
  </w:style>
  <w:style w:type="paragraph" w:customStyle="1" w:styleId="531D21E121F249C38ED34F5D66721FDB">
    <w:name w:val="531D21E121F249C38ED34F5D66721FDB"/>
    <w:rsid w:val="00D315CB"/>
    <w:pPr>
      <w:spacing w:after="160" w:line="259" w:lineRule="auto"/>
    </w:pPr>
  </w:style>
  <w:style w:type="paragraph" w:customStyle="1" w:styleId="DD0E5A2EADD64C80A3C1B61396219522">
    <w:name w:val="DD0E5A2EADD64C80A3C1B61396219522"/>
    <w:rsid w:val="00D315CB"/>
    <w:pPr>
      <w:spacing w:after="160" w:line="259" w:lineRule="auto"/>
    </w:pPr>
  </w:style>
  <w:style w:type="paragraph" w:customStyle="1" w:styleId="E302F491A80B45638B6726E56B5C54F0">
    <w:name w:val="E302F491A80B45638B6726E56B5C54F0"/>
    <w:rsid w:val="00D315CB"/>
    <w:pPr>
      <w:spacing w:after="160" w:line="259" w:lineRule="auto"/>
    </w:pPr>
  </w:style>
  <w:style w:type="paragraph" w:customStyle="1" w:styleId="716F85AEE26E40CBA806BE35CFFF0400">
    <w:name w:val="716F85AEE26E40CBA806BE35CFFF0400"/>
    <w:rsid w:val="00D315CB"/>
    <w:pPr>
      <w:spacing w:after="160" w:line="259" w:lineRule="auto"/>
    </w:pPr>
  </w:style>
  <w:style w:type="paragraph" w:customStyle="1" w:styleId="B06FADF9F289459598F8197FAA0559D8">
    <w:name w:val="B06FADF9F289459598F8197FAA0559D8"/>
    <w:rsid w:val="00D315CB"/>
    <w:pPr>
      <w:spacing w:after="160" w:line="259" w:lineRule="auto"/>
    </w:pPr>
  </w:style>
  <w:style w:type="paragraph" w:customStyle="1" w:styleId="03F390C04A124ADBBFAB213B9F70465E">
    <w:name w:val="03F390C04A124ADBBFAB213B9F70465E"/>
    <w:rsid w:val="00D315CB"/>
    <w:pPr>
      <w:spacing w:after="160" w:line="259" w:lineRule="auto"/>
    </w:pPr>
  </w:style>
  <w:style w:type="paragraph" w:customStyle="1" w:styleId="BCAC519DC768473AAE06D943F60AD5B7">
    <w:name w:val="BCAC519DC768473AAE06D943F60AD5B7"/>
    <w:rsid w:val="00D315CB"/>
    <w:pPr>
      <w:spacing w:after="160" w:line="259" w:lineRule="auto"/>
    </w:pPr>
  </w:style>
  <w:style w:type="paragraph" w:customStyle="1" w:styleId="3913D9E18B674259B98FACFAA8AF4402">
    <w:name w:val="3913D9E18B674259B98FACFAA8AF4402"/>
    <w:rsid w:val="007A39D2"/>
  </w:style>
  <w:style w:type="paragraph" w:customStyle="1" w:styleId="CD6FFA7D88C84740B91062A0240FEA88">
    <w:name w:val="CD6FFA7D88C84740B91062A0240FEA88"/>
    <w:rsid w:val="007A39D2"/>
  </w:style>
  <w:style w:type="paragraph" w:customStyle="1" w:styleId="66772DC289C74DE3807F424D10FACA8C">
    <w:name w:val="66772DC289C74DE3807F424D10FACA8C"/>
    <w:rsid w:val="007A39D2"/>
  </w:style>
  <w:style w:type="paragraph" w:customStyle="1" w:styleId="F9400F9C197E4A3EBE569B3B608A05E3">
    <w:name w:val="F9400F9C197E4A3EBE569B3B608A05E3"/>
    <w:rsid w:val="007A39D2"/>
  </w:style>
  <w:style w:type="paragraph" w:customStyle="1" w:styleId="EE3B6F2084DD4DB4A3D3A3F00897E1C7">
    <w:name w:val="EE3B6F2084DD4DB4A3D3A3F00897E1C7"/>
    <w:rsid w:val="007A39D2"/>
  </w:style>
  <w:style w:type="paragraph" w:customStyle="1" w:styleId="B3CBCD2A133D4187953D26FBFF3485DC">
    <w:name w:val="B3CBCD2A133D4187953D26FBFF3485DC"/>
    <w:rsid w:val="007A39D2"/>
  </w:style>
  <w:style w:type="paragraph" w:customStyle="1" w:styleId="345E80A62BB54F8CBC0AEEF6F1188E1C">
    <w:name w:val="345E80A62BB54F8CBC0AEEF6F1188E1C"/>
    <w:rsid w:val="007A39D2"/>
  </w:style>
  <w:style w:type="paragraph" w:customStyle="1" w:styleId="D0D42CEE0C514B5782542296544FD279">
    <w:name w:val="D0D42CEE0C514B5782542296544FD279"/>
    <w:rsid w:val="007A39D2"/>
  </w:style>
  <w:style w:type="paragraph" w:customStyle="1" w:styleId="55991B600FC84841B64D589A810E3A06">
    <w:name w:val="55991B600FC84841B64D589A810E3A06"/>
    <w:rsid w:val="007A39D2"/>
  </w:style>
  <w:style w:type="paragraph" w:customStyle="1" w:styleId="E29C09FE23934948A51CADE44C21248A">
    <w:name w:val="E29C09FE23934948A51CADE44C21248A"/>
    <w:rsid w:val="00477E5A"/>
  </w:style>
  <w:style w:type="paragraph" w:customStyle="1" w:styleId="0E28C5B93505473EACC38A10F8D21207">
    <w:name w:val="0E28C5B93505473EACC38A10F8D21207"/>
    <w:rsid w:val="00477E5A"/>
  </w:style>
  <w:style w:type="paragraph" w:customStyle="1" w:styleId="21D9DFEB30914E1EB903FA098B3F3010">
    <w:name w:val="21D9DFEB30914E1EB903FA098B3F3010"/>
    <w:rsid w:val="00477E5A"/>
  </w:style>
  <w:style w:type="paragraph" w:customStyle="1" w:styleId="EC14C7663E394252B31559240FC87A7F">
    <w:name w:val="EC14C7663E394252B31559240FC87A7F"/>
    <w:rsid w:val="00477E5A"/>
  </w:style>
  <w:style w:type="paragraph" w:customStyle="1" w:styleId="366F779C9CC741409528FFB1F79CBB40">
    <w:name w:val="366F779C9CC741409528FFB1F79CBB40"/>
    <w:rsid w:val="00477E5A"/>
  </w:style>
  <w:style w:type="paragraph" w:customStyle="1" w:styleId="B87439CB06064E64B94E3A5A72F5BD24">
    <w:name w:val="B87439CB06064E64B94E3A5A72F5BD24"/>
    <w:rsid w:val="00477E5A"/>
  </w:style>
  <w:style w:type="paragraph" w:customStyle="1" w:styleId="FE9B53CDA2444FA5891E60ABD8585625">
    <w:name w:val="FE9B53CDA2444FA5891E60ABD8585625"/>
    <w:rsid w:val="00477E5A"/>
  </w:style>
  <w:style w:type="paragraph" w:customStyle="1" w:styleId="92982411B1C84548B05EAE10E60D77BA">
    <w:name w:val="92982411B1C84548B05EAE10E60D77BA"/>
    <w:rsid w:val="00477E5A"/>
  </w:style>
  <w:style w:type="paragraph" w:customStyle="1" w:styleId="728F020C84A64D11BE2B9378D99AFC85">
    <w:name w:val="728F020C84A64D11BE2B9378D99AFC85"/>
    <w:rsid w:val="00477E5A"/>
  </w:style>
  <w:style w:type="paragraph" w:customStyle="1" w:styleId="B22260D5B3F14C40A6C8CA56D07BC124">
    <w:name w:val="B22260D5B3F14C40A6C8CA56D07BC124"/>
    <w:rsid w:val="00477E5A"/>
  </w:style>
  <w:style w:type="paragraph" w:customStyle="1" w:styleId="6CADB89A1485441DB9827CCA588D4946">
    <w:name w:val="6CADB89A1485441DB9827CCA588D4946"/>
    <w:rsid w:val="00477E5A"/>
  </w:style>
  <w:style w:type="paragraph" w:customStyle="1" w:styleId="B10F01CBCD5D4572A63642F8BA7083BB">
    <w:name w:val="B10F01CBCD5D4572A63642F8BA7083BB"/>
    <w:rsid w:val="00477E5A"/>
  </w:style>
  <w:style w:type="paragraph" w:customStyle="1" w:styleId="952A5C3CBC334BD29A6A58B494BFDE19">
    <w:name w:val="952A5C3CBC334BD29A6A58B494BFDE19"/>
    <w:rsid w:val="00477E5A"/>
  </w:style>
  <w:style w:type="paragraph" w:customStyle="1" w:styleId="EE5CBCE0BED945718BA73120E92C5975">
    <w:name w:val="EE5CBCE0BED945718BA73120E92C5975"/>
    <w:rsid w:val="00477E5A"/>
  </w:style>
  <w:style w:type="paragraph" w:customStyle="1" w:styleId="7A3CA1039AA544C497935115B3149D20">
    <w:name w:val="7A3CA1039AA544C497935115B3149D20"/>
    <w:rsid w:val="00477E5A"/>
  </w:style>
  <w:style w:type="paragraph" w:customStyle="1" w:styleId="B49019DB3D444804A69FE0A7DAC9F3D1">
    <w:name w:val="B49019DB3D444804A69FE0A7DAC9F3D1"/>
    <w:rsid w:val="00477E5A"/>
  </w:style>
  <w:style w:type="paragraph" w:customStyle="1" w:styleId="93720A7DC122433788EC576B4481B65B">
    <w:name w:val="93720A7DC122433788EC576B4481B65B"/>
    <w:rsid w:val="00477E5A"/>
  </w:style>
  <w:style w:type="paragraph" w:customStyle="1" w:styleId="15D2F9EC723B4D2AA8486991C3FC991A">
    <w:name w:val="15D2F9EC723B4D2AA8486991C3FC991A"/>
    <w:rsid w:val="00477E5A"/>
  </w:style>
  <w:style w:type="paragraph" w:customStyle="1" w:styleId="31E4A766FBEA43E085FFE5BF3D7408EF">
    <w:name w:val="31E4A766FBEA43E085FFE5BF3D7408EF"/>
    <w:rsid w:val="00477E5A"/>
  </w:style>
  <w:style w:type="paragraph" w:customStyle="1" w:styleId="7CB698D5BE764C07AFD75A6EDAFBC22C">
    <w:name w:val="7CB698D5BE764C07AFD75A6EDAFBC22C"/>
    <w:rsid w:val="00477E5A"/>
  </w:style>
  <w:style w:type="paragraph" w:customStyle="1" w:styleId="9D133E014B52435C93EE1439A1046293">
    <w:name w:val="9D133E014B52435C93EE1439A1046293"/>
    <w:rsid w:val="00477E5A"/>
  </w:style>
  <w:style w:type="paragraph" w:customStyle="1" w:styleId="258A134858594031829444B917B1B665">
    <w:name w:val="258A134858594031829444B917B1B665"/>
    <w:rsid w:val="00477E5A"/>
  </w:style>
  <w:style w:type="paragraph" w:customStyle="1" w:styleId="0C9FD259E89E4124A3C5C02C300A8B1F">
    <w:name w:val="0C9FD259E89E4124A3C5C02C300A8B1F"/>
    <w:rsid w:val="00477E5A"/>
  </w:style>
  <w:style w:type="paragraph" w:customStyle="1" w:styleId="AF4E821C6A634EF6A4D0ED92E37F5620">
    <w:name w:val="AF4E821C6A634EF6A4D0ED92E37F5620"/>
    <w:rsid w:val="00477E5A"/>
  </w:style>
  <w:style w:type="paragraph" w:customStyle="1" w:styleId="FCAFA222397A491DBB40DD6501281793">
    <w:name w:val="FCAFA222397A491DBB40DD6501281793"/>
    <w:rsid w:val="00477E5A"/>
  </w:style>
  <w:style w:type="paragraph" w:customStyle="1" w:styleId="95648883A1DD47C39122E56B53D2EE59">
    <w:name w:val="95648883A1DD47C39122E56B53D2EE59"/>
    <w:rsid w:val="00477E5A"/>
  </w:style>
  <w:style w:type="paragraph" w:customStyle="1" w:styleId="3D51D3906B2B49C799D42CEFB58618F6">
    <w:name w:val="3D51D3906B2B49C799D42CEFB58618F6"/>
    <w:rsid w:val="00477E5A"/>
  </w:style>
  <w:style w:type="paragraph" w:customStyle="1" w:styleId="E43A0E2F370443D58CB2FED241446A1C">
    <w:name w:val="E43A0E2F370443D58CB2FED241446A1C"/>
    <w:rsid w:val="00477E5A"/>
  </w:style>
  <w:style w:type="paragraph" w:customStyle="1" w:styleId="9A2CE5BBA1A449E290D611062A4A4A45">
    <w:name w:val="9A2CE5BBA1A449E290D611062A4A4A45"/>
    <w:rsid w:val="00477E5A"/>
  </w:style>
  <w:style w:type="paragraph" w:customStyle="1" w:styleId="02008554DF934E78A2AEDE4ABF1E55B7">
    <w:name w:val="02008554DF934E78A2AEDE4ABF1E55B7"/>
    <w:rsid w:val="00477E5A"/>
  </w:style>
  <w:style w:type="paragraph" w:customStyle="1" w:styleId="655AC079106C4E389E8FD2448A656396">
    <w:name w:val="655AC079106C4E389E8FD2448A656396"/>
    <w:rsid w:val="00477E5A"/>
  </w:style>
  <w:style w:type="paragraph" w:customStyle="1" w:styleId="97FACBD3E0A94ED6A4E8A7D48E481874">
    <w:name w:val="97FACBD3E0A94ED6A4E8A7D48E481874"/>
    <w:rsid w:val="00477E5A"/>
  </w:style>
  <w:style w:type="paragraph" w:customStyle="1" w:styleId="F45973A22C3E46CC81F2A9D4ACCD956D">
    <w:name w:val="F45973A22C3E46CC81F2A9D4ACCD956D"/>
    <w:rsid w:val="00477E5A"/>
  </w:style>
  <w:style w:type="paragraph" w:customStyle="1" w:styleId="32611501C2224F4E985839C9FA96AA42">
    <w:name w:val="32611501C2224F4E985839C9FA96AA42"/>
    <w:rsid w:val="00477E5A"/>
  </w:style>
  <w:style w:type="paragraph" w:customStyle="1" w:styleId="3BB2AF64DDC640E2BC716FEDAD759459">
    <w:name w:val="3BB2AF64DDC640E2BC716FEDAD759459"/>
    <w:rsid w:val="00477E5A"/>
  </w:style>
  <w:style w:type="paragraph" w:customStyle="1" w:styleId="AC8911D6451544D2ACB872FF3E724DD3">
    <w:name w:val="AC8911D6451544D2ACB872FF3E724DD3"/>
    <w:rsid w:val="00477E5A"/>
  </w:style>
  <w:style w:type="paragraph" w:customStyle="1" w:styleId="0BD7E9C772BB4A4DB321AB1E6CF26127">
    <w:name w:val="0BD7E9C772BB4A4DB321AB1E6CF26127"/>
    <w:rsid w:val="00477E5A"/>
  </w:style>
  <w:style w:type="paragraph" w:customStyle="1" w:styleId="540E1CE583FF404F8207EF39DF6C52FF">
    <w:name w:val="540E1CE583FF404F8207EF39DF6C52FF"/>
    <w:rsid w:val="00477E5A"/>
  </w:style>
  <w:style w:type="paragraph" w:customStyle="1" w:styleId="4E6E1ABEEF3B4E96833C8E0D2E321296">
    <w:name w:val="4E6E1ABEEF3B4E96833C8E0D2E321296"/>
    <w:rsid w:val="00477E5A"/>
  </w:style>
  <w:style w:type="paragraph" w:customStyle="1" w:styleId="2AF281CF9EB841C8B30DF14BBF75D513">
    <w:name w:val="2AF281CF9EB841C8B30DF14BBF75D513"/>
    <w:rsid w:val="00477E5A"/>
  </w:style>
  <w:style w:type="paragraph" w:customStyle="1" w:styleId="BCE5C9CD936644588E1A88059CE1668D">
    <w:name w:val="BCE5C9CD936644588E1A88059CE1668D"/>
    <w:rsid w:val="00537EB1"/>
  </w:style>
  <w:style w:type="paragraph" w:customStyle="1" w:styleId="50089978B4AE4EA8B26CC326B233F23D">
    <w:name w:val="50089978B4AE4EA8B26CC326B233F23D"/>
    <w:rsid w:val="00537EB1"/>
  </w:style>
  <w:style w:type="paragraph" w:customStyle="1" w:styleId="7EF622C60C3A4299B1CF340108458075">
    <w:name w:val="7EF622C60C3A4299B1CF340108458075"/>
    <w:rsid w:val="00E86F27"/>
  </w:style>
  <w:style w:type="paragraph" w:customStyle="1" w:styleId="88AB2B55183341ED8D5BA9BB9DCB560F">
    <w:name w:val="88AB2B55183341ED8D5BA9BB9DCB560F"/>
    <w:rsid w:val="00E86F27"/>
  </w:style>
  <w:style w:type="paragraph" w:customStyle="1" w:styleId="4057B5F5D2524504B531EDEBD986BCC8">
    <w:name w:val="4057B5F5D2524504B531EDEBD986BCC8"/>
    <w:rsid w:val="00E86F27"/>
  </w:style>
  <w:style w:type="paragraph" w:customStyle="1" w:styleId="6B801F1106EC4F49ADE763CC8A90D745">
    <w:name w:val="6B801F1106EC4F49ADE763CC8A90D745"/>
    <w:rsid w:val="00E86F27"/>
  </w:style>
  <w:style w:type="paragraph" w:customStyle="1" w:styleId="B0E7B05E7FE74C4C923F6931F8D85E72">
    <w:name w:val="B0E7B05E7FE74C4C923F6931F8D85E72"/>
    <w:rsid w:val="00E86F27"/>
  </w:style>
  <w:style w:type="paragraph" w:customStyle="1" w:styleId="D2037B9100A84395B195099CC8A000B0">
    <w:name w:val="D2037B9100A84395B195099CC8A000B0"/>
    <w:rsid w:val="00E86F27"/>
  </w:style>
  <w:style w:type="paragraph" w:customStyle="1" w:styleId="B8CA1C041056441B8DFD396EFBF49699">
    <w:name w:val="B8CA1C041056441B8DFD396EFBF49699"/>
    <w:rsid w:val="00E86F27"/>
  </w:style>
  <w:style w:type="paragraph" w:customStyle="1" w:styleId="5B8E2F3A54754D1CB5BA45FB2EEB7F49">
    <w:name w:val="5B8E2F3A54754D1CB5BA45FB2EEB7F49"/>
    <w:rsid w:val="00E86F27"/>
  </w:style>
  <w:style w:type="paragraph" w:customStyle="1" w:styleId="04F9C18D45C34137BC503390DCCCA182">
    <w:name w:val="04F9C18D45C34137BC503390DCCCA182"/>
    <w:rsid w:val="00E86F27"/>
  </w:style>
  <w:style w:type="paragraph" w:customStyle="1" w:styleId="FBEF9C97E3424ABE9FB0C4B2C7DA4B03">
    <w:name w:val="FBEF9C97E3424ABE9FB0C4B2C7DA4B03"/>
    <w:rsid w:val="00E86F27"/>
  </w:style>
  <w:style w:type="paragraph" w:customStyle="1" w:styleId="9FAAC11DD6B747198D324D6E7AF96CF3">
    <w:name w:val="9FAAC11DD6B747198D324D6E7AF96CF3"/>
    <w:rsid w:val="00E86F27"/>
  </w:style>
  <w:style w:type="paragraph" w:customStyle="1" w:styleId="DBD423ADE2DB48A1B720D100D3FFDA29">
    <w:name w:val="DBD423ADE2DB48A1B720D100D3FFDA29"/>
    <w:rsid w:val="00E86F27"/>
  </w:style>
  <w:style w:type="paragraph" w:customStyle="1" w:styleId="C342B6B0B45246DD9910881E5FCCF32F">
    <w:name w:val="C342B6B0B45246DD9910881E5FCCF32F"/>
    <w:rsid w:val="00E86F27"/>
  </w:style>
  <w:style w:type="paragraph" w:customStyle="1" w:styleId="B9016E3EA9DB4264BE532E0BA343312C">
    <w:name w:val="B9016E3EA9DB4264BE532E0BA343312C"/>
    <w:rsid w:val="00E86F27"/>
  </w:style>
  <w:style w:type="paragraph" w:customStyle="1" w:styleId="FDEB09ADDF7F44EC9FF4738F10C405D3">
    <w:name w:val="FDEB09ADDF7F44EC9FF4738F10C405D3"/>
    <w:rsid w:val="00E86F27"/>
  </w:style>
  <w:style w:type="paragraph" w:customStyle="1" w:styleId="73279C1082E14146BAFDB688145C1CC4">
    <w:name w:val="73279C1082E14146BAFDB688145C1CC4"/>
    <w:rsid w:val="00E86F27"/>
  </w:style>
  <w:style w:type="paragraph" w:customStyle="1" w:styleId="D44FE79334C245C19D7E3B895811B408">
    <w:name w:val="D44FE79334C245C19D7E3B895811B408"/>
    <w:rsid w:val="00E86F27"/>
  </w:style>
  <w:style w:type="paragraph" w:customStyle="1" w:styleId="B41B938B76724430BE4B419A1FA9543F">
    <w:name w:val="B41B938B76724430BE4B419A1FA9543F"/>
    <w:rsid w:val="00E86F27"/>
  </w:style>
  <w:style w:type="paragraph" w:customStyle="1" w:styleId="20525C0B05594B5E93DD1E12AF9A2FF1">
    <w:name w:val="20525C0B05594B5E93DD1E12AF9A2FF1"/>
    <w:rsid w:val="00E86F27"/>
  </w:style>
  <w:style w:type="paragraph" w:customStyle="1" w:styleId="7A87F030E29A49CB8707402B3B9B1A92">
    <w:name w:val="7A87F030E29A49CB8707402B3B9B1A92"/>
    <w:rsid w:val="00E86F27"/>
  </w:style>
  <w:style w:type="paragraph" w:customStyle="1" w:styleId="89721C37843447E0BC962854BE96794E">
    <w:name w:val="89721C37843447E0BC962854BE96794E"/>
    <w:rsid w:val="00E86F27"/>
  </w:style>
  <w:style w:type="paragraph" w:customStyle="1" w:styleId="3265DCD3D75142889080ADAC002AEE8C">
    <w:name w:val="3265DCD3D75142889080ADAC002AEE8C"/>
    <w:rsid w:val="00E86F27"/>
  </w:style>
  <w:style w:type="paragraph" w:customStyle="1" w:styleId="845C2AF1B4844C13B66581F8D647E54F">
    <w:name w:val="845C2AF1B4844C13B66581F8D647E54F"/>
    <w:rsid w:val="00E86F27"/>
  </w:style>
  <w:style w:type="paragraph" w:customStyle="1" w:styleId="9E124F09253E4E6C906A4FDCA5DF1E22">
    <w:name w:val="9E124F09253E4E6C906A4FDCA5DF1E22"/>
    <w:rsid w:val="00E86F27"/>
  </w:style>
  <w:style w:type="paragraph" w:customStyle="1" w:styleId="006A7F1FD4D14BA093D8961D9290C87C">
    <w:name w:val="006A7F1FD4D14BA093D8961D9290C87C"/>
    <w:rsid w:val="00E86F27"/>
  </w:style>
  <w:style w:type="paragraph" w:customStyle="1" w:styleId="FE8272DF525D4D2A96BBFDB692282F8B">
    <w:name w:val="FE8272DF525D4D2A96BBFDB692282F8B"/>
    <w:rsid w:val="00E86F27"/>
  </w:style>
  <w:style w:type="paragraph" w:customStyle="1" w:styleId="CBAD6BD492784E3B8DE220C62300814B">
    <w:name w:val="CBAD6BD492784E3B8DE220C62300814B"/>
    <w:rsid w:val="00E86F27"/>
  </w:style>
  <w:style w:type="paragraph" w:customStyle="1" w:styleId="956EB76735FB41DE9C91B56B3168EC6A">
    <w:name w:val="956EB76735FB41DE9C91B56B3168EC6A"/>
    <w:rsid w:val="00E86F27"/>
  </w:style>
  <w:style w:type="paragraph" w:customStyle="1" w:styleId="A9BE9A113A654E9590B6BF15CC670518">
    <w:name w:val="A9BE9A113A654E9590B6BF15CC670518"/>
    <w:rsid w:val="00E86F27"/>
  </w:style>
  <w:style w:type="paragraph" w:customStyle="1" w:styleId="947460ACC853432DABA6DBCC6AD61B7F">
    <w:name w:val="947460ACC853432DABA6DBCC6AD61B7F"/>
    <w:rsid w:val="00E86F27"/>
  </w:style>
  <w:style w:type="paragraph" w:customStyle="1" w:styleId="06B0A7144AC44CA4AC22A27BF38E3B06">
    <w:name w:val="06B0A7144AC44CA4AC22A27BF38E3B06"/>
    <w:rsid w:val="00E86F27"/>
  </w:style>
  <w:style w:type="paragraph" w:customStyle="1" w:styleId="880252E1C7CC4172ABCD0E10DEB84103">
    <w:name w:val="880252E1C7CC4172ABCD0E10DEB84103"/>
    <w:rsid w:val="00E86F27"/>
  </w:style>
  <w:style w:type="paragraph" w:customStyle="1" w:styleId="B03CE4BB7BC245D0BBE5ACB1FDB34211">
    <w:name w:val="B03CE4BB7BC245D0BBE5ACB1FDB34211"/>
    <w:rsid w:val="00E86F27"/>
  </w:style>
  <w:style w:type="paragraph" w:customStyle="1" w:styleId="6FF0B92F698842399E7A6AFE31A2AF2B">
    <w:name w:val="6FF0B92F698842399E7A6AFE31A2AF2B"/>
    <w:rsid w:val="00E86F27"/>
  </w:style>
  <w:style w:type="paragraph" w:customStyle="1" w:styleId="1F77837632A0462B8143D46C93845F10">
    <w:name w:val="1F77837632A0462B8143D46C93845F10"/>
    <w:rsid w:val="00E86F27"/>
  </w:style>
  <w:style w:type="paragraph" w:customStyle="1" w:styleId="0FCD14C375A344AFB3C6157B74CC0621">
    <w:name w:val="0FCD14C375A344AFB3C6157B74CC0621"/>
    <w:rsid w:val="00E86F27"/>
  </w:style>
  <w:style w:type="paragraph" w:customStyle="1" w:styleId="A8C57E5EDCF84588A537A3A1153D36AD">
    <w:name w:val="A8C57E5EDCF84588A537A3A1153D36AD"/>
    <w:rsid w:val="00E86F27"/>
  </w:style>
  <w:style w:type="paragraph" w:customStyle="1" w:styleId="CCCD4B6B2C1D4F2785F2EF6DC03266FD">
    <w:name w:val="CCCD4B6B2C1D4F2785F2EF6DC03266FD"/>
    <w:rsid w:val="00E86F27"/>
  </w:style>
  <w:style w:type="paragraph" w:customStyle="1" w:styleId="B45508EA4BA74A6B9A7DC3130D563D1C">
    <w:name w:val="B45508EA4BA74A6B9A7DC3130D563D1C"/>
    <w:rsid w:val="00E86F27"/>
  </w:style>
  <w:style w:type="paragraph" w:customStyle="1" w:styleId="74A0A372351E4362BEF59B6CA82035CA">
    <w:name w:val="74A0A372351E4362BEF59B6CA82035CA"/>
    <w:rsid w:val="00E86F27"/>
  </w:style>
  <w:style w:type="paragraph" w:customStyle="1" w:styleId="B086892BD52D40A7859AF14854A0FA9F">
    <w:name w:val="B086892BD52D40A7859AF14854A0FA9F"/>
    <w:rsid w:val="00E86F27"/>
  </w:style>
  <w:style w:type="paragraph" w:customStyle="1" w:styleId="CC5D536EDFA04005BDE3DF572B64254E">
    <w:name w:val="CC5D536EDFA04005BDE3DF572B64254E"/>
    <w:rsid w:val="00E86F27"/>
  </w:style>
  <w:style w:type="paragraph" w:customStyle="1" w:styleId="F96532617FFB4863B88B7CFD9FC86A65">
    <w:name w:val="F96532617FFB4863B88B7CFD9FC86A65"/>
    <w:rsid w:val="00E86F27"/>
  </w:style>
  <w:style w:type="paragraph" w:customStyle="1" w:styleId="BE69BA820D284A75B80A36C09EADF7E0">
    <w:name w:val="BE69BA820D284A75B80A36C09EADF7E0"/>
    <w:rsid w:val="00E86F27"/>
  </w:style>
  <w:style w:type="paragraph" w:customStyle="1" w:styleId="B4BE5DA27F284CBDBDA81940BAA22194">
    <w:name w:val="B4BE5DA27F284CBDBDA81940BAA22194"/>
    <w:rsid w:val="00E86F27"/>
  </w:style>
  <w:style w:type="paragraph" w:customStyle="1" w:styleId="D416239A60D8436C8224AC4F3CBE50B5">
    <w:name w:val="D416239A60D8436C8224AC4F3CBE50B5"/>
    <w:rsid w:val="00E86F27"/>
  </w:style>
  <w:style w:type="paragraph" w:customStyle="1" w:styleId="8979792B83154536BBFF9B764AB82F01">
    <w:name w:val="8979792B83154536BBFF9B764AB82F01"/>
    <w:rsid w:val="00E86F27"/>
  </w:style>
  <w:style w:type="paragraph" w:customStyle="1" w:styleId="63CA361F77B44EA0A1001B1D4BB947BE">
    <w:name w:val="63CA361F77B44EA0A1001B1D4BB947BE"/>
    <w:rsid w:val="00E86F27"/>
  </w:style>
  <w:style w:type="paragraph" w:customStyle="1" w:styleId="6274EA55883549E7A05AB2470264705D">
    <w:name w:val="6274EA55883549E7A05AB2470264705D"/>
    <w:rsid w:val="00E86F27"/>
  </w:style>
  <w:style w:type="paragraph" w:customStyle="1" w:styleId="82D6ADCFB846482D92D52CF3B42A1FAA">
    <w:name w:val="82D6ADCFB846482D92D52CF3B42A1FAA"/>
    <w:rsid w:val="00E86F27"/>
  </w:style>
  <w:style w:type="paragraph" w:customStyle="1" w:styleId="EE051ED9FD764870AB27521F5DC046D1">
    <w:name w:val="EE051ED9FD764870AB27521F5DC046D1"/>
    <w:rsid w:val="00E86F27"/>
  </w:style>
  <w:style w:type="paragraph" w:customStyle="1" w:styleId="8F63D7EB9B7642D5877B1C401CA2CA12">
    <w:name w:val="8F63D7EB9B7642D5877B1C401CA2CA12"/>
    <w:rsid w:val="00E86F27"/>
  </w:style>
  <w:style w:type="paragraph" w:customStyle="1" w:styleId="2ABF249028BC4AABADD1F5A914D63A99">
    <w:name w:val="2ABF249028BC4AABADD1F5A914D63A99"/>
    <w:rsid w:val="00E86F27"/>
  </w:style>
  <w:style w:type="paragraph" w:customStyle="1" w:styleId="5560746733C14336AC960302897CF7C6">
    <w:name w:val="5560746733C14336AC960302897CF7C6"/>
    <w:rsid w:val="00E86F27"/>
  </w:style>
  <w:style w:type="paragraph" w:customStyle="1" w:styleId="94B138C228074095BD6976E710000F6C">
    <w:name w:val="94B138C228074095BD6976E710000F6C"/>
    <w:rsid w:val="00E86F27"/>
  </w:style>
  <w:style w:type="paragraph" w:customStyle="1" w:styleId="C1B54D105D6C4C47BD21256FBC87A869">
    <w:name w:val="C1B54D105D6C4C47BD21256FBC87A869"/>
    <w:rsid w:val="00E86F27"/>
  </w:style>
  <w:style w:type="paragraph" w:customStyle="1" w:styleId="BB0695F1F55143C18A76524293D4C524">
    <w:name w:val="BB0695F1F55143C18A76524293D4C524"/>
    <w:rsid w:val="00E86F27"/>
  </w:style>
  <w:style w:type="paragraph" w:customStyle="1" w:styleId="15FF7C88AD9F4245A2DF626F92260802">
    <w:name w:val="15FF7C88AD9F4245A2DF626F92260802"/>
    <w:rsid w:val="00E86F27"/>
  </w:style>
  <w:style w:type="paragraph" w:customStyle="1" w:styleId="0215C766B4E448B28244905F7804FCAC">
    <w:name w:val="0215C766B4E448B28244905F7804FCAC"/>
    <w:rsid w:val="00E86F27"/>
  </w:style>
  <w:style w:type="paragraph" w:customStyle="1" w:styleId="8737F1E946F641FF905D074454D0B8BA">
    <w:name w:val="8737F1E946F641FF905D074454D0B8BA"/>
    <w:rsid w:val="00E86F27"/>
  </w:style>
  <w:style w:type="paragraph" w:customStyle="1" w:styleId="271291C2847E4ADF8BE07E129309EF0F">
    <w:name w:val="271291C2847E4ADF8BE07E129309EF0F"/>
    <w:rsid w:val="00E86F27"/>
  </w:style>
  <w:style w:type="paragraph" w:customStyle="1" w:styleId="E87B600979504521B4989275136876A2">
    <w:name w:val="E87B600979504521B4989275136876A2"/>
    <w:rsid w:val="00E86F27"/>
  </w:style>
  <w:style w:type="paragraph" w:customStyle="1" w:styleId="D7147E24DDC440FCBECEC91BAF8A6DC7">
    <w:name w:val="D7147E24DDC440FCBECEC91BAF8A6DC7"/>
    <w:rsid w:val="00E86F27"/>
  </w:style>
  <w:style w:type="paragraph" w:customStyle="1" w:styleId="E9395331CA164E3A9C4D39027BDDE3B8">
    <w:name w:val="E9395331CA164E3A9C4D39027BDDE3B8"/>
    <w:rsid w:val="00E86F27"/>
  </w:style>
  <w:style w:type="paragraph" w:customStyle="1" w:styleId="C1FC08F7E1E144558368F015B7B554A2">
    <w:name w:val="C1FC08F7E1E144558368F015B7B554A2"/>
    <w:rsid w:val="00E86F27"/>
  </w:style>
  <w:style w:type="paragraph" w:customStyle="1" w:styleId="61F547E474BC4EDABCF9306DE6132242">
    <w:name w:val="61F547E474BC4EDABCF9306DE6132242"/>
    <w:rsid w:val="00E86F27"/>
  </w:style>
  <w:style w:type="paragraph" w:customStyle="1" w:styleId="287235848CF14323844227EDB93E4D6B">
    <w:name w:val="287235848CF14323844227EDB93E4D6B"/>
    <w:rsid w:val="00E86F27"/>
  </w:style>
  <w:style w:type="paragraph" w:customStyle="1" w:styleId="A1D870BDCEE04ACE8762F225D60A32F9">
    <w:name w:val="A1D870BDCEE04ACE8762F225D60A32F9"/>
    <w:rsid w:val="00E86F27"/>
  </w:style>
  <w:style w:type="paragraph" w:customStyle="1" w:styleId="B3576BDDEFF14CDBA20290F71E8C2990">
    <w:name w:val="B3576BDDEFF14CDBA20290F71E8C2990"/>
    <w:rsid w:val="00E86F27"/>
  </w:style>
  <w:style w:type="paragraph" w:customStyle="1" w:styleId="26853538CD47442ABB5CF9C0C98DBB19">
    <w:name w:val="26853538CD47442ABB5CF9C0C98DBB19"/>
    <w:rsid w:val="00E86F27"/>
  </w:style>
  <w:style w:type="paragraph" w:customStyle="1" w:styleId="43489555B77F48E39BB64ECAA0A370FD">
    <w:name w:val="43489555B77F48E39BB64ECAA0A370FD"/>
    <w:rsid w:val="00E86F27"/>
  </w:style>
  <w:style w:type="paragraph" w:customStyle="1" w:styleId="9BE2CF7F288641BBA0F66BE8E9A88C13">
    <w:name w:val="9BE2CF7F288641BBA0F66BE8E9A88C13"/>
    <w:rsid w:val="00E86F27"/>
  </w:style>
  <w:style w:type="paragraph" w:customStyle="1" w:styleId="5C9D2F2718A34680AD3DCF016A981DE8">
    <w:name w:val="5C9D2F2718A34680AD3DCF016A981DE8"/>
    <w:rsid w:val="00E86F27"/>
  </w:style>
  <w:style w:type="paragraph" w:customStyle="1" w:styleId="B7827ECAED1F49CA8B455D623DBAC865">
    <w:name w:val="B7827ECAED1F49CA8B455D623DBAC865"/>
    <w:rsid w:val="00E86F27"/>
  </w:style>
  <w:style w:type="paragraph" w:customStyle="1" w:styleId="9C7FDD838FCE4D7FB41089458B085DAE">
    <w:name w:val="9C7FDD838FCE4D7FB41089458B085DAE"/>
    <w:rsid w:val="00E86F27"/>
  </w:style>
  <w:style w:type="paragraph" w:customStyle="1" w:styleId="A2FFF3DB0E564B7194DE1940A2EB2C32">
    <w:name w:val="A2FFF3DB0E564B7194DE1940A2EB2C32"/>
    <w:rsid w:val="00E86F27"/>
  </w:style>
  <w:style w:type="paragraph" w:customStyle="1" w:styleId="1E466343255045B2B3599FD5D1D79D8F">
    <w:name w:val="1E466343255045B2B3599FD5D1D79D8F"/>
    <w:rsid w:val="00E86F27"/>
  </w:style>
  <w:style w:type="paragraph" w:customStyle="1" w:styleId="905BB6D772BE43D8B136FDF16722DF71">
    <w:name w:val="905BB6D772BE43D8B136FDF16722DF71"/>
    <w:rsid w:val="00E86F27"/>
  </w:style>
  <w:style w:type="paragraph" w:customStyle="1" w:styleId="0B7499E50420470295C7B6A776892159">
    <w:name w:val="0B7499E50420470295C7B6A776892159"/>
    <w:rsid w:val="00E86F27"/>
  </w:style>
  <w:style w:type="paragraph" w:customStyle="1" w:styleId="B934C747B4364A1BAD900008F07D372D">
    <w:name w:val="B934C747B4364A1BAD900008F07D372D"/>
    <w:rsid w:val="00E86F27"/>
  </w:style>
  <w:style w:type="paragraph" w:customStyle="1" w:styleId="B15C61DE670849B79858520702737F1B">
    <w:name w:val="B15C61DE670849B79858520702737F1B"/>
    <w:rsid w:val="00E86F27"/>
  </w:style>
  <w:style w:type="paragraph" w:customStyle="1" w:styleId="FB47109FC7DD40388DE2A8A7F19034A9">
    <w:name w:val="FB47109FC7DD40388DE2A8A7F19034A9"/>
    <w:rsid w:val="00E86F27"/>
  </w:style>
  <w:style w:type="paragraph" w:customStyle="1" w:styleId="30555118728341DF8F727807FEA71F57">
    <w:name w:val="30555118728341DF8F727807FEA71F57"/>
    <w:rsid w:val="00E86F27"/>
  </w:style>
  <w:style w:type="paragraph" w:customStyle="1" w:styleId="E0E4E69362AC4BA2B516F28E5CB5268C">
    <w:name w:val="E0E4E69362AC4BA2B516F28E5CB5268C"/>
    <w:rsid w:val="00E86F27"/>
  </w:style>
  <w:style w:type="paragraph" w:customStyle="1" w:styleId="DE112B8A65C04DC8A3E682A65012D3FB">
    <w:name w:val="DE112B8A65C04DC8A3E682A65012D3FB"/>
    <w:rsid w:val="00E86F27"/>
  </w:style>
  <w:style w:type="paragraph" w:customStyle="1" w:styleId="02FBB46464AA4D669603596D66B64174">
    <w:name w:val="02FBB46464AA4D669603596D66B64174"/>
    <w:rsid w:val="00E86F27"/>
  </w:style>
  <w:style w:type="paragraph" w:customStyle="1" w:styleId="26AE10A9BEE04B1FB25F792526C2323F">
    <w:name w:val="26AE10A9BEE04B1FB25F792526C2323F"/>
    <w:rsid w:val="00E86F27"/>
  </w:style>
  <w:style w:type="paragraph" w:customStyle="1" w:styleId="62D884AF099E4E12BF8C4B631BA60858">
    <w:name w:val="62D884AF099E4E12BF8C4B631BA60858"/>
    <w:rsid w:val="00E86F27"/>
  </w:style>
  <w:style w:type="paragraph" w:customStyle="1" w:styleId="CCA986693BCD4BA49B062312BFAB3770">
    <w:name w:val="CCA986693BCD4BA49B062312BFAB3770"/>
    <w:rsid w:val="00E86F27"/>
  </w:style>
  <w:style w:type="paragraph" w:customStyle="1" w:styleId="406E6CEBBABB44459B1C63741FB5C92B">
    <w:name w:val="406E6CEBBABB44459B1C63741FB5C92B"/>
    <w:rsid w:val="00E86F27"/>
  </w:style>
  <w:style w:type="paragraph" w:customStyle="1" w:styleId="C0E7D321B50A4671A37E27B30331620C">
    <w:name w:val="C0E7D321B50A4671A37E27B30331620C"/>
    <w:rsid w:val="00E86F27"/>
  </w:style>
  <w:style w:type="paragraph" w:customStyle="1" w:styleId="261E9B6E0A744932B5B53EF6863D4145">
    <w:name w:val="261E9B6E0A744932B5B53EF6863D4145"/>
    <w:rsid w:val="00E86F27"/>
  </w:style>
  <w:style w:type="paragraph" w:customStyle="1" w:styleId="D71DE47303604CC5A7F9B6EE2CE4D893">
    <w:name w:val="D71DE47303604CC5A7F9B6EE2CE4D893"/>
    <w:rsid w:val="00E86F27"/>
  </w:style>
  <w:style w:type="paragraph" w:customStyle="1" w:styleId="B7EAAFB44ED54439928117FD9D9B269B">
    <w:name w:val="B7EAAFB44ED54439928117FD9D9B269B"/>
    <w:rsid w:val="00E86F27"/>
  </w:style>
  <w:style w:type="paragraph" w:customStyle="1" w:styleId="8F1DA18B771747468D2820222DD5BC1E">
    <w:name w:val="8F1DA18B771747468D2820222DD5BC1E"/>
    <w:rsid w:val="00E86F27"/>
  </w:style>
  <w:style w:type="paragraph" w:customStyle="1" w:styleId="BCFAA138D40F4193B0C5E70D03B644CC">
    <w:name w:val="BCFAA138D40F4193B0C5E70D03B644CC"/>
    <w:rsid w:val="00E86F27"/>
  </w:style>
  <w:style w:type="paragraph" w:customStyle="1" w:styleId="4667EEDFE96D4F9EBA29A186CF54F873">
    <w:name w:val="4667EEDFE96D4F9EBA29A186CF54F873"/>
    <w:rsid w:val="00E86F27"/>
  </w:style>
  <w:style w:type="paragraph" w:customStyle="1" w:styleId="1E064DA9CF5D446D8F0550B67BF83A36">
    <w:name w:val="1E064DA9CF5D446D8F0550B67BF83A36"/>
    <w:rsid w:val="00E86F27"/>
  </w:style>
  <w:style w:type="paragraph" w:customStyle="1" w:styleId="FF6EB9D10D664E078113EB6F3603276F">
    <w:name w:val="FF6EB9D10D664E078113EB6F3603276F"/>
    <w:rsid w:val="00E86F27"/>
  </w:style>
  <w:style w:type="paragraph" w:customStyle="1" w:styleId="5DC2A4D7A6C64F72844B08AE8CE74A66">
    <w:name w:val="5DC2A4D7A6C64F72844B08AE8CE74A66"/>
    <w:rsid w:val="00E86F27"/>
  </w:style>
  <w:style w:type="paragraph" w:customStyle="1" w:styleId="9C077814E66B4E83B56F5F4112AEE778">
    <w:name w:val="9C077814E66B4E83B56F5F4112AEE778"/>
    <w:rsid w:val="00E86F27"/>
  </w:style>
  <w:style w:type="paragraph" w:customStyle="1" w:styleId="0CD53696F6F640C3BFD5DE4BC6D16359">
    <w:name w:val="0CD53696F6F640C3BFD5DE4BC6D16359"/>
    <w:rsid w:val="00E86F27"/>
  </w:style>
  <w:style w:type="paragraph" w:customStyle="1" w:styleId="AE0F2D3D846844E1B4A6EA89C3681993">
    <w:name w:val="AE0F2D3D846844E1B4A6EA89C3681993"/>
    <w:rsid w:val="00E86F27"/>
  </w:style>
  <w:style w:type="paragraph" w:customStyle="1" w:styleId="609D52BBD6D44574AB502D56F9424231">
    <w:name w:val="609D52BBD6D44574AB502D56F9424231"/>
    <w:rsid w:val="00E86F27"/>
  </w:style>
  <w:style w:type="paragraph" w:customStyle="1" w:styleId="8E261139B2FC4B7FA236104AE124162C">
    <w:name w:val="8E261139B2FC4B7FA236104AE124162C"/>
    <w:rsid w:val="00E86F27"/>
  </w:style>
  <w:style w:type="paragraph" w:customStyle="1" w:styleId="30A4BCDE18564452BC73BF5C2C96E2B6">
    <w:name w:val="30A4BCDE18564452BC73BF5C2C96E2B6"/>
    <w:rsid w:val="00E86F27"/>
  </w:style>
  <w:style w:type="paragraph" w:customStyle="1" w:styleId="EDFA98F4D92949A18AB236C1DAD3AB4D">
    <w:name w:val="EDFA98F4D92949A18AB236C1DAD3AB4D"/>
    <w:rsid w:val="00E86F27"/>
  </w:style>
  <w:style w:type="paragraph" w:customStyle="1" w:styleId="2D1FFB1CBCA94F0DABBA9899839BBCDD">
    <w:name w:val="2D1FFB1CBCA94F0DABBA9899839BBCDD"/>
    <w:rsid w:val="00E86F27"/>
  </w:style>
  <w:style w:type="paragraph" w:customStyle="1" w:styleId="D459796158EF499E80F519903FF32973">
    <w:name w:val="D459796158EF499E80F519903FF32973"/>
    <w:rsid w:val="00E86F27"/>
  </w:style>
  <w:style w:type="paragraph" w:customStyle="1" w:styleId="1C0717183A304463B48D1B8C0F2B4B3D">
    <w:name w:val="1C0717183A304463B48D1B8C0F2B4B3D"/>
    <w:rsid w:val="00E86F27"/>
  </w:style>
  <w:style w:type="paragraph" w:customStyle="1" w:styleId="161E4CB99B944687B9F926311FEE4E91">
    <w:name w:val="161E4CB99B944687B9F926311FEE4E91"/>
    <w:rsid w:val="00E86F27"/>
  </w:style>
  <w:style w:type="paragraph" w:customStyle="1" w:styleId="03A781603C85436FBAD4BB3F0D0DAAF8">
    <w:name w:val="03A781603C85436FBAD4BB3F0D0DAAF8"/>
    <w:rsid w:val="00E86F27"/>
  </w:style>
  <w:style w:type="paragraph" w:customStyle="1" w:styleId="2D267AFC710248D489BD499FC3C0CCBB">
    <w:name w:val="2D267AFC710248D489BD499FC3C0CCBB"/>
    <w:rsid w:val="00E86F27"/>
  </w:style>
  <w:style w:type="paragraph" w:customStyle="1" w:styleId="C2CEC9C8FA614B95B60DF3C6F427056E">
    <w:name w:val="C2CEC9C8FA614B95B60DF3C6F427056E"/>
    <w:rsid w:val="00E86F27"/>
  </w:style>
  <w:style w:type="paragraph" w:customStyle="1" w:styleId="58A71273C1AF4AAE92CA9714B466BDB0">
    <w:name w:val="58A71273C1AF4AAE92CA9714B466BDB0"/>
    <w:rsid w:val="00E86F27"/>
  </w:style>
  <w:style w:type="paragraph" w:customStyle="1" w:styleId="8CE1234F12874426BC0788C6BD58AD42">
    <w:name w:val="8CE1234F12874426BC0788C6BD58AD42"/>
    <w:rsid w:val="00E86F27"/>
  </w:style>
  <w:style w:type="paragraph" w:customStyle="1" w:styleId="A8BA61E2DA1148FB88C33EA6F57988F9">
    <w:name w:val="A8BA61E2DA1148FB88C33EA6F57988F9"/>
    <w:rsid w:val="00E86F27"/>
  </w:style>
  <w:style w:type="paragraph" w:customStyle="1" w:styleId="F8361BBFC2AA4B3D80450E03512A70FC">
    <w:name w:val="F8361BBFC2AA4B3D80450E03512A70FC"/>
    <w:rsid w:val="00E86F27"/>
  </w:style>
  <w:style w:type="paragraph" w:customStyle="1" w:styleId="37DFDD547DF84B8FA616D531BACB0D05">
    <w:name w:val="37DFDD547DF84B8FA616D531BACB0D05"/>
    <w:rsid w:val="00E86F27"/>
  </w:style>
  <w:style w:type="paragraph" w:customStyle="1" w:styleId="174C54ABFF1F4B71A7B50B59252EC542">
    <w:name w:val="174C54ABFF1F4B71A7B50B59252EC542"/>
    <w:rsid w:val="00E86F27"/>
  </w:style>
  <w:style w:type="paragraph" w:customStyle="1" w:styleId="FB644C0EA32F4911AF164F9A3A0AB02D">
    <w:name w:val="FB644C0EA32F4911AF164F9A3A0AB02D"/>
    <w:rsid w:val="00E86F27"/>
  </w:style>
  <w:style w:type="paragraph" w:customStyle="1" w:styleId="8230543FF3124FF3A2289D26BEAE74C7">
    <w:name w:val="8230543FF3124FF3A2289D26BEAE74C7"/>
    <w:rsid w:val="00E86F27"/>
  </w:style>
  <w:style w:type="paragraph" w:customStyle="1" w:styleId="3889F7019D174C298D166C33743920ED">
    <w:name w:val="3889F7019D174C298D166C33743920ED"/>
    <w:rsid w:val="00E86F27"/>
  </w:style>
  <w:style w:type="paragraph" w:customStyle="1" w:styleId="5F86B549BA954BCC972A13EE16238E00">
    <w:name w:val="5F86B549BA954BCC972A13EE16238E00"/>
    <w:rsid w:val="00E86F27"/>
  </w:style>
  <w:style w:type="paragraph" w:customStyle="1" w:styleId="ECAD64CD39AD4AB6A90C8F73CEB61DEA">
    <w:name w:val="ECAD64CD39AD4AB6A90C8F73CEB61DEA"/>
    <w:rsid w:val="00E86F27"/>
  </w:style>
  <w:style w:type="paragraph" w:customStyle="1" w:styleId="B8D997AF7A2646E68821787749C62EE5">
    <w:name w:val="B8D997AF7A2646E68821787749C62EE5"/>
    <w:rsid w:val="00E86F27"/>
  </w:style>
  <w:style w:type="paragraph" w:customStyle="1" w:styleId="EE40E8AEE06D4EECB6DB7BF18A4B68AE">
    <w:name w:val="EE40E8AEE06D4EECB6DB7BF18A4B68AE"/>
    <w:rsid w:val="00E86F27"/>
  </w:style>
  <w:style w:type="paragraph" w:customStyle="1" w:styleId="E70A22C9E396408F800BB3E10F108718">
    <w:name w:val="E70A22C9E396408F800BB3E10F108718"/>
    <w:rsid w:val="00E86F27"/>
  </w:style>
  <w:style w:type="paragraph" w:customStyle="1" w:styleId="42F9F1B98EBC49D7BA85982349DBFDDD">
    <w:name w:val="42F9F1B98EBC49D7BA85982349DBFDDD"/>
    <w:rsid w:val="00E86F27"/>
  </w:style>
  <w:style w:type="paragraph" w:customStyle="1" w:styleId="E6A4A8173F604CB49EE6222984614BD8">
    <w:name w:val="E6A4A8173F604CB49EE6222984614BD8"/>
    <w:rsid w:val="00E86F27"/>
  </w:style>
  <w:style w:type="paragraph" w:customStyle="1" w:styleId="1586109982A24F50A911073C7498F8F0">
    <w:name w:val="1586109982A24F50A911073C7498F8F0"/>
    <w:rsid w:val="00E86F27"/>
  </w:style>
  <w:style w:type="paragraph" w:customStyle="1" w:styleId="E2761DBA26E74965B7C5E79678E33F25">
    <w:name w:val="E2761DBA26E74965B7C5E79678E33F25"/>
    <w:rsid w:val="00E86F27"/>
  </w:style>
  <w:style w:type="paragraph" w:customStyle="1" w:styleId="01463DC6841F43009C574F22188C1515">
    <w:name w:val="01463DC6841F43009C574F22188C1515"/>
    <w:rsid w:val="00E86F27"/>
  </w:style>
  <w:style w:type="paragraph" w:customStyle="1" w:styleId="085BEF5D22404830AA124C3F37268288">
    <w:name w:val="085BEF5D22404830AA124C3F37268288"/>
    <w:rsid w:val="00E86F27"/>
  </w:style>
  <w:style w:type="paragraph" w:customStyle="1" w:styleId="74362EB5133D4B22BBE8107B63E15490">
    <w:name w:val="74362EB5133D4B22BBE8107B63E15490"/>
    <w:rsid w:val="00E86F27"/>
  </w:style>
  <w:style w:type="paragraph" w:customStyle="1" w:styleId="DCF047A4906A479DA49C58B714817F08">
    <w:name w:val="DCF047A4906A479DA49C58B714817F08"/>
    <w:rsid w:val="00E86F27"/>
  </w:style>
  <w:style w:type="paragraph" w:customStyle="1" w:styleId="A86A5C8295CB49069B3F2359EE84124C">
    <w:name w:val="A86A5C8295CB49069B3F2359EE84124C"/>
    <w:rsid w:val="00E86F27"/>
  </w:style>
  <w:style w:type="paragraph" w:customStyle="1" w:styleId="8A1C1890FC0E4D408DDB6FEC2CA3C23B">
    <w:name w:val="8A1C1890FC0E4D408DDB6FEC2CA3C23B"/>
    <w:rsid w:val="00E86F27"/>
  </w:style>
  <w:style w:type="paragraph" w:customStyle="1" w:styleId="0C6BCF9CF11C4C84B2D621C7B9DA2A73">
    <w:name w:val="0C6BCF9CF11C4C84B2D621C7B9DA2A73"/>
    <w:rsid w:val="00E86F27"/>
  </w:style>
  <w:style w:type="paragraph" w:customStyle="1" w:styleId="91883C93EDDD4354A4DA0E024361F0AD">
    <w:name w:val="91883C93EDDD4354A4DA0E024361F0AD"/>
    <w:rsid w:val="00E86F27"/>
  </w:style>
  <w:style w:type="paragraph" w:customStyle="1" w:styleId="5059CA73644E4381B3F7FB37EDD5431A">
    <w:name w:val="5059CA73644E4381B3F7FB37EDD5431A"/>
    <w:rsid w:val="00E86F27"/>
  </w:style>
  <w:style w:type="paragraph" w:customStyle="1" w:styleId="6CCE755948A047D59F8AE4D8F0F9826D">
    <w:name w:val="6CCE755948A047D59F8AE4D8F0F9826D"/>
    <w:rsid w:val="00E86F27"/>
  </w:style>
  <w:style w:type="paragraph" w:customStyle="1" w:styleId="B62F254899314DC289E2B7577258E210">
    <w:name w:val="B62F254899314DC289E2B7577258E210"/>
    <w:rsid w:val="00E86F27"/>
  </w:style>
  <w:style w:type="paragraph" w:customStyle="1" w:styleId="2BF707AD20D045A387C262293BEAB72B">
    <w:name w:val="2BF707AD20D045A387C262293BEAB72B"/>
    <w:rsid w:val="00E86F27"/>
  </w:style>
  <w:style w:type="paragraph" w:customStyle="1" w:styleId="917742450D484341A75FF726D911AE14">
    <w:name w:val="917742450D484341A75FF726D911AE14"/>
    <w:rsid w:val="00E86F27"/>
  </w:style>
  <w:style w:type="paragraph" w:customStyle="1" w:styleId="768ED0985E284D0AA724EBDCAAF3C6B0">
    <w:name w:val="768ED0985E284D0AA724EBDCAAF3C6B0"/>
    <w:rsid w:val="00E86F27"/>
  </w:style>
  <w:style w:type="paragraph" w:customStyle="1" w:styleId="1C32554A535448189DFCF6112E4D68E8">
    <w:name w:val="1C32554A535448189DFCF6112E4D68E8"/>
    <w:rsid w:val="00E86F27"/>
  </w:style>
  <w:style w:type="paragraph" w:customStyle="1" w:styleId="6DA7FBAD9A334F418560D0754413BEA9">
    <w:name w:val="6DA7FBAD9A334F418560D0754413BEA9"/>
    <w:rsid w:val="00E86F27"/>
  </w:style>
  <w:style w:type="paragraph" w:customStyle="1" w:styleId="352073EDFC464E2F92D2E6C93F5760C6">
    <w:name w:val="352073EDFC464E2F92D2E6C93F5760C6"/>
    <w:rsid w:val="00E86F27"/>
  </w:style>
  <w:style w:type="paragraph" w:customStyle="1" w:styleId="8BD0A8B4AC9D451EA12EE76A38F267AE">
    <w:name w:val="8BD0A8B4AC9D451EA12EE76A38F267AE"/>
    <w:rsid w:val="00E86F27"/>
  </w:style>
  <w:style w:type="paragraph" w:customStyle="1" w:styleId="25FD5CAAEAAA46B883E6B8B97D54B5DC">
    <w:name w:val="25FD5CAAEAAA46B883E6B8B97D54B5DC"/>
    <w:rsid w:val="00E86F27"/>
  </w:style>
  <w:style w:type="paragraph" w:customStyle="1" w:styleId="1791F750C7A848599861B4EE3C5A3256">
    <w:name w:val="1791F750C7A848599861B4EE3C5A3256"/>
    <w:rsid w:val="00E86F27"/>
  </w:style>
  <w:style w:type="paragraph" w:customStyle="1" w:styleId="58FFF19147404A7F8FC04569D117CF7F">
    <w:name w:val="58FFF19147404A7F8FC04569D117CF7F"/>
    <w:rsid w:val="00E86F27"/>
  </w:style>
  <w:style w:type="paragraph" w:customStyle="1" w:styleId="BCEF696271814BA3A47837E18FD95EFE">
    <w:name w:val="BCEF696271814BA3A47837E18FD95EFE"/>
    <w:rsid w:val="00E86F27"/>
  </w:style>
  <w:style w:type="paragraph" w:customStyle="1" w:styleId="C4B8A6FC3ABE4C1FB4D6FEED8506E82E">
    <w:name w:val="C4B8A6FC3ABE4C1FB4D6FEED8506E82E"/>
    <w:rsid w:val="00E86F27"/>
  </w:style>
  <w:style w:type="paragraph" w:customStyle="1" w:styleId="AE49E6E3B12B479AADAD43D23CEDF354">
    <w:name w:val="AE49E6E3B12B479AADAD43D23CEDF354"/>
    <w:rsid w:val="00E86F27"/>
  </w:style>
  <w:style w:type="paragraph" w:customStyle="1" w:styleId="113B13BA2E0A402687F19D2439D00123">
    <w:name w:val="113B13BA2E0A402687F19D2439D00123"/>
    <w:rsid w:val="00E86F27"/>
  </w:style>
  <w:style w:type="paragraph" w:customStyle="1" w:styleId="531E325028494C99946D0A7EBB0D83EE">
    <w:name w:val="531E325028494C99946D0A7EBB0D83EE"/>
    <w:rsid w:val="00E86F27"/>
  </w:style>
  <w:style w:type="paragraph" w:customStyle="1" w:styleId="0C4693A581C5426EB97917CCFC1C72D5">
    <w:name w:val="0C4693A581C5426EB97917CCFC1C72D5"/>
    <w:rsid w:val="00E86F27"/>
  </w:style>
  <w:style w:type="paragraph" w:customStyle="1" w:styleId="D6FD5EBD77BB477AAEC8C6E0B492DE51">
    <w:name w:val="D6FD5EBD77BB477AAEC8C6E0B492DE51"/>
    <w:rsid w:val="00E86F27"/>
  </w:style>
  <w:style w:type="paragraph" w:customStyle="1" w:styleId="ACBF864BA8D54341AF6A77DE1F07716F">
    <w:name w:val="ACBF864BA8D54341AF6A77DE1F07716F"/>
    <w:rsid w:val="00E86F27"/>
  </w:style>
  <w:style w:type="paragraph" w:customStyle="1" w:styleId="A97FE2DACC8E49559CAB03595247DBAF">
    <w:name w:val="A97FE2DACC8E49559CAB03595247DBAF"/>
    <w:rsid w:val="00E86F27"/>
  </w:style>
  <w:style w:type="paragraph" w:customStyle="1" w:styleId="FBC138DB093D4526A3A19B2F1D802B89">
    <w:name w:val="FBC138DB093D4526A3A19B2F1D802B89"/>
    <w:rsid w:val="00E86F27"/>
  </w:style>
  <w:style w:type="paragraph" w:customStyle="1" w:styleId="76F54C5A30BA43AC81CDD8B40E78D02F">
    <w:name w:val="76F54C5A30BA43AC81CDD8B40E78D02F"/>
    <w:rsid w:val="00E86F27"/>
  </w:style>
  <w:style w:type="paragraph" w:customStyle="1" w:styleId="43B6B9C3B90843D7A963B43BAA0F829E">
    <w:name w:val="43B6B9C3B90843D7A963B43BAA0F829E"/>
    <w:rsid w:val="00E86F27"/>
  </w:style>
  <w:style w:type="paragraph" w:customStyle="1" w:styleId="BFE8A04C03E949A7A69B90EB90E4A33C">
    <w:name w:val="BFE8A04C03E949A7A69B90EB90E4A33C"/>
    <w:rsid w:val="00E86F27"/>
  </w:style>
  <w:style w:type="paragraph" w:customStyle="1" w:styleId="6CD97200DE6C4E69AD64B6EB1D04F26B">
    <w:name w:val="6CD97200DE6C4E69AD64B6EB1D04F26B"/>
    <w:rsid w:val="00E86F27"/>
  </w:style>
  <w:style w:type="paragraph" w:customStyle="1" w:styleId="BA9403EFFD294B019C6F7170F81D8801">
    <w:name w:val="BA9403EFFD294B019C6F7170F81D8801"/>
    <w:rsid w:val="00E86F27"/>
  </w:style>
  <w:style w:type="paragraph" w:customStyle="1" w:styleId="ECC4DBF872674CB4ACCDE69112BD6BDF">
    <w:name w:val="ECC4DBF872674CB4ACCDE69112BD6BDF"/>
    <w:rsid w:val="00E86F27"/>
  </w:style>
  <w:style w:type="paragraph" w:customStyle="1" w:styleId="433A61CEC63E42D0B24181B758E7B705">
    <w:name w:val="433A61CEC63E42D0B24181B758E7B705"/>
    <w:rsid w:val="00E86F27"/>
  </w:style>
  <w:style w:type="paragraph" w:customStyle="1" w:styleId="DE149C2E1F78459C98F78A078A319A99">
    <w:name w:val="DE149C2E1F78459C98F78A078A319A99"/>
    <w:rsid w:val="00E86F27"/>
  </w:style>
  <w:style w:type="paragraph" w:customStyle="1" w:styleId="E9E4C78C85854B82A1DB7EC6BE5AEDC4">
    <w:name w:val="E9E4C78C85854B82A1DB7EC6BE5AEDC4"/>
    <w:rsid w:val="00E86F27"/>
  </w:style>
  <w:style w:type="paragraph" w:customStyle="1" w:styleId="F70EA4D1E2B0422D8E84CAAE80F9D1C8">
    <w:name w:val="F70EA4D1E2B0422D8E84CAAE80F9D1C8"/>
    <w:rsid w:val="00E86F27"/>
  </w:style>
  <w:style w:type="paragraph" w:customStyle="1" w:styleId="04BEDCAAD9DA4B14A734D83F5B2E659F">
    <w:name w:val="04BEDCAAD9DA4B14A734D83F5B2E659F"/>
    <w:rsid w:val="00E86F27"/>
  </w:style>
  <w:style w:type="paragraph" w:customStyle="1" w:styleId="8DA8EAB4A07E45D0AA712035231D6669">
    <w:name w:val="8DA8EAB4A07E45D0AA712035231D6669"/>
    <w:rsid w:val="00E86F27"/>
  </w:style>
  <w:style w:type="paragraph" w:customStyle="1" w:styleId="95B6C5B1A84D46DC95BA3809C8F2FE49">
    <w:name w:val="95B6C5B1A84D46DC95BA3809C8F2FE49"/>
    <w:rsid w:val="00E86F27"/>
  </w:style>
  <w:style w:type="paragraph" w:customStyle="1" w:styleId="7769BC27C6354C739E06ED3CE165BA2D">
    <w:name w:val="7769BC27C6354C739E06ED3CE165BA2D"/>
    <w:rsid w:val="00E86F27"/>
  </w:style>
  <w:style w:type="paragraph" w:customStyle="1" w:styleId="DE1A17679A9F44ECB7B60321C8FBB982">
    <w:name w:val="DE1A17679A9F44ECB7B60321C8FBB982"/>
    <w:rsid w:val="00E86F27"/>
  </w:style>
  <w:style w:type="paragraph" w:customStyle="1" w:styleId="812A5F0DDCDA435E91EAE5C7379B2B81">
    <w:name w:val="812A5F0DDCDA435E91EAE5C7379B2B81"/>
    <w:rsid w:val="00E86F27"/>
  </w:style>
  <w:style w:type="paragraph" w:customStyle="1" w:styleId="6BA6B2EEAB2C469E8F01EFD8CC0357B3">
    <w:name w:val="6BA6B2EEAB2C469E8F01EFD8CC0357B3"/>
    <w:rsid w:val="00E86F27"/>
  </w:style>
  <w:style w:type="paragraph" w:customStyle="1" w:styleId="B7BA7491E2ED4BD2BDAEFD82DA594814">
    <w:name w:val="B7BA7491E2ED4BD2BDAEFD82DA594814"/>
    <w:rsid w:val="00E86F27"/>
  </w:style>
  <w:style w:type="paragraph" w:customStyle="1" w:styleId="4167C5D1C429421EB54EA5C580081933">
    <w:name w:val="4167C5D1C429421EB54EA5C580081933"/>
    <w:rsid w:val="00E86F27"/>
  </w:style>
  <w:style w:type="paragraph" w:customStyle="1" w:styleId="BF4195B7CAA44310AD46BC58860DE507">
    <w:name w:val="BF4195B7CAA44310AD46BC58860DE507"/>
    <w:rsid w:val="00E86F27"/>
  </w:style>
  <w:style w:type="paragraph" w:customStyle="1" w:styleId="D05EED7D25F94F23B256870B91744063">
    <w:name w:val="D05EED7D25F94F23B256870B91744063"/>
    <w:rsid w:val="00E86F27"/>
  </w:style>
  <w:style w:type="paragraph" w:customStyle="1" w:styleId="25F717B63FED4874B8F55CB20FA4EF24">
    <w:name w:val="25F717B63FED4874B8F55CB20FA4EF24"/>
    <w:rsid w:val="00E86F27"/>
  </w:style>
  <w:style w:type="paragraph" w:customStyle="1" w:styleId="41F14AF2DC4645888FB548F64D696DFD">
    <w:name w:val="41F14AF2DC4645888FB548F64D696DFD"/>
    <w:rsid w:val="00E86F27"/>
  </w:style>
  <w:style w:type="paragraph" w:customStyle="1" w:styleId="D853699627914A2883B37D5E99AF0EE3">
    <w:name w:val="D853699627914A2883B37D5E99AF0EE3"/>
    <w:rsid w:val="00E86F27"/>
  </w:style>
  <w:style w:type="paragraph" w:customStyle="1" w:styleId="7B5AF467BCE64DDF83EC327A414845C2">
    <w:name w:val="7B5AF467BCE64DDF83EC327A414845C2"/>
    <w:rsid w:val="00E86F27"/>
  </w:style>
  <w:style w:type="paragraph" w:customStyle="1" w:styleId="F6D7F071CF6147DBA6899FCE5CD0A744">
    <w:name w:val="F6D7F071CF6147DBA6899FCE5CD0A744"/>
    <w:rsid w:val="00E86F27"/>
  </w:style>
  <w:style w:type="paragraph" w:customStyle="1" w:styleId="1CA1E88A168C40DB9854ACFB51052262">
    <w:name w:val="1CA1E88A168C40DB9854ACFB51052262"/>
    <w:rsid w:val="00E86F27"/>
  </w:style>
  <w:style w:type="paragraph" w:customStyle="1" w:styleId="C0D7185AAAE34EDE8755AA95533687C6">
    <w:name w:val="C0D7185AAAE34EDE8755AA95533687C6"/>
    <w:rsid w:val="00E86F27"/>
  </w:style>
  <w:style w:type="paragraph" w:customStyle="1" w:styleId="8E7AB38A76BC421295B3C9FD1FCEFF03">
    <w:name w:val="8E7AB38A76BC421295B3C9FD1FCEFF03"/>
    <w:rsid w:val="00E86F27"/>
  </w:style>
  <w:style w:type="paragraph" w:customStyle="1" w:styleId="1E2C2F702B814496B88A22D0522FC063">
    <w:name w:val="1E2C2F702B814496B88A22D0522FC063"/>
    <w:rsid w:val="00E86F27"/>
  </w:style>
  <w:style w:type="paragraph" w:customStyle="1" w:styleId="7FB5BB0A90D94897BFABDB3B812D5674">
    <w:name w:val="7FB5BB0A90D94897BFABDB3B812D5674"/>
    <w:rsid w:val="00E86F27"/>
  </w:style>
  <w:style w:type="paragraph" w:customStyle="1" w:styleId="927E5829E62444A3ACD47795D27F9AE9">
    <w:name w:val="927E5829E62444A3ACD47795D27F9AE9"/>
    <w:rsid w:val="00E86F27"/>
  </w:style>
  <w:style w:type="paragraph" w:customStyle="1" w:styleId="D86DEBA408FE475E87E49C2BC9ED074C">
    <w:name w:val="D86DEBA408FE475E87E49C2BC9ED074C"/>
    <w:rsid w:val="00E86F27"/>
  </w:style>
  <w:style w:type="paragraph" w:customStyle="1" w:styleId="55A2DC6310524EA19AB645E40A78E5A1">
    <w:name w:val="55A2DC6310524EA19AB645E40A78E5A1"/>
    <w:rsid w:val="00E86F27"/>
  </w:style>
  <w:style w:type="paragraph" w:customStyle="1" w:styleId="FD9F503E551B4824A8AFA96537E334C5">
    <w:name w:val="FD9F503E551B4824A8AFA96537E334C5"/>
    <w:rsid w:val="00E86F27"/>
  </w:style>
  <w:style w:type="paragraph" w:customStyle="1" w:styleId="84B48FE954E1479A940FE689105D864B">
    <w:name w:val="84B48FE954E1479A940FE689105D864B"/>
    <w:rsid w:val="00E86F27"/>
  </w:style>
  <w:style w:type="paragraph" w:customStyle="1" w:styleId="6D07EADCFCB340E382388DDFD4AE60A9">
    <w:name w:val="6D07EADCFCB340E382388DDFD4AE60A9"/>
    <w:rsid w:val="00E86F27"/>
  </w:style>
  <w:style w:type="paragraph" w:customStyle="1" w:styleId="ADF9F90E39E04412A9C1FC619F330054">
    <w:name w:val="ADF9F90E39E04412A9C1FC619F330054"/>
    <w:rsid w:val="00E86F27"/>
  </w:style>
  <w:style w:type="paragraph" w:customStyle="1" w:styleId="D50F7B1E49494536B693EABD32D1F9C7">
    <w:name w:val="D50F7B1E49494536B693EABD32D1F9C7"/>
    <w:rsid w:val="00E86F27"/>
  </w:style>
  <w:style w:type="paragraph" w:customStyle="1" w:styleId="5E2DB61E1E8A446C98FDDD5B0FD0E4CB">
    <w:name w:val="5E2DB61E1E8A446C98FDDD5B0FD0E4CB"/>
    <w:rsid w:val="00E86F27"/>
  </w:style>
  <w:style w:type="paragraph" w:customStyle="1" w:styleId="E2702DFCD9BA4C8AB1F2DDDA0ACDABCE">
    <w:name w:val="E2702DFCD9BA4C8AB1F2DDDA0ACDABCE"/>
    <w:rsid w:val="00E86F27"/>
  </w:style>
  <w:style w:type="paragraph" w:customStyle="1" w:styleId="983C7AE12DA540389B43F18374AFA884">
    <w:name w:val="983C7AE12DA540389B43F18374AFA884"/>
    <w:rsid w:val="00E86F27"/>
  </w:style>
  <w:style w:type="paragraph" w:customStyle="1" w:styleId="6F6FE5A129214335B172B121291A1E7F">
    <w:name w:val="6F6FE5A129214335B172B121291A1E7F"/>
    <w:rsid w:val="00E86F27"/>
  </w:style>
  <w:style w:type="paragraph" w:customStyle="1" w:styleId="06518BAC1EC744E3AA7FAFD156A31371">
    <w:name w:val="06518BAC1EC744E3AA7FAFD156A31371"/>
    <w:rsid w:val="00E86F27"/>
  </w:style>
  <w:style w:type="paragraph" w:customStyle="1" w:styleId="2D9E2AE018AD4DF09F8C635360631AF6">
    <w:name w:val="2D9E2AE018AD4DF09F8C635360631AF6"/>
    <w:rsid w:val="00E86F27"/>
  </w:style>
  <w:style w:type="paragraph" w:customStyle="1" w:styleId="F1517C85C00B439F9DD54F5FD990F887">
    <w:name w:val="F1517C85C00B439F9DD54F5FD990F887"/>
    <w:rsid w:val="00E86F27"/>
  </w:style>
  <w:style w:type="paragraph" w:customStyle="1" w:styleId="C60A89FD779443E3A5DA5FFAD09D1258">
    <w:name w:val="C60A89FD779443E3A5DA5FFAD09D1258"/>
    <w:rsid w:val="00E86F27"/>
  </w:style>
  <w:style w:type="paragraph" w:customStyle="1" w:styleId="E09038172C024D8C834F7B6DAAD66853">
    <w:name w:val="E09038172C024D8C834F7B6DAAD66853"/>
    <w:rsid w:val="00E86F27"/>
  </w:style>
  <w:style w:type="paragraph" w:customStyle="1" w:styleId="D8C31A37B31B4934BE056559D8E4214F">
    <w:name w:val="D8C31A37B31B4934BE056559D8E4214F"/>
    <w:rsid w:val="00E86F27"/>
  </w:style>
  <w:style w:type="paragraph" w:customStyle="1" w:styleId="12C2A02F15004CC5A589254AE486A8F4">
    <w:name w:val="12C2A02F15004CC5A589254AE486A8F4"/>
    <w:rsid w:val="00E86F27"/>
  </w:style>
  <w:style w:type="paragraph" w:customStyle="1" w:styleId="1162BDBD21EE4F66BD50FA5C6071F316">
    <w:name w:val="1162BDBD21EE4F66BD50FA5C6071F316"/>
    <w:rsid w:val="00E86F27"/>
  </w:style>
  <w:style w:type="paragraph" w:customStyle="1" w:styleId="5D11748AB90E4F81A4CB231A48C9133B">
    <w:name w:val="5D11748AB90E4F81A4CB231A48C9133B"/>
    <w:rsid w:val="00E86F27"/>
  </w:style>
  <w:style w:type="paragraph" w:customStyle="1" w:styleId="2D8AE7FEAAB148589CC979FF47581DA0">
    <w:name w:val="2D8AE7FEAAB148589CC979FF47581DA0"/>
    <w:rsid w:val="00E86F27"/>
  </w:style>
  <w:style w:type="paragraph" w:customStyle="1" w:styleId="FFC442DE12C942CAA48095BA6B9EF527">
    <w:name w:val="FFC442DE12C942CAA48095BA6B9EF527"/>
    <w:rsid w:val="00E86F27"/>
  </w:style>
  <w:style w:type="paragraph" w:customStyle="1" w:styleId="4CE9F3106C5A449E81E56455889B35FD">
    <w:name w:val="4CE9F3106C5A449E81E56455889B35FD"/>
    <w:rsid w:val="00E86F27"/>
  </w:style>
  <w:style w:type="paragraph" w:customStyle="1" w:styleId="D6B957E8B64943ECAECE2A5E0CB02CE7">
    <w:name w:val="D6B957E8B64943ECAECE2A5E0CB02CE7"/>
    <w:rsid w:val="00E86F27"/>
  </w:style>
  <w:style w:type="paragraph" w:customStyle="1" w:styleId="35CE6D1748E34C85BEE948935EFE7F28">
    <w:name w:val="35CE6D1748E34C85BEE948935EFE7F28"/>
    <w:rsid w:val="00E86F27"/>
  </w:style>
  <w:style w:type="paragraph" w:customStyle="1" w:styleId="2A5FD75C43DC441FAFAD4D75891E64A4">
    <w:name w:val="2A5FD75C43DC441FAFAD4D75891E64A4"/>
    <w:rsid w:val="00E86F27"/>
  </w:style>
  <w:style w:type="paragraph" w:customStyle="1" w:styleId="72A4EE2CF55948FCA68ECAA5D771D1A7">
    <w:name w:val="72A4EE2CF55948FCA68ECAA5D771D1A7"/>
    <w:rsid w:val="00E86F27"/>
  </w:style>
  <w:style w:type="paragraph" w:customStyle="1" w:styleId="2D54492FF80D449EA026EE2CBFC30A09">
    <w:name w:val="2D54492FF80D449EA026EE2CBFC30A09"/>
    <w:rsid w:val="00E86F27"/>
  </w:style>
  <w:style w:type="paragraph" w:customStyle="1" w:styleId="07FE87632805431996D7AF169F632ACE">
    <w:name w:val="07FE87632805431996D7AF169F632ACE"/>
    <w:rsid w:val="00E86F27"/>
  </w:style>
  <w:style w:type="paragraph" w:customStyle="1" w:styleId="4EDAA7D84A2B48DFBE61365C5AAFFCB7">
    <w:name w:val="4EDAA7D84A2B48DFBE61365C5AAFFCB7"/>
    <w:rsid w:val="00E86F27"/>
  </w:style>
  <w:style w:type="paragraph" w:customStyle="1" w:styleId="16AF50B0EEDC4BC384221FE89796FC00">
    <w:name w:val="16AF50B0EEDC4BC384221FE89796FC00"/>
    <w:rsid w:val="00E86F27"/>
  </w:style>
  <w:style w:type="paragraph" w:customStyle="1" w:styleId="328BB3D553A94E829623C007ACF01B7A">
    <w:name w:val="328BB3D553A94E829623C007ACF01B7A"/>
    <w:rsid w:val="00E86F27"/>
  </w:style>
  <w:style w:type="paragraph" w:customStyle="1" w:styleId="31476DBF614C48E69F0C613D464201B7">
    <w:name w:val="31476DBF614C48E69F0C613D464201B7"/>
    <w:rsid w:val="00E86F27"/>
  </w:style>
  <w:style w:type="paragraph" w:customStyle="1" w:styleId="FF13E6B320884898BF6E9FF7A27CE8BB">
    <w:name w:val="FF13E6B320884898BF6E9FF7A27CE8BB"/>
    <w:rsid w:val="00E86F27"/>
  </w:style>
  <w:style w:type="paragraph" w:customStyle="1" w:styleId="8F8863B0411A4DA2BB7F359959B447FE">
    <w:name w:val="8F8863B0411A4DA2BB7F359959B447FE"/>
    <w:rsid w:val="00E86F27"/>
  </w:style>
  <w:style w:type="paragraph" w:customStyle="1" w:styleId="DF6AF8BDFCDC4A2EA1A46617211EEFFC">
    <w:name w:val="DF6AF8BDFCDC4A2EA1A46617211EEFFC"/>
    <w:rsid w:val="00E86F27"/>
  </w:style>
  <w:style w:type="paragraph" w:customStyle="1" w:styleId="2F16D2774EF649E7865BD7629F2A818E">
    <w:name w:val="2F16D2774EF649E7865BD7629F2A818E"/>
    <w:rsid w:val="00E86F27"/>
  </w:style>
  <w:style w:type="paragraph" w:customStyle="1" w:styleId="3B570DC81A914348B1763988DE23AC96">
    <w:name w:val="3B570DC81A914348B1763988DE23AC96"/>
    <w:rsid w:val="00E86F27"/>
  </w:style>
  <w:style w:type="paragraph" w:customStyle="1" w:styleId="B354448F8DE2440199949EA0B8F83107">
    <w:name w:val="B354448F8DE2440199949EA0B8F83107"/>
    <w:rsid w:val="00E86F27"/>
  </w:style>
  <w:style w:type="paragraph" w:customStyle="1" w:styleId="58F8D4200DC24F2997953D95256B0C6A">
    <w:name w:val="58F8D4200DC24F2997953D95256B0C6A"/>
    <w:rsid w:val="00E86F27"/>
  </w:style>
  <w:style w:type="paragraph" w:customStyle="1" w:styleId="4F8CB2CFB0504311AD2E162352687D46">
    <w:name w:val="4F8CB2CFB0504311AD2E162352687D46"/>
    <w:rsid w:val="00E86F27"/>
  </w:style>
  <w:style w:type="paragraph" w:customStyle="1" w:styleId="ADF0E478CC8640E2AA02CD3688D312B0">
    <w:name w:val="ADF0E478CC8640E2AA02CD3688D312B0"/>
    <w:rsid w:val="00E86F27"/>
  </w:style>
  <w:style w:type="paragraph" w:customStyle="1" w:styleId="832C395478FA42618273168FB68625C9">
    <w:name w:val="832C395478FA42618273168FB68625C9"/>
    <w:rsid w:val="00E86F27"/>
  </w:style>
  <w:style w:type="paragraph" w:customStyle="1" w:styleId="82232553A75B4EB0B2C2E924BACC302F">
    <w:name w:val="82232553A75B4EB0B2C2E924BACC302F"/>
    <w:rsid w:val="00E86F27"/>
  </w:style>
  <w:style w:type="paragraph" w:customStyle="1" w:styleId="799782517EEC4F8A97C862EA43C11F73">
    <w:name w:val="799782517EEC4F8A97C862EA43C11F73"/>
    <w:rsid w:val="00E86F27"/>
  </w:style>
  <w:style w:type="paragraph" w:customStyle="1" w:styleId="E52E0FED53F74CDDAB274B78A5963A23">
    <w:name w:val="E52E0FED53F74CDDAB274B78A5963A23"/>
    <w:rsid w:val="00E86F27"/>
  </w:style>
  <w:style w:type="paragraph" w:customStyle="1" w:styleId="73C39CD001AA4DE3B4F020AD842242B4">
    <w:name w:val="73C39CD001AA4DE3B4F020AD842242B4"/>
    <w:rsid w:val="00E86F27"/>
  </w:style>
  <w:style w:type="paragraph" w:customStyle="1" w:styleId="9262A060F8034C5D98400F0606402AC6">
    <w:name w:val="9262A060F8034C5D98400F0606402AC6"/>
    <w:rsid w:val="00E86F27"/>
  </w:style>
  <w:style w:type="paragraph" w:customStyle="1" w:styleId="E1D00B317D5642EB8D10F9AB14283BDE">
    <w:name w:val="E1D00B317D5642EB8D10F9AB14283BDE"/>
    <w:rsid w:val="00E86F27"/>
  </w:style>
  <w:style w:type="paragraph" w:customStyle="1" w:styleId="AD865FFB915C48EE9ACFF421135EC2E1">
    <w:name w:val="AD865FFB915C48EE9ACFF421135EC2E1"/>
    <w:rsid w:val="00E86F27"/>
  </w:style>
  <w:style w:type="paragraph" w:customStyle="1" w:styleId="098044A070344D1BBFB3FD2F0E8207C6">
    <w:name w:val="098044A070344D1BBFB3FD2F0E8207C6"/>
    <w:rsid w:val="00E86F27"/>
  </w:style>
  <w:style w:type="paragraph" w:customStyle="1" w:styleId="07A0255A3B31484BB15A51C9EF07C29B">
    <w:name w:val="07A0255A3B31484BB15A51C9EF07C29B"/>
    <w:rsid w:val="00E86F27"/>
  </w:style>
  <w:style w:type="paragraph" w:customStyle="1" w:styleId="E85E5E41FCBC4BF5A5D3D7B65A1BC146">
    <w:name w:val="E85E5E41FCBC4BF5A5D3D7B65A1BC146"/>
    <w:rsid w:val="00E86F27"/>
  </w:style>
  <w:style w:type="paragraph" w:customStyle="1" w:styleId="5D9898191EE24101B3D293ED339CC852">
    <w:name w:val="5D9898191EE24101B3D293ED339CC852"/>
    <w:rsid w:val="00E86F27"/>
  </w:style>
  <w:style w:type="paragraph" w:customStyle="1" w:styleId="68333868FE754F579CEED349B8992F05">
    <w:name w:val="68333868FE754F579CEED349B8992F05"/>
    <w:rsid w:val="00E86F27"/>
  </w:style>
  <w:style w:type="paragraph" w:customStyle="1" w:styleId="37706AF6337B408E856DB3471C13F9FF">
    <w:name w:val="37706AF6337B408E856DB3471C13F9FF"/>
    <w:rsid w:val="00E86F27"/>
  </w:style>
  <w:style w:type="paragraph" w:customStyle="1" w:styleId="9C74D5C3C3014481A4689802485B4258">
    <w:name w:val="9C74D5C3C3014481A4689802485B4258"/>
    <w:rsid w:val="00E86F27"/>
  </w:style>
  <w:style w:type="paragraph" w:customStyle="1" w:styleId="786B7B3CAC1F4C9E8E3C993E0D34F2C2">
    <w:name w:val="786B7B3CAC1F4C9E8E3C993E0D34F2C2"/>
    <w:rsid w:val="00E86F27"/>
  </w:style>
  <w:style w:type="paragraph" w:customStyle="1" w:styleId="83387AC5A62648758A6DE25409FEDBE8">
    <w:name w:val="83387AC5A62648758A6DE25409FEDBE8"/>
    <w:rsid w:val="00E86F27"/>
  </w:style>
  <w:style w:type="paragraph" w:customStyle="1" w:styleId="2F38C06E17B5497D8DCD27C9F28702E2">
    <w:name w:val="2F38C06E17B5497D8DCD27C9F28702E2"/>
    <w:rsid w:val="00E86F27"/>
  </w:style>
  <w:style w:type="paragraph" w:customStyle="1" w:styleId="93B2E51B8A6840DB8890CC34F6497C8E">
    <w:name w:val="93B2E51B8A6840DB8890CC34F6497C8E"/>
    <w:rsid w:val="00E86F27"/>
  </w:style>
  <w:style w:type="paragraph" w:customStyle="1" w:styleId="8A723B48490E42FD8E74D104C6BF68C2">
    <w:name w:val="8A723B48490E42FD8E74D104C6BF68C2"/>
    <w:rsid w:val="00E86F27"/>
  </w:style>
  <w:style w:type="paragraph" w:customStyle="1" w:styleId="7E9D516698104E1BB1E8DFF2D533C062">
    <w:name w:val="7E9D516698104E1BB1E8DFF2D533C062"/>
    <w:rsid w:val="00E86F27"/>
  </w:style>
  <w:style w:type="paragraph" w:customStyle="1" w:styleId="0309146C82F0471FAAD6E9FFC142BA95">
    <w:name w:val="0309146C82F0471FAAD6E9FFC142BA95"/>
    <w:rsid w:val="00E86F27"/>
  </w:style>
  <w:style w:type="paragraph" w:customStyle="1" w:styleId="DA354A76BAD942BB85DF88A349CD0CE5">
    <w:name w:val="DA354A76BAD942BB85DF88A349CD0CE5"/>
    <w:rsid w:val="00E86F27"/>
  </w:style>
  <w:style w:type="paragraph" w:customStyle="1" w:styleId="3B42B1C2352D4B7FB5E7EAC5D306D0C5">
    <w:name w:val="3B42B1C2352D4B7FB5E7EAC5D306D0C5"/>
    <w:rsid w:val="00E86F27"/>
  </w:style>
  <w:style w:type="paragraph" w:customStyle="1" w:styleId="619506A349754CBCBE04591ABB1BD0E3">
    <w:name w:val="619506A349754CBCBE04591ABB1BD0E3"/>
    <w:rsid w:val="00E86F27"/>
  </w:style>
  <w:style w:type="paragraph" w:customStyle="1" w:styleId="78FFD4BA1A9E45118AE6F9FD8F2FEF28">
    <w:name w:val="78FFD4BA1A9E45118AE6F9FD8F2FEF28"/>
    <w:rsid w:val="00E86F27"/>
  </w:style>
  <w:style w:type="paragraph" w:customStyle="1" w:styleId="F2EBE690619E4CDA8F85AD3F88995D0A">
    <w:name w:val="F2EBE690619E4CDA8F85AD3F88995D0A"/>
    <w:rsid w:val="00E86F27"/>
  </w:style>
  <w:style w:type="paragraph" w:customStyle="1" w:styleId="7AFA10D074AC4A05AFF0DBD9ECE89EDC">
    <w:name w:val="7AFA10D074AC4A05AFF0DBD9ECE89EDC"/>
    <w:rsid w:val="00E86F27"/>
  </w:style>
  <w:style w:type="paragraph" w:customStyle="1" w:styleId="C0DC9D4A847A49158035FAF8547367D2">
    <w:name w:val="C0DC9D4A847A49158035FAF8547367D2"/>
    <w:rsid w:val="00E86F27"/>
  </w:style>
  <w:style w:type="paragraph" w:customStyle="1" w:styleId="78A75A906E054F31BEB2E0DD95F1E381">
    <w:name w:val="78A75A906E054F31BEB2E0DD95F1E381"/>
    <w:rsid w:val="00E86F27"/>
  </w:style>
  <w:style w:type="paragraph" w:customStyle="1" w:styleId="C24E03BF6A294E76BC11DA6212AEB852">
    <w:name w:val="C24E03BF6A294E76BC11DA6212AEB852"/>
    <w:rsid w:val="00E86F27"/>
  </w:style>
  <w:style w:type="paragraph" w:customStyle="1" w:styleId="924F0A30858D4F988D44642FB1870738">
    <w:name w:val="924F0A30858D4F988D44642FB1870738"/>
    <w:rsid w:val="00E86F27"/>
  </w:style>
  <w:style w:type="paragraph" w:customStyle="1" w:styleId="12CF457CAB8849B8805820C13028F485">
    <w:name w:val="12CF457CAB8849B8805820C13028F485"/>
    <w:rsid w:val="00E86F27"/>
  </w:style>
  <w:style w:type="paragraph" w:customStyle="1" w:styleId="5A0944E4F9C0493C89A6F4716DD1E252">
    <w:name w:val="5A0944E4F9C0493C89A6F4716DD1E252"/>
    <w:rsid w:val="00E86F27"/>
  </w:style>
  <w:style w:type="paragraph" w:customStyle="1" w:styleId="2E2168A6937F417AB99DB8B8BF8E0A93">
    <w:name w:val="2E2168A6937F417AB99DB8B8BF8E0A93"/>
    <w:rsid w:val="00E86F27"/>
  </w:style>
  <w:style w:type="paragraph" w:customStyle="1" w:styleId="714049119D15425C91812FF58CFDE1D3">
    <w:name w:val="714049119D15425C91812FF58CFDE1D3"/>
    <w:rsid w:val="00E86F27"/>
  </w:style>
  <w:style w:type="paragraph" w:customStyle="1" w:styleId="FA4AAE04D96E449B8F148096B49C7A33">
    <w:name w:val="FA4AAE04D96E449B8F148096B49C7A33"/>
    <w:rsid w:val="00E86F27"/>
  </w:style>
  <w:style w:type="paragraph" w:customStyle="1" w:styleId="6368EDAABA2D4A609758A0D50EECE938">
    <w:name w:val="6368EDAABA2D4A609758A0D50EECE938"/>
    <w:rsid w:val="00E86F27"/>
  </w:style>
  <w:style w:type="paragraph" w:customStyle="1" w:styleId="EEE4C6E655F64024B58F316F0D93ADCE">
    <w:name w:val="EEE4C6E655F64024B58F316F0D93ADCE"/>
    <w:rsid w:val="00E86F27"/>
  </w:style>
  <w:style w:type="paragraph" w:customStyle="1" w:styleId="FE1AD969E6074677AF117AF07D2C5B9E">
    <w:name w:val="FE1AD969E6074677AF117AF07D2C5B9E"/>
    <w:rsid w:val="00E86F27"/>
  </w:style>
  <w:style w:type="paragraph" w:customStyle="1" w:styleId="CC0BCA512FAE429BB8DF3A3E560879AD">
    <w:name w:val="CC0BCA512FAE429BB8DF3A3E560879AD"/>
    <w:rsid w:val="00E86F27"/>
  </w:style>
  <w:style w:type="paragraph" w:customStyle="1" w:styleId="64F838885D1C43AB95740169E94E09D8">
    <w:name w:val="64F838885D1C43AB95740169E94E09D8"/>
    <w:rsid w:val="00E86F27"/>
  </w:style>
  <w:style w:type="paragraph" w:customStyle="1" w:styleId="F478F70F70544DECA065D5A43DDE27FE">
    <w:name w:val="F478F70F70544DECA065D5A43DDE27FE"/>
    <w:rsid w:val="00E86F27"/>
  </w:style>
  <w:style w:type="paragraph" w:customStyle="1" w:styleId="C79A6599376B4590B292DDD32435FD09">
    <w:name w:val="C79A6599376B4590B292DDD32435FD09"/>
    <w:rsid w:val="00E86F27"/>
  </w:style>
  <w:style w:type="paragraph" w:customStyle="1" w:styleId="A642BE8A073D4AD192114D394BB5064E">
    <w:name w:val="A642BE8A073D4AD192114D394BB5064E"/>
    <w:rsid w:val="00E86F27"/>
  </w:style>
  <w:style w:type="paragraph" w:customStyle="1" w:styleId="A8C9DC0B48E845B78FA08CD11E6A5101">
    <w:name w:val="A8C9DC0B48E845B78FA08CD11E6A5101"/>
    <w:rsid w:val="00E86F27"/>
  </w:style>
  <w:style w:type="paragraph" w:customStyle="1" w:styleId="AA4C1662B552498B8EBDA6FA65C83568">
    <w:name w:val="AA4C1662B552498B8EBDA6FA65C83568"/>
    <w:rsid w:val="00E86F27"/>
  </w:style>
  <w:style w:type="paragraph" w:customStyle="1" w:styleId="67BAA7B7D4AC4B2CB560A17A07EC89BB">
    <w:name w:val="67BAA7B7D4AC4B2CB560A17A07EC89BB"/>
    <w:rsid w:val="00E86F27"/>
  </w:style>
  <w:style w:type="paragraph" w:customStyle="1" w:styleId="5AC17FF58809452A9AFD8532ADD8D397">
    <w:name w:val="5AC17FF58809452A9AFD8532ADD8D397"/>
    <w:rsid w:val="00E86F27"/>
  </w:style>
  <w:style w:type="paragraph" w:customStyle="1" w:styleId="FF25005DD61D4240805948C1F0D532BA">
    <w:name w:val="FF25005DD61D4240805948C1F0D532BA"/>
    <w:rsid w:val="00E86F27"/>
  </w:style>
  <w:style w:type="paragraph" w:customStyle="1" w:styleId="80F9931276884F6A9E2EC3798025F07B">
    <w:name w:val="80F9931276884F6A9E2EC3798025F07B"/>
    <w:rsid w:val="00E86F27"/>
  </w:style>
  <w:style w:type="paragraph" w:customStyle="1" w:styleId="B8D56D2349C84F1BAC15022825F8C4A1">
    <w:name w:val="B8D56D2349C84F1BAC15022825F8C4A1"/>
    <w:rsid w:val="00E86F27"/>
  </w:style>
  <w:style w:type="paragraph" w:customStyle="1" w:styleId="3A11FA65E1F24998ADCF076765287A77">
    <w:name w:val="3A11FA65E1F24998ADCF076765287A77"/>
    <w:rsid w:val="00E86F27"/>
  </w:style>
  <w:style w:type="paragraph" w:customStyle="1" w:styleId="5E775F1B360F4E6DA955407ED8747432">
    <w:name w:val="5E775F1B360F4E6DA955407ED8747432"/>
    <w:rsid w:val="00E86F27"/>
  </w:style>
  <w:style w:type="paragraph" w:customStyle="1" w:styleId="49CBC2289E054131B70D2F84E920BC9F">
    <w:name w:val="49CBC2289E054131B70D2F84E920BC9F"/>
    <w:rsid w:val="00E86F27"/>
  </w:style>
  <w:style w:type="paragraph" w:customStyle="1" w:styleId="11C51CFFCF074B2F9D23F5B6C8F8EB78">
    <w:name w:val="11C51CFFCF074B2F9D23F5B6C8F8EB78"/>
    <w:rsid w:val="00E86F27"/>
  </w:style>
  <w:style w:type="paragraph" w:customStyle="1" w:styleId="8920EC663A4E43CAB00ED518AFEE565C">
    <w:name w:val="8920EC663A4E43CAB00ED518AFEE565C"/>
    <w:rsid w:val="00E86F27"/>
  </w:style>
  <w:style w:type="paragraph" w:customStyle="1" w:styleId="78CAC63BFE284B808988D4AA1807E919">
    <w:name w:val="78CAC63BFE284B808988D4AA1807E919"/>
    <w:rsid w:val="00E86F27"/>
  </w:style>
  <w:style w:type="paragraph" w:customStyle="1" w:styleId="9A44F87C5DE44E65B757555BD39CB4C6">
    <w:name w:val="9A44F87C5DE44E65B757555BD39CB4C6"/>
    <w:rsid w:val="00E86F27"/>
  </w:style>
  <w:style w:type="paragraph" w:customStyle="1" w:styleId="500FFADCFBDE4EB3BD928C016D25945C">
    <w:name w:val="500FFADCFBDE4EB3BD928C016D25945C"/>
    <w:rsid w:val="00E86F27"/>
  </w:style>
  <w:style w:type="paragraph" w:customStyle="1" w:styleId="0A9B5AFB054B40EAB8FEBBAE6996BFA8">
    <w:name w:val="0A9B5AFB054B40EAB8FEBBAE6996BFA8"/>
    <w:rsid w:val="00E86F27"/>
  </w:style>
  <w:style w:type="paragraph" w:customStyle="1" w:styleId="DDB8E6EBA4194951A087EB17D518AABA">
    <w:name w:val="DDB8E6EBA4194951A087EB17D518AABA"/>
    <w:rsid w:val="00E86F27"/>
  </w:style>
  <w:style w:type="paragraph" w:customStyle="1" w:styleId="30D90ECE3F8E44A68C2E7EE677CBF9B4">
    <w:name w:val="30D90ECE3F8E44A68C2E7EE677CBF9B4"/>
    <w:rsid w:val="00E86F27"/>
  </w:style>
  <w:style w:type="paragraph" w:customStyle="1" w:styleId="C8DF31CA3C394E07A766F86E03011AD3">
    <w:name w:val="C8DF31CA3C394E07A766F86E03011AD3"/>
    <w:rsid w:val="00E86F27"/>
  </w:style>
  <w:style w:type="paragraph" w:customStyle="1" w:styleId="8379520547C4406EA79156E419B59287">
    <w:name w:val="8379520547C4406EA79156E419B59287"/>
    <w:rsid w:val="00E86F27"/>
  </w:style>
  <w:style w:type="paragraph" w:customStyle="1" w:styleId="75C5B4B65903485D9485FAD9A81B4939">
    <w:name w:val="75C5B4B65903485D9485FAD9A81B4939"/>
    <w:rsid w:val="00E86F27"/>
  </w:style>
  <w:style w:type="paragraph" w:customStyle="1" w:styleId="CC7B0ED3981A4179968C124192972F55">
    <w:name w:val="CC7B0ED3981A4179968C124192972F55"/>
    <w:rsid w:val="00E86F27"/>
  </w:style>
  <w:style w:type="paragraph" w:customStyle="1" w:styleId="BA7B898A8D434AB4B20AFD098B06BFE4">
    <w:name w:val="BA7B898A8D434AB4B20AFD098B06BFE4"/>
    <w:rsid w:val="00E86F27"/>
  </w:style>
  <w:style w:type="paragraph" w:customStyle="1" w:styleId="BF24A7BE5C0243EC804EB178ABF78794">
    <w:name w:val="BF24A7BE5C0243EC804EB178ABF78794"/>
    <w:rsid w:val="00E86F27"/>
  </w:style>
  <w:style w:type="paragraph" w:customStyle="1" w:styleId="B802EE31F83E447E9FF51AAE8C10B132">
    <w:name w:val="B802EE31F83E447E9FF51AAE8C10B132"/>
    <w:rsid w:val="00E86F27"/>
  </w:style>
  <w:style w:type="paragraph" w:customStyle="1" w:styleId="A90AA94DA4D045078D8899242533F521">
    <w:name w:val="A90AA94DA4D045078D8899242533F521"/>
    <w:rsid w:val="00E86F27"/>
  </w:style>
  <w:style w:type="paragraph" w:customStyle="1" w:styleId="5429D32671B24000914D87723719F0D6">
    <w:name w:val="5429D32671B24000914D87723719F0D6"/>
    <w:rsid w:val="00E86F27"/>
  </w:style>
  <w:style w:type="paragraph" w:customStyle="1" w:styleId="D65AFA937C014011B8BC5EB7EB28596E">
    <w:name w:val="D65AFA937C014011B8BC5EB7EB28596E"/>
    <w:rsid w:val="00E86F27"/>
  </w:style>
  <w:style w:type="paragraph" w:customStyle="1" w:styleId="AF1D76E9DA2E467EB602D1C6C6ED584B">
    <w:name w:val="AF1D76E9DA2E467EB602D1C6C6ED584B"/>
    <w:rsid w:val="00E86F27"/>
  </w:style>
  <w:style w:type="paragraph" w:customStyle="1" w:styleId="5AD94FD512824D0FA84F782CC16DF228">
    <w:name w:val="5AD94FD512824D0FA84F782CC16DF228"/>
    <w:rsid w:val="00E86F27"/>
  </w:style>
  <w:style w:type="paragraph" w:customStyle="1" w:styleId="FE80AE48873E4DEEA28FF5174EDB8E2D">
    <w:name w:val="FE80AE48873E4DEEA28FF5174EDB8E2D"/>
    <w:rsid w:val="00E86F27"/>
  </w:style>
  <w:style w:type="paragraph" w:customStyle="1" w:styleId="0CD7337944D241D18AC82F90F5813547">
    <w:name w:val="0CD7337944D241D18AC82F90F5813547"/>
    <w:rsid w:val="00E86F27"/>
  </w:style>
  <w:style w:type="paragraph" w:customStyle="1" w:styleId="8AF8BDD38E704884958CC4FEF152F574">
    <w:name w:val="8AF8BDD38E704884958CC4FEF152F574"/>
    <w:rsid w:val="00E86F27"/>
  </w:style>
  <w:style w:type="paragraph" w:customStyle="1" w:styleId="D2EE361F1F594144AD7156E83328196F">
    <w:name w:val="D2EE361F1F594144AD7156E83328196F"/>
    <w:rsid w:val="00E86F27"/>
  </w:style>
  <w:style w:type="paragraph" w:customStyle="1" w:styleId="5FD2F5F5D3AE44B89D080547AABB0980">
    <w:name w:val="5FD2F5F5D3AE44B89D080547AABB0980"/>
    <w:rsid w:val="00E86F27"/>
  </w:style>
  <w:style w:type="paragraph" w:customStyle="1" w:styleId="438FADD5027E4A7D927BBF3ECCAED667">
    <w:name w:val="438FADD5027E4A7D927BBF3ECCAED667"/>
    <w:rsid w:val="00E86F27"/>
  </w:style>
  <w:style w:type="paragraph" w:customStyle="1" w:styleId="C31B9B5BA0EA402887B1AA7759DE64AC">
    <w:name w:val="C31B9B5BA0EA402887B1AA7759DE64AC"/>
    <w:rsid w:val="00E86F27"/>
  </w:style>
  <w:style w:type="paragraph" w:customStyle="1" w:styleId="7FF9B1BC20714E28B0DEA358ED2A7ED3">
    <w:name w:val="7FF9B1BC20714E28B0DEA358ED2A7ED3"/>
    <w:rsid w:val="00E86F27"/>
  </w:style>
  <w:style w:type="paragraph" w:customStyle="1" w:styleId="F56C9324F6744C69BC385C25D3E64438">
    <w:name w:val="F56C9324F6744C69BC385C25D3E64438"/>
    <w:rsid w:val="00E86F27"/>
  </w:style>
  <w:style w:type="paragraph" w:customStyle="1" w:styleId="C5F8852F35E3421F90F5853CF75AF28B">
    <w:name w:val="C5F8852F35E3421F90F5853CF75AF28B"/>
    <w:rsid w:val="00E86F27"/>
  </w:style>
  <w:style w:type="paragraph" w:customStyle="1" w:styleId="D038900223FB43CAB8A62CC29F4EFCE8">
    <w:name w:val="D038900223FB43CAB8A62CC29F4EFCE8"/>
    <w:rsid w:val="00E86F27"/>
  </w:style>
  <w:style w:type="paragraph" w:customStyle="1" w:styleId="7A89FB055E4B43B8BC6430800A451BA7">
    <w:name w:val="7A89FB055E4B43B8BC6430800A451BA7"/>
    <w:rsid w:val="00E86F27"/>
  </w:style>
  <w:style w:type="paragraph" w:customStyle="1" w:styleId="1EAC995FA2C54B538AF85D34240D653E">
    <w:name w:val="1EAC995FA2C54B538AF85D34240D653E"/>
    <w:rsid w:val="00E86F27"/>
  </w:style>
  <w:style w:type="paragraph" w:customStyle="1" w:styleId="57C3AA6B77C646EDB1351B8D66E8101F">
    <w:name w:val="57C3AA6B77C646EDB1351B8D66E8101F"/>
    <w:rsid w:val="00E86F27"/>
  </w:style>
  <w:style w:type="paragraph" w:customStyle="1" w:styleId="E57D16D369FF444CA3E8CDD78ED53FDC">
    <w:name w:val="E57D16D369FF444CA3E8CDD78ED53FDC"/>
    <w:rsid w:val="00E86F27"/>
  </w:style>
  <w:style w:type="paragraph" w:customStyle="1" w:styleId="A4E586D56D3E4297B31975A29785A1E2">
    <w:name w:val="A4E586D56D3E4297B31975A29785A1E2"/>
    <w:rsid w:val="00E86F27"/>
  </w:style>
  <w:style w:type="paragraph" w:customStyle="1" w:styleId="DACB68B486534C1E880FDD5625CDB876">
    <w:name w:val="DACB68B486534C1E880FDD5625CDB876"/>
    <w:rsid w:val="00E86F27"/>
  </w:style>
  <w:style w:type="paragraph" w:customStyle="1" w:styleId="BCCF26EC654A41AF9474AA55C7A4DF27">
    <w:name w:val="BCCF26EC654A41AF9474AA55C7A4DF27"/>
    <w:rsid w:val="00E86F27"/>
  </w:style>
  <w:style w:type="paragraph" w:customStyle="1" w:styleId="175466B17DD548D2A111F29D8160751B">
    <w:name w:val="175466B17DD548D2A111F29D8160751B"/>
    <w:rsid w:val="00E86F27"/>
  </w:style>
  <w:style w:type="paragraph" w:customStyle="1" w:styleId="E5E2887E2B24435EBC3D420A8A8317FA">
    <w:name w:val="E5E2887E2B24435EBC3D420A8A8317FA"/>
    <w:rsid w:val="00E86F27"/>
  </w:style>
  <w:style w:type="paragraph" w:customStyle="1" w:styleId="CD64BCF48717448DA539C0EAB1F406F4">
    <w:name w:val="CD64BCF48717448DA539C0EAB1F406F4"/>
    <w:rsid w:val="00E86F27"/>
  </w:style>
  <w:style w:type="paragraph" w:customStyle="1" w:styleId="F962DA5A47494E8EBE5C903C3A0ACD41">
    <w:name w:val="F962DA5A47494E8EBE5C903C3A0ACD41"/>
    <w:rsid w:val="00E86F27"/>
  </w:style>
  <w:style w:type="paragraph" w:customStyle="1" w:styleId="4716F7DD2122431F967BE399FCE3BBF0">
    <w:name w:val="4716F7DD2122431F967BE399FCE3BBF0"/>
    <w:rsid w:val="00E86F27"/>
  </w:style>
  <w:style w:type="paragraph" w:customStyle="1" w:styleId="7B7558C129D94DCCB42417A5164FC696">
    <w:name w:val="7B7558C129D94DCCB42417A5164FC696"/>
    <w:rsid w:val="00E86F27"/>
  </w:style>
  <w:style w:type="paragraph" w:customStyle="1" w:styleId="88BBB1F1E7D7406A89678BE62555781E">
    <w:name w:val="88BBB1F1E7D7406A89678BE62555781E"/>
    <w:rsid w:val="00E86F27"/>
  </w:style>
  <w:style w:type="paragraph" w:customStyle="1" w:styleId="31E1AC1ABEF54869BD22F92CFA01924D">
    <w:name w:val="31E1AC1ABEF54869BD22F92CFA01924D"/>
    <w:rsid w:val="00E86F27"/>
  </w:style>
  <w:style w:type="paragraph" w:customStyle="1" w:styleId="8979163947CC45E7AE42162A4AF14824">
    <w:name w:val="8979163947CC45E7AE42162A4AF14824"/>
    <w:rsid w:val="00E86F27"/>
  </w:style>
  <w:style w:type="paragraph" w:customStyle="1" w:styleId="5F4EAA6F70B844E7B8803CC343B6FB20">
    <w:name w:val="5F4EAA6F70B844E7B8803CC343B6FB20"/>
    <w:rsid w:val="00E86F27"/>
  </w:style>
  <w:style w:type="paragraph" w:customStyle="1" w:styleId="DB489343C69D4D489A9E10B665C77CC4">
    <w:name w:val="DB489343C69D4D489A9E10B665C77CC4"/>
    <w:rsid w:val="00E86F27"/>
  </w:style>
  <w:style w:type="paragraph" w:customStyle="1" w:styleId="A847A137B14E46C4B3CEA23C15F40FBA">
    <w:name w:val="A847A137B14E46C4B3CEA23C15F40FBA"/>
    <w:rsid w:val="00E86F27"/>
  </w:style>
  <w:style w:type="paragraph" w:customStyle="1" w:styleId="745FAEB5B33746B58A58B5F108F23C03">
    <w:name w:val="745FAEB5B33746B58A58B5F108F23C03"/>
    <w:rsid w:val="00E86F27"/>
  </w:style>
  <w:style w:type="paragraph" w:customStyle="1" w:styleId="95377F1FC88A40ECB4D237C2B8FF7148">
    <w:name w:val="95377F1FC88A40ECB4D237C2B8FF7148"/>
    <w:rsid w:val="00E86F27"/>
  </w:style>
  <w:style w:type="paragraph" w:customStyle="1" w:styleId="B9C009AA473742A19768E2F6597C4D98">
    <w:name w:val="B9C009AA473742A19768E2F6597C4D98"/>
    <w:rsid w:val="00E86F27"/>
  </w:style>
  <w:style w:type="paragraph" w:customStyle="1" w:styleId="87D5EF5B409C4A11A84AF9A9204E3639">
    <w:name w:val="87D5EF5B409C4A11A84AF9A9204E3639"/>
    <w:rsid w:val="00E86F27"/>
  </w:style>
  <w:style w:type="paragraph" w:customStyle="1" w:styleId="FE4E47F1298F40D793105EB90AE91B7B">
    <w:name w:val="FE4E47F1298F40D793105EB90AE91B7B"/>
    <w:rsid w:val="00E86F27"/>
  </w:style>
  <w:style w:type="paragraph" w:customStyle="1" w:styleId="5B48991DF9C044CBBA35724E01E6F1A3">
    <w:name w:val="5B48991DF9C044CBBA35724E01E6F1A3"/>
    <w:rsid w:val="00E86F27"/>
  </w:style>
  <w:style w:type="paragraph" w:customStyle="1" w:styleId="F13E16F73E08474B920D983425D6C036">
    <w:name w:val="F13E16F73E08474B920D983425D6C036"/>
    <w:rsid w:val="00E86F27"/>
  </w:style>
  <w:style w:type="paragraph" w:customStyle="1" w:styleId="B668A1C3595340AFACC572F552699026">
    <w:name w:val="B668A1C3595340AFACC572F552699026"/>
    <w:rsid w:val="00E86F27"/>
  </w:style>
  <w:style w:type="paragraph" w:customStyle="1" w:styleId="98C07638BD2B462ABD33F51028C6A686">
    <w:name w:val="98C07638BD2B462ABD33F51028C6A686"/>
    <w:rsid w:val="00E86F27"/>
  </w:style>
  <w:style w:type="paragraph" w:customStyle="1" w:styleId="745ADEBDC9294D849A5AA281BB26239D">
    <w:name w:val="745ADEBDC9294D849A5AA281BB26239D"/>
    <w:rsid w:val="00E86F27"/>
  </w:style>
  <w:style w:type="paragraph" w:customStyle="1" w:styleId="57A324D3BF7F4BEFBF5E06770FEBECB6">
    <w:name w:val="57A324D3BF7F4BEFBF5E06770FEBECB6"/>
    <w:rsid w:val="00E86F27"/>
  </w:style>
  <w:style w:type="paragraph" w:customStyle="1" w:styleId="B4072F9651BC424BBD7874CF28AB59A4">
    <w:name w:val="B4072F9651BC424BBD7874CF28AB59A4"/>
    <w:rsid w:val="00E86F27"/>
  </w:style>
  <w:style w:type="paragraph" w:customStyle="1" w:styleId="206D8CAB20C747DB95252E8ACBE0535E">
    <w:name w:val="206D8CAB20C747DB95252E8ACBE0535E"/>
    <w:rsid w:val="00E86F27"/>
  </w:style>
  <w:style w:type="paragraph" w:customStyle="1" w:styleId="D326E5C404CC41CEBC0FADDEE79902F8">
    <w:name w:val="D326E5C404CC41CEBC0FADDEE79902F8"/>
    <w:rsid w:val="00E86F27"/>
  </w:style>
  <w:style w:type="paragraph" w:customStyle="1" w:styleId="6AFFF4EA3B524A509892029FEA069DF9">
    <w:name w:val="6AFFF4EA3B524A509892029FEA069DF9"/>
    <w:rsid w:val="00E86F27"/>
  </w:style>
  <w:style w:type="paragraph" w:customStyle="1" w:styleId="952C96D08C0043C4BC778680B1BA5B67">
    <w:name w:val="952C96D08C0043C4BC778680B1BA5B67"/>
    <w:rsid w:val="00E86F27"/>
  </w:style>
  <w:style w:type="paragraph" w:customStyle="1" w:styleId="FBE5C250B7D148F4BAAA2172A66DD854">
    <w:name w:val="FBE5C250B7D148F4BAAA2172A66DD854"/>
    <w:rsid w:val="00E86F27"/>
  </w:style>
  <w:style w:type="paragraph" w:customStyle="1" w:styleId="8DBF01C810454CA98460CBA0CD8030F2">
    <w:name w:val="8DBF01C810454CA98460CBA0CD8030F2"/>
    <w:rsid w:val="00E86F27"/>
  </w:style>
  <w:style w:type="paragraph" w:customStyle="1" w:styleId="05C7E9DF66C143168FC0DCB351C1D63E">
    <w:name w:val="05C7E9DF66C143168FC0DCB351C1D63E"/>
    <w:rsid w:val="00E86F27"/>
  </w:style>
  <w:style w:type="paragraph" w:customStyle="1" w:styleId="4AFEC438184C4521B47DC616B5816D17">
    <w:name w:val="4AFEC438184C4521B47DC616B5816D17"/>
    <w:rsid w:val="00E86F27"/>
  </w:style>
  <w:style w:type="paragraph" w:customStyle="1" w:styleId="925064A096CF4B1DB4FDD1A147370D36">
    <w:name w:val="925064A096CF4B1DB4FDD1A147370D36"/>
    <w:rsid w:val="00E86F27"/>
  </w:style>
  <w:style w:type="paragraph" w:customStyle="1" w:styleId="9CB14BA4DE724D69928881D2BB094FED">
    <w:name w:val="9CB14BA4DE724D69928881D2BB094FED"/>
    <w:rsid w:val="00E86F27"/>
  </w:style>
  <w:style w:type="paragraph" w:customStyle="1" w:styleId="4D3FF867BA104CDE88A9BE354048D6FC">
    <w:name w:val="4D3FF867BA104CDE88A9BE354048D6FC"/>
    <w:rsid w:val="00E86F27"/>
  </w:style>
  <w:style w:type="paragraph" w:customStyle="1" w:styleId="178C17436E134E17BCACDDBEEC72FAB5">
    <w:name w:val="178C17436E134E17BCACDDBEEC72FAB5"/>
    <w:rsid w:val="00E86F27"/>
  </w:style>
  <w:style w:type="paragraph" w:customStyle="1" w:styleId="0A0BC2785263496ABA541D8EE8362FE1">
    <w:name w:val="0A0BC2785263496ABA541D8EE8362FE1"/>
    <w:rsid w:val="00E86F27"/>
  </w:style>
  <w:style w:type="paragraph" w:customStyle="1" w:styleId="3185C9DBAA844926ABCFE277EEAB8F2F">
    <w:name w:val="3185C9DBAA844926ABCFE277EEAB8F2F"/>
    <w:rsid w:val="00E86F27"/>
  </w:style>
  <w:style w:type="paragraph" w:customStyle="1" w:styleId="BD584C7F50EB4AC7B38C7217DA793788">
    <w:name w:val="BD584C7F50EB4AC7B38C7217DA793788"/>
    <w:rsid w:val="00E86F27"/>
  </w:style>
  <w:style w:type="paragraph" w:customStyle="1" w:styleId="B08911C97BEA4C36B9B694BEDBC941DE">
    <w:name w:val="B08911C97BEA4C36B9B694BEDBC941DE"/>
    <w:rsid w:val="00E86F27"/>
  </w:style>
  <w:style w:type="paragraph" w:customStyle="1" w:styleId="1FCAA1FF2D7A45D29C1DB3CC7F2D6497">
    <w:name w:val="1FCAA1FF2D7A45D29C1DB3CC7F2D6497"/>
    <w:rsid w:val="00E86F27"/>
  </w:style>
  <w:style w:type="paragraph" w:customStyle="1" w:styleId="95A696D7594A495295A462109F552614">
    <w:name w:val="95A696D7594A495295A462109F552614"/>
    <w:rsid w:val="00E86F27"/>
  </w:style>
  <w:style w:type="paragraph" w:customStyle="1" w:styleId="3D4CF4A4F4754D5EBC9AD7B83E41567A">
    <w:name w:val="3D4CF4A4F4754D5EBC9AD7B83E41567A"/>
    <w:rsid w:val="00E86F27"/>
  </w:style>
  <w:style w:type="paragraph" w:customStyle="1" w:styleId="027403FD6D4B4B73B90088980EFC8F47">
    <w:name w:val="027403FD6D4B4B73B90088980EFC8F47"/>
    <w:rsid w:val="00E86F27"/>
  </w:style>
  <w:style w:type="paragraph" w:customStyle="1" w:styleId="5B12D1F7B3C34AB7B3854750BB4D3C46">
    <w:name w:val="5B12D1F7B3C34AB7B3854750BB4D3C46"/>
    <w:rsid w:val="00E86F27"/>
  </w:style>
  <w:style w:type="paragraph" w:customStyle="1" w:styleId="7488DA0500DA41BFA1CC4F907361FC70">
    <w:name w:val="7488DA0500DA41BFA1CC4F907361FC70"/>
    <w:rsid w:val="00E86F27"/>
  </w:style>
  <w:style w:type="paragraph" w:customStyle="1" w:styleId="9E4B96149BDF42DA8ED63067A2B153F0">
    <w:name w:val="9E4B96149BDF42DA8ED63067A2B153F0"/>
    <w:rsid w:val="00E86F27"/>
  </w:style>
  <w:style w:type="paragraph" w:customStyle="1" w:styleId="A6458ABD883F400981A84C3B77B5143B">
    <w:name w:val="A6458ABD883F400981A84C3B77B5143B"/>
    <w:rsid w:val="00E86F27"/>
  </w:style>
  <w:style w:type="paragraph" w:customStyle="1" w:styleId="121FA5A204574432B855A56D2076EFFD">
    <w:name w:val="121FA5A204574432B855A56D2076EFFD"/>
    <w:rsid w:val="00E86F27"/>
  </w:style>
  <w:style w:type="paragraph" w:customStyle="1" w:styleId="0416AA770CEB414C8CB6B92442686E97">
    <w:name w:val="0416AA770CEB414C8CB6B92442686E97"/>
    <w:rsid w:val="00E86F27"/>
  </w:style>
  <w:style w:type="paragraph" w:customStyle="1" w:styleId="3D8DB5711AEE431A94E13FAA23CF8222">
    <w:name w:val="3D8DB5711AEE431A94E13FAA23CF8222"/>
    <w:rsid w:val="00E86F27"/>
  </w:style>
  <w:style w:type="paragraph" w:customStyle="1" w:styleId="D1B1D3FD8E1D4AE2BE442E9B832CE888">
    <w:name w:val="D1B1D3FD8E1D4AE2BE442E9B832CE888"/>
    <w:rsid w:val="00E86F27"/>
  </w:style>
  <w:style w:type="paragraph" w:customStyle="1" w:styleId="D4C9B890266B4BDAB9A946A57D770524">
    <w:name w:val="D4C9B890266B4BDAB9A946A57D770524"/>
    <w:rsid w:val="00E86F27"/>
  </w:style>
  <w:style w:type="paragraph" w:customStyle="1" w:styleId="B2E389376DEB4B19987A8ED7F7ECF7E0">
    <w:name w:val="B2E389376DEB4B19987A8ED7F7ECF7E0"/>
    <w:rsid w:val="00E86F27"/>
  </w:style>
  <w:style w:type="paragraph" w:customStyle="1" w:styleId="AF78ED8CF36F4445838B9CA41496404D">
    <w:name w:val="AF78ED8CF36F4445838B9CA41496404D"/>
    <w:rsid w:val="00E86F27"/>
  </w:style>
  <w:style w:type="paragraph" w:customStyle="1" w:styleId="FD955C4890BD4C13AF7D32A08258067B">
    <w:name w:val="FD955C4890BD4C13AF7D32A08258067B"/>
    <w:rsid w:val="00E86F27"/>
  </w:style>
  <w:style w:type="paragraph" w:customStyle="1" w:styleId="A17E0A095B22497BBDBC30B0A585E7CF">
    <w:name w:val="A17E0A095B22497BBDBC30B0A585E7CF"/>
    <w:rsid w:val="00E86F27"/>
  </w:style>
  <w:style w:type="paragraph" w:customStyle="1" w:styleId="552577EE4DB14CFE885C4B44E4B72BDD">
    <w:name w:val="552577EE4DB14CFE885C4B44E4B72BDD"/>
    <w:rsid w:val="00E86F27"/>
  </w:style>
  <w:style w:type="paragraph" w:customStyle="1" w:styleId="368B74B454DC495AA04606924A4BC7DC">
    <w:name w:val="368B74B454DC495AA04606924A4BC7DC"/>
    <w:rsid w:val="00E86F27"/>
  </w:style>
  <w:style w:type="paragraph" w:customStyle="1" w:styleId="F3A6AE8755144A6E87F280E3CB69B6DE">
    <w:name w:val="F3A6AE8755144A6E87F280E3CB69B6DE"/>
    <w:rsid w:val="00E86F27"/>
  </w:style>
  <w:style w:type="paragraph" w:customStyle="1" w:styleId="DC5CAFCAA832467896433C4F27EAEC7C">
    <w:name w:val="DC5CAFCAA832467896433C4F27EAEC7C"/>
    <w:rsid w:val="00E86F27"/>
  </w:style>
  <w:style w:type="paragraph" w:customStyle="1" w:styleId="26832D462C224BFA97E1E95D98B6AF09">
    <w:name w:val="26832D462C224BFA97E1E95D98B6AF09"/>
    <w:rsid w:val="00E86F27"/>
  </w:style>
  <w:style w:type="paragraph" w:customStyle="1" w:styleId="683734A6582241A9A57A251BBB608C5C">
    <w:name w:val="683734A6582241A9A57A251BBB608C5C"/>
    <w:rsid w:val="00E86F27"/>
  </w:style>
  <w:style w:type="paragraph" w:customStyle="1" w:styleId="066123BDF78E4AEBA38837D1204866B9">
    <w:name w:val="066123BDF78E4AEBA38837D1204866B9"/>
    <w:rsid w:val="00E86F27"/>
  </w:style>
  <w:style w:type="paragraph" w:customStyle="1" w:styleId="C875B36CB9DB4E8C865FDBBAB83D093B">
    <w:name w:val="C875B36CB9DB4E8C865FDBBAB83D093B"/>
    <w:rsid w:val="00E86F27"/>
  </w:style>
  <w:style w:type="paragraph" w:customStyle="1" w:styleId="F4F31F00338F44E282AAA5C64A3D88C4">
    <w:name w:val="F4F31F00338F44E282AAA5C64A3D88C4"/>
    <w:rsid w:val="00E86F27"/>
  </w:style>
  <w:style w:type="paragraph" w:customStyle="1" w:styleId="7969DB0315B04C1AA008D4937A87BB7B">
    <w:name w:val="7969DB0315B04C1AA008D4937A87BB7B"/>
    <w:rsid w:val="00E86F27"/>
  </w:style>
  <w:style w:type="paragraph" w:customStyle="1" w:styleId="6FCEB2F1DBA54CC49C9B561FB9AA6136">
    <w:name w:val="6FCEB2F1DBA54CC49C9B561FB9AA6136"/>
    <w:rsid w:val="00E86F27"/>
  </w:style>
  <w:style w:type="paragraph" w:customStyle="1" w:styleId="261A818C337D4E5EA4A2C0424C9E34F0">
    <w:name w:val="261A818C337D4E5EA4A2C0424C9E34F0"/>
    <w:rsid w:val="00E86F27"/>
  </w:style>
  <w:style w:type="paragraph" w:customStyle="1" w:styleId="07A9212F5CE14F72BDD60B7C1F3E2872">
    <w:name w:val="07A9212F5CE14F72BDD60B7C1F3E2872"/>
    <w:rsid w:val="00E86F27"/>
  </w:style>
  <w:style w:type="paragraph" w:customStyle="1" w:styleId="58BF12ED775243809B79691539B34D99">
    <w:name w:val="58BF12ED775243809B79691539B34D99"/>
    <w:rsid w:val="00E86F27"/>
  </w:style>
  <w:style w:type="paragraph" w:customStyle="1" w:styleId="7A34F6CEC4824B4DBD73B693D41C6C5D">
    <w:name w:val="7A34F6CEC4824B4DBD73B693D41C6C5D"/>
    <w:rsid w:val="00E86F27"/>
  </w:style>
  <w:style w:type="paragraph" w:customStyle="1" w:styleId="3F1E6285181B48F2B23A6B25503573ED">
    <w:name w:val="3F1E6285181B48F2B23A6B25503573ED"/>
    <w:rsid w:val="00E86F27"/>
  </w:style>
  <w:style w:type="paragraph" w:customStyle="1" w:styleId="F5F8E9C099504DF3958BD9E48BC6B946">
    <w:name w:val="F5F8E9C099504DF3958BD9E48BC6B946"/>
    <w:rsid w:val="00E86F27"/>
  </w:style>
  <w:style w:type="paragraph" w:customStyle="1" w:styleId="EBE06BAB217E4C919438B011DF910152">
    <w:name w:val="EBE06BAB217E4C919438B011DF910152"/>
    <w:rsid w:val="00E86F27"/>
  </w:style>
  <w:style w:type="paragraph" w:customStyle="1" w:styleId="3096124A76794CF488516107F7F6F1BE">
    <w:name w:val="3096124A76794CF488516107F7F6F1BE"/>
    <w:rsid w:val="00E86F27"/>
  </w:style>
  <w:style w:type="paragraph" w:customStyle="1" w:styleId="48F14273A7554E5590ECC6A56CD859FE">
    <w:name w:val="48F14273A7554E5590ECC6A56CD859FE"/>
    <w:rsid w:val="00E86F27"/>
  </w:style>
  <w:style w:type="paragraph" w:customStyle="1" w:styleId="053D8D8684194E63BAE12B3781C2F3C9">
    <w:name w:val="053D8D8684194E63BAE12B3781C2F3C9"/>
    <w:rsid w:val="00E86F27"/>
  </w:style>
  <w:style w:type="paragraph" w:customStyle="1" w:styleId="A148B35EBD7947538F2DCA10F2BD85BB">
    <w:name w:val="A148B35EBD7947538F2DCA10F2BD85BB"/>
    <w:rsid w:val="00E86F27"/>
  </w:style>
  <w:style w:type="paragraph" w:customStyle="1" w:styleId="BDEC51AFD0A4409E88BB932C730ABC2C">
    <w:name w:val="BDEC51AFD0A4409E88BB932C730ABC2C"/>
    <w:rsid w:val="00E86F27"/>
  </w:style>
  <w:style w:type="paragraph" w:customStyle="1" w:styleId="B8EE4C5F56034CCAAB22A7EAAD70C2A9">
    <w:name w:val="B8EE4C5F56034CCAAB22A7EAAD70C2A9"/>
    <w:rsid w:val="00E86F27"/>
  </w:style>
  <w:style w:type="paragraph" w:customStyle="1" w:styleId="81DA1326D9D5437FA1ACC51A6AAFB42D">
    <w:name w:val="81DA1326D9D5437FA1ACC51A6AAFB42D"/>
    <w:rsid w:val="00E86F27"/>
  </w:style>
  <w:style w:type="paragraph" w:customStyle="1" w:styleId="B0E3FD36B09B42BFBF8AEF56369C3B1F">
    <w:name w:val="B0E3FD36B09B42BFBF8AEF56369C3B1F"/>
    <w:rsid w:val="00E86F27"/>
  </w:style>
  <w:style w:type="paragraph" w:customStyle="1" w:styleId="FCE996CDE7F74A038D49BCB7E8381D8A">
    <w:name w:val="FCE996CDE7F74A038D49BCB7E8381D8A"/>
    <w:rsid w:val="00E86F27"/>
  </w:style>
  <w:style w:type="paragraph" w:customStyle="1" w:styleId="8F00CE92383C4CFF88D8436B2A3FBBC5">
    <w:name w:val="8F00CE92383C4CFF88D8436B2A3FBBC5"/>
    <w:rsid w:val="00E86F27"/>
  </w:style>
  <w:style w:type="paragraph" w:customStyle="1" w:styleId="24282105681247D8A17BEA0361FC2CFE">
    <w:name w:val="24282105681247D8A17BEA0361FC2CFE"/>
    <w:rsid w:val="00E86F27"/>
  </w:style>
  <w:style w:type="paragraph" w:customStyle="1" w:styleId="F0A13017A5634DFB879BEE7ADCE149AE">
    <w:name w:val="F0A13017A5634DFB879BEE7ADCE149AE"/>
    <w:rsid w:val="00E86F27"/>
  </w:style>
  <w:style w:type="paragraph" w:customStyle="1" w:styleId="1F02FA6D535A48D0B885D33F60F231EF">
    <w:name w:val="1F02FA6D535A48D0B885D33F60F231EF"/>
    <w:rsid w:val="00E86F27"/>
  </w:style>
  <w:style w:type="paragraph" w:customStyle="1" w:styleId="DEFC5942E8A04368A4CD53B4C1407987">
    <w:name w:val="DEFC5942E8A04368A4CD53B4C1407987"/>
    <w:rsid w:val="00E86F27"/>
  </w:style>
  <w:style w:type="paragraph" w:customStyle="1" w:styleId="05634DF8EB664084940320E0EFD03148">
    <w:name w:val="05634DF8EB664084940320E0EFD03148"/>
    <w:rsid w:val="00E86F27"/>
  </w:style>
  <w:style w:type="paragraph" w:customStyle="1" w:styleId="25133F8AEF9542999CED1057BE398F44">
    <w:name w:val="25133F8AEF9542999CED1057BE398F44"/>
    <w:rsid w:val="00E86F27"/>
  </w:style>
  <w:style w:type="paragraph" w:customStyle="1" w:styleId="E8E72BDA0E4143C5BD39DC8362FB8A16">
    <w:name w:val="E8E72BDA0E4143C5BD39DC8362FB8A16"/>
    <w:rsid w:val="00E86F27"/>
  </w:style>
  <w:style w:type="paragraph" w:customStyle="1" w:styleId="E820847620714D8CB4EAB4F7B647FFE0">
    <w:name w:val="E820847620714D8CB4EAB4F7B647FFE0"/>
    <w:rsid w:val="00E86F27"/>
  </w:style>
  <w:style w:type="paragraph" w:customStyle="1" w:styleId="4A846789D46C47E0885C0605EBA73AF4">
    <w:name w:val="4A846789D46C47E0885C0605EBA73AF4"/>
    <w:rsid w:val="00E86F27"/>
  </w:style>
  <w:style w:type="paragraph" w:customStyle="1" w:styleId="DE26F24C09384FA3B08C282A236DC6F6">
    <w:name w:val="DE26F24C09384FA3B08C282A236DC6F6"/>
    <w:rsid w:val="00E86F27"/>
  </w:style>
  <w:style w:type="paragraph" w:customStyle="1" w:styleId="6A797E6C7C614412BFBFAF1E7E00EAB0">
    <w:name w:val="6A797E6C7C614412BFBFAF1E7E00EAB0"/>
    <w:rsid w:val="00E86F27"/>
  </w:style>
  <w:style w:type="paragraph" w:customStyle="1" w:styleId="8B2E75A79BD24585BC00D65D72ACE065">
    <w:name w:val="8B2E75A79BD24585BC00D65D72ACE065"/>
    <w:rsid w:val="00E86F27"/>
  </w:style>
  <w:style w:type="paragraph" w:customStyle="1" w:styleId="3A69E5274398484CABD80C779B005C08">
    <w:name w:val="3A69E5274398484CABD80C779B005C08"/>
    <w:rsid w:val="00E86F27"/>
  </w:style>
  <w:style w:type="paragraph" w:customStyle="1" w:styleId="8C383A76BC2A40FAA7686D4874F36DA9">
    <w:name w:val="8C383A76BC2A40FAA7686D4874F36DA9"/>
    <w:rsid w:val="00E86F27"/>
  </w:style>
  <w:style w:type="paragraph" w:customStyle="1" w:styleId="34E48D4093BF4CE3B98E5A92F1022B62">
    <w:name w:val="34E48D4093BF4CE3B98E5A92F1022B62"/>
    <w:rsid w:val="00E86F27"/>
  </w:style>
  <w:style w:type="paragraph" w:customStyle="1" w:styleId="733B53EEA1A346B18D2948C4C557779D">
    <w:name w:val="733B53EEA1A346B18D2948C4C557779D"/>
    <w:rsid w:val="00E86F27"/>
  </w:style>
  <w:style w:type="paragraph" w:customStyle="1" w:styleId="F0F66E1F264D4DA7A573A9C6D18305E4">
    <w:name w:val="F0F66E1F264D4DA7A573A9C6D18305E4"/>
    <w:rsid w:val="00E86F27"/>
  </w:style>
  <w:style w:type="paragraph" w:customStyle="1" w:styleId="B4BEB0DEF946402EAB4B72A9546DC696">
    <w:name w:val="B4BEB0DEF946402EAB4B72A9546DC696"/>
    <w:rsid w:val="00E86F27"/>
  </w:style>
  <w:style w:type="paragraph" w:customStyle="1" w:styleId="06634A3CED594F88A2D36A65F6586BF3">
    <w:name w:val="06634A3CED594F88A2D36A65F6586BF3"/>
    <w:rsid w:val="00E86F27"/>
  </w:style>
  <w:style w:type="paragraph" w:customStyle="1" w:styleId="D37C592C4A7D42C0BBCDD130254BBB0F">
    <w:name w:val="D37C592C4A7D42C0BBCDD130254BBB0F"/>
    <w:rsid w:val="00E86F27"/>
  </w:style>
  <w:style w:type="paragraph" w:customStyle="1" w:styleId="0F860E2A029C4B18B266A3147D9603CD">
    <w:name w:val="0F860E2A029C4B18B266A3147D9603CD"/>
    <w:rsid w:val="00E86F27"/>
  </w:style>
  <w:style w:type="paragraph" w:customStyle="1" w:styleId="90E253C347604DC3AC81EF3B96A3B296">
    <w:name w:val="90E253C347604DC3AC81EF3B96A3B296"/>
    <w:rsid w:val="00E86F27"/>
  </w:style>
  <w:style w:type="paragraph" w:customStyle="1" w:styleId="622B5C769D924173B61CE86FA45E5257">
    <w:name w:val="622B5C769D924173B61CE86FA45E5257"/>
    <w:rsid w:val="00E86F27"/>
  </w:style>
  <w:style w:type="paragraph" w:customStyle="1" w:styleId="8DB00B7428524D16A4C7046EDF983F95">
    <w:name w:val="8DB00B7428524D16A4C7046EDF983F95"/>
    <w:rsid w:val="00E86F27"/>
  </w:style>
  <w:style w:type="paragraph" w:customStyle="1" w:styleId="7CB0F1A31C59460D931D49B22434B592">
    <w:name w:val="7CB0F1A31C59460D931D49B22434B592"/>
    <w:rsid w:val="00E86F27"/>
  </w:style>
  <w:style w:type="paragraph" w:customStyle="1" w:styleId="0E9EF3E93E44494B833AECF2910799DB">
    <w:name w:val="0E9EF3E93E44494B833AECF2910799DB"/>
    <w:rsid w:val="00E86F27"/>
  </w:style>
  <w:style w:type="paragraph" w:customStyle="1" w:styleId="1B6D32FCEF5646CFB196F4E894FEE5A3">
    <w:name w:val="1B6D32FCEF5646CFB196F4E894FEE5A3"/>
    <w:rsid w:val="00E86F27"/>
  </w:style>
  <w:style w:type="paragraph" w:customStyle="1" w:styleId="7C0570DD36D04B18810FFFE666E6E738">
    <w:name w:val="7C0570DD36D04B18810FFFE666E6E738"/>
    <w:rsid w:val="00E86F27"/>
  </w:style>
  <w:style w:type="paragraph" w:customStyle="1" w:styleId="41F8F71A25684B02BFBE37C7BE8FD232">
    <w:name w:val="41F8F71A25684B02BFBE37C7BE8FD232"/>
    <w:rsid w:val="00E86F27"/>
  </w:style>
  <w:style w:type="paragraph" w:customStyle="1" w:styleId="F43A57018B434334AEE7C9A2DD3A59F2">
    <w:name w:val="F43A57018B434334AEE7C9A2DD3A59F2"/>
    <w:rsid w:val="00E86F27"/>
  </w:style>
  <w:style w:type="paragraph" w:customStyle="1" w:styleId="08766DDFDFBD440D903FC7080E4ED2F3">
    <w:name w:val="08766DDFDFBD440D903FC7080E4ED2F3"/>
    <w:rsid w:val="00E86F27"/>
  </w:style>
  <w:style w:type="paragraph" w:customStyle="1" w:styleId="2ADD764ABB55461EA1E920C4E144BB94">
    <w:name w:val="2ADD764ABB55461EA1E920C4E144BB94"/>
    <w:rsid w:val="00E86F27"/>
  </w:style>
  <w:style w:type="paragraph" w:customStyle="1" w:styleId="DCE44C8BC235430495CD16657CA5934B">
    <w:name w:val="DCE44C8BC235430495CD16657CA5934B"/>
    <w:rsid w:val="00E86F27"/>
  </w:style>
  <w:style w:type="paragraph" w:customStyle="1" w:styleId="BA90BDB172374A73898E60501DDE305E">
    <w:name w:val="BA90BDB172374A73898E60501DDE305E"/>
    <w:rsid w:val="00E86F27"/>
  </w:style>
  <w:style w:type="paragraph" w:customStyle="1" w:styleId="01A2249D9A0A49A2B3F446FD49A086C3">
    <w:name w:val="01A2249D9A0A49A2B3F446FD49A086C3"/>
    <w:rsid w:val="00E86F27"/>
  </w:style>
  <w:style w:type="paragraph" w:customStyle="1" w:styleId="A9E6C16724764CDFB0B6FFB7B8C0F3D4">
    <w:name w:val="A9E6C16724764CDFB0B6FFB7B8C0F3D4"/>
    <w:rsid w:val="00E86F27"/>
  </w:style>
  <w:style w:type="paragraph" w:customStyle="1" w:styleId="1EBFED7527F847CAA8FBC019C3990A86">
    <w:name w:val="1EBFED7527F847CAA8FBC019C3990A86"/>
    <w:rsid w:val="00E86F27"/>
  </w:style>
  <w:style w:type="paragraph" w:customStyle="1" w:styleId="A0398B4D07FD4B60B323C952879B3CCD">
    <w:name w:val="A0398B4D07FD4B60B323C952879B3CCD"/>
    <w:rsid w:val="00E86F27"/>
  </w:style>
  <w:style w:type="paragraph" w:customStyle="1" w:styleId="6C52EDAE65E84AA99E464370C75C0426">
    <w:name w:val="6C52EDAE65E84AA99E464370C75C0426"/>
    <w:rsid w:val="00E86F27"/>
  </w:style>
  <w:style w:type="paragraph" w:customStyle="1" w:styleId="972E5636CECC47E9B0F00F927BC4B4BF">
    <w:name w:val="972E5636CECC47E9B0F00F927BC4B4BF"/>
    <w:rsid w:val="00E86F27"/>
  </w:style>
  <w:style w:type="paragraph" w:customStyle="1" w:styleId="C0F8B8DF894242EF9BD809B691B3782E">
    <w:name w:val="C0F8B8DF894242EF9BD809B691B3782E"/>
    <w:rsid w:val="00E86F27"/>
  </w:style>
  <w:style w:type="paragraph" w:customStyle="1" w:styleId="09D78BA095D94E56A7345F15BBA81A3C">
    <w:name w:val="09D78BA095D94E56A7345F15BBA81A3C"/>
    <w:rsid w:val="00E86F27"/>
  </w:style>
  <w:style w:type="paragraph" w:customStyle="1" w:styleId="CA56DBD74E4D484BA4BA63B4E15E2963">
    <w:name w:val="CA56DBD74E4D484BA4BA63B4E15E2963"/>
    <w:rsid w:val="00E86F27"/>
  </w:style>
  <w:style w:type="paragraph" w:customStyle="1" w:styleId="2492228FDDD54260A6CBF5C45FAF3BCF">
    <w:name w:val="2492228FDDD54260A6CBF5C45FAF3BCF"/>
    <w:rsid w:val="00E86F27"/>
  </w:style>
  <w:style w:type="paragraph" w:customStyle="1" w:styleId="8507A2461ED34505848942D790D5F1B7">
    <w:name w:val="8507A2461ED34505848942D790D5F1B7"/>
    <w:rsid w:val="00E86F27"/>
  </w:style>
  <w:style w:type="paragraph" w:customStyle="1" w:styleId="942193711D024BE4A0381A404C64AB67">
    <w:name w:val="942193711D024BE4A0381A404C64AB67"/>
    <w:rsid w:val="00E86F27"/>
  </w:style>
  <w:style w:type="paragraph" w:customStyle="1" w:styleId="3C93FCBF9D1049A68296D8525F7758CD">
    <w:name w:val="3C93FCBF9D1049A68296D8525F7758CD"/>
    <w:rsid w:val="00E86F27"/>
  </w:style>
  <w:style w:type="paragraph" w:customStyle="1" w:styleId="6D00809AC4F9466886B025933F2CF759">
    <w:name w:val="6D00809AC4F9466886B025933F2CF759"/>
    <w:rsid w:val="00E86F27"/>
  </w:style>
  <w:style w:type="paragraph" w:customStyle="1" w:styleId="F43CE8EAC9AF4100806EBA8220B78E03">
    <w:name w:val="F43CE8EAC9AF4100806EBA8220B78E03"/>
    <w:rsid w:val="00E86F27"/>
  </w:style>
  <w:style w:type="paragraph" w:customStyle="1" w:styleId="08035DFA8FC0421CBB436E3A798C3287">
    <w:name w:val="08035DFA8FC0421CBB436E3A798C3287"/>
    <w:rsid w:val="00E86F27"/>
  </w:style>
  <w:style w:type="paragraph" w:customStyle="1" w:styleId="3AFB0D716564438BB322B9B33370C919">
    <w:name w:val="3AFB0D716564438BB322B9B33370C919"/>
    <w:rsid w:val="00E86F27"/>
  </w:style>
  <w:style w:type="paragraph" w:customStyle="1" w:styleId="F3548B14C93A462FABDF31474D7EFFE7">
    <w:name w:val="F3548B14C93A462FABDF31474D7EFFE7"/>
    <w:rsid w:val="00E86F27"/>
  </w:style>
  <w:style w:type="paragraph" w:customStyle="1" w:styleId="77CDD03B529D4A2886B08E9AEDC39A32">
    <w:name w:val="77CDD03B529D4A2886B08E9AEDC39A32"/>
    <w:rsid w:val="00E86F27"/>
  </w:style>
  <w:style w:type="paragraph" w:customStyle="1" w:styleId="43B3E9DEDCDE491DA34AED12125C5B66">
    <w:name w:val="43B3E9DEDCDE491DA34AED12125C5B66"/>
    <w:rsid w:val="00E86F27"/>
  </w:style>
  <w:style w:type="paragraph" w:customStyle="1" w:styleId="311F9141649D48A0BFC5D7EE88547220">
    <w:name w:val="311F9141649D48A0BFC5D7EE88547220"/>
    <w:rsid w:val="00E86F27"/>
  </w:style>
  <w:style w:type="paragraph" w:customStyle="1" w:styleId="C740078244C14F7996DD24C6FA0C5AEF">
    <w:name w:val="C740078244C14F7996DD24C6FA0C5AEF"/>
    <w:rsid w:val="00E86F27"/>
  </w:style>
  <w:style w:type="paragraph" w:customStyle="1" w:styleId="5DF716B6A5AF449287BD3B146AD36A34">
    <w:name w:val="5DF716B6A5AF449287BD3B146AD36A34"/>
    <w:rsid w:val="00E86F27"/>
  </w:style>
  <w:style w:type="paragraph" w:customStyle="1" w:styleId="1AD7B143DB814EB295E48816C35DAB7F">
    <w:name w:val="1AD7B143DB814EB295E48816C35DAB7F"/>
    <w:rsid w:val="00E86F27"/>
  </w:style>
  <w:style w:type="paragraph" w:customStyle="1" w:styleId="7E51042B753A48868355C8388EBB4E1A">
    <w:name w:val="7E51042B753A48868355C8388EBB4E1A"/>
    <w:rsid w:val="00E86F27"/>
  </w:style>
  <w:style w:type="paragraph" w:customStyle="1" w:styleId="11941B0EF2854093A25322D55D1813CE">
    <w:name w:val="11941B0EF2854093A25322D55D1813CE"/>
    <w:rsid w:val="00E86F27"/>
  </w:style>
  <w:style w:type="paragraph" w:customStyle="1" w:styleId="9C7A3AA5E98643A29C0BD218A2904A7A">
    <w:name w:val="9C7A3AA5E98643A29C0BD218A2904A7A"/>
    <w:rsid w:val="00E86F27"/>
  </w:style>
  <w:style w:type="paragraph" w:customStyle="1" w:styleId="FDE8F5A3ACFA4ABDABA173A29204698C">
    <w:name w:val="FDE8F5A3ACFA4ABDABA173A29204698C"/>
    <w:rsid w:val="00E86F27"/>
  </w:style>
  <w:style w:type="paragraph" w:customStyle="1" w:styleId="620ED0B797CC47F5A54328C97CADE699">
    <w:name w:val="620ED0B797CC47F5A54328C97CADE699"/>
    <w:rsid w:val="00E86F27"/>
  </w:style>
  <w:style w:type="paragraph" w:customStyle="1" w:styleId="A33F9C06043D4E59B646039DE29AB572">
    <w:name w:val="A33F9C06043D4E59B646039DE29AB572"/>
    <w:rsid w:val="00E86F27"/>
  </w:style>
  <w:style w:type="paragraph" w:customStyle="1" w:styleId="A153198C636D4FDBBD4993788B5A9D7C">
    <w:name w:val="A153198C636D4FDBBD4993788B5A9D7C"/>
    <w:rsid w:val="00E86F27"/>
  </w:style>
  <w:style w:type="paragraph" w:customStyle="1" w:styleId="EB9D076F04BF4905A563DF526A10C4B2">
    <w:name w:val="EB9D076F04BF4905A563DF526A10C4B2"/>
    <w:rsid w:val="00E86F27"/>
  </w:style>
  <w:style w:type="paragraph" w:customStyle="1" w:styleId="9D0706A124A6471C9D1A27F7490FF695">
    <w:name w:val="9D0706A124A6471C9D1A27F7490FF695"/>
    <w:rsid w:val="00E86F27"/>
  </w:style>
  <w:style w:type="paragraph" w:customStyle="1" w:styleId="EADC027682464BBAAE618B8D5ABFCF33">
    <w:name w:val="EADC027682464BBAAE618B8D5ABFCF33"/>
    <w:rsid w:val="00E86F27"/>
  </w:style>
  <w:style w:type="paragraph" w:customStyle="1" w:styleId="C491FE5216C0425498A447EF7FA8F6BA">
    <w:name w:val="C491FE5216C0425498A447EF7FA8F6BA"/>
    <w:rsid w:val="00E86F27"/>
  </w:style>
  <w:style w:type="paragraph" w:customStyle="1" w:styleId="904F0D9FF0904973A23ECF39D1E1C345">
    <w:name w:val="904F0D9FF0904973A23ECF39D1E1C345"/>
    <w:rsid w:val="00E86F27"/>
  </w:style>
  <w:style w:type="paragraph" w:customStyle="1" w:styleId="5C68FBA282294931A9127C595F2CBEA0">
    <w:name w:val="5C68FBA282294931A9127C595F2CBEA0"/>
    <w:rsid w:val="00E86F27"/>
  </w:style>
  <w:style w:type="paragraph" w:customStyle="1" w:styleId="3D794EB5EF824A958AB09E423D0931BE">
    <w:name w:val="3D794EB5EF824A958AB09E423D0931BE"/>
    <w:rsid w:val="00E86F27"/>
  </w:style>
  <w:style w:type="paragraph" w:customStyle="1" w:styleId="435420EFC9FF416FBFFBA33BE06654F8">
    <w:name w:val="435420EFC9FF416FBFFBA33BE06654F8"/>
    <w:rsid w:val="00E86F27"/>
  </w:style>
  <w:style w:type="paragraph" w:customStyle="1" w:styleId="0A173B92CF094A29B62F332514B7A9B5">
    <w:name w:val="0A173B92CF094A29B62F332514B7A9B5"/>
    <w:rsid w:val="00E86F27"/>
  </w:style>
  <w:style w:type="paragraph" w:customStyle="1" w:styleId="690A1D0DA662470F91BED380CC61B2FC">
    <w:name w:val="690A1D0DA662470F91BED380CC61B2FC"/>
    <w:rsid w:val="00E86F27"/>
  </w:style>
  <w:style w:type="paragraph" w:customStyle="1" w:styleId="DE173773C6C34C16BE6032EB58F220C1">
    <w:name w:val="DE173773C6C34C16BE6032EB58F220C1"/>
    <w:rsid w:val="00E86F27"/>
  </w:style>
  <w:style w:type="paragraph" w:customStyle="1" w:styleId="23A2B76AC97C4446BF235DB1CA5D352F">
    <w:name w:val="23A2B76AC97C4446BF235DB1CA5D352F"/>
    <w:rsid w:val="00E86F27"/>
  </w:style>
  <w:style w:type="paragraph" w:customStyle="1" w:styleId="13D1F5E4A4044249945BD1FBB64D8737">
    <w:name w:val="13D1F5E4A4044249945BD1FBB64D8737"/>
    <w:rsid w:val="00E86F27"/>
  </w:style>
  <w:style w:type="paragraph" w:customStyle="1" w:styleId="6E9E34BCE35D4D90908EFD08C91CF294">
    <w:name w:val="6E9E34BCE35D4D90908EFD08C91CF294"/>
    <w:rsid w:val="00E86F27"/>
  </w:style>
  <w:style w:type="paragraph" w:customStyle="1" w:styleId="D9C7FB4D96414043A970EF7A90472FEF">
    <w:name w:val="D9C7FB4D96414043A970EF7A90472FEF"/>
    <w:rsid w:val="00E86F27"/>
  </w:style>
  <w:style w:type="paragraph" w:customStyle="1" w:styleId="FA6E8C76817C473EA7413BA229A469EF">
    <w:name w:val="FA6E8C76817C473EA7413BA229A469EF"/>
    <w:rsid w:val="00E86F27"/>
  </w:style>
  <w:style w:type="paragraph" w:customStyle="1" w:styleId="020D3A68648D4199987B2FC4BCA49591">
    <w:name w:val="020D3A68648D4199987B2FC4BCA49591"/>
    <w:rsid w:val="00E86F27"/>
  </w:style>
  <w:style w:type="paragraph" w:customStyle="1" w:styleId="132A301B45F44E9D83FF2F96EF39F7CF">
    <w:name w:val="132A301B45F44E9D83FF2F96EF39F7CF"/>
    <w:rsid w:val="00E86F27"/>
  </w:style>
  <w:style w:type="paragraph" w:customStyle="1" w:styleId="01EA875EC7C6445FA871C6CA7416498A">
    <w:name w:val="01EA875EC7C6445FA871C6CA7416498A"/>
    <w:rsid w:val="00E86F27"/>
  </w:style>
  <w:style w:type="paragraph" w:customStyle="1" w:styleId="195644211ABB4214912ECD12E1A6CD3F">
    <w:name w:val="195644211ABB4214912ECD12E1A6CD3F"/>
    <w:rsid w:val="00E86F27"/>
  </w:style>
  <w:style w:type="paragraph" w:customStyle="1" w:styleId="23757C81AC664AA59DE364EE71AF0349">
    <w:name w:val="23757C81AC664AA59DE364EE71AF0349"/>
    <w:rsid w:val="00E86F27"/>
  </w:style>
  <w:style w:type="paragraph" w:customStyle="1" w:styleId="88827295D7AA4CA0AD5E11EDBBF21CBB">
    <w:name w:val="88827295D7AA4CA0AD5E11EDBBF21CBB"/>
    <w:rsid w:val="00E86F27"/>
  </w:style>
  <w:style w:type="paragraph" w:customStyle="1" w:styleId="C3E8154C9F6F4382A906A9322B9338EF">
    <w:name w:val="C3E8154C9F6F4382A906A9322B9338EF"/>
    <w:rsid w:val="00E86F27"/>
  </w:style>
  <w:style w:type="paragraph" w:customStyle="1" w:styleId="B15D31100D95484C8A23F4AAAC8B7A91">
    <w:name w:val="B15D31100D95484C8A23F4AAAC8B7A91"/>
    <w:rsid w:val="00E86F27"/>
  </w:style>
  <w:style w:type="paragraph" w:customStyle="1" w:styleId="6D6580138B674FDBAC4BB9AD23E5BDEF">
    <w:name w:val="6D6580138B674FDBAC4BB9AD23E5BDEF"/>
    <w:rsid w:val="00E86F27"/>
  </w:style>
  <w:style w:type="paragraph" w:customStyle="1" w:styleId="89C2E5534DDC42B8A24651A633EF7B87">
    <w:name w:val="89C2E5534DDC42B8A24651A633EF7B87"/>
    <w:rsid w:val="00E86F27"/>
  </w:style>
  <w:style w:type="paragraph" w:customStyle="1" w:styleId="B6EC9C37E3C24C3286FCD3769D872B00">
    <w:name w:val="B6EC9C37E3C24C3286FCD3769D872B00"/>
    <w:rsid w:val="00E86F27"/>
  </w:style>
  <w:style w:type="paragraph" w:customStyle="1" w:styleId="465E6021D5594F39AD5E8EC3DD8F736E">
    <w:name w:val="465E6021D5594F39AD5E8EC3DD8F736E"/>
    <w:rsid w:val="00E86F27"/>
  </w:style>
  <w:style w:type="paragraph" w:customStyle="1" w:styleId="BF33A849AEAB475BBA90BB11D96E820C">
    <w:name w:val="BF33A849AEAB475BBA90BB11D96E820C"/>
    <w:rsid w:val="00E86F27"/>
  </w:style>
  <w:style w:type="paragraph" w:customStyle="1" w:styleId="A17BAC135A244C69A0C6107F26CBF431">
    <w:name w:val="A17BAC135A244C69A0C6107F26CBF431"/>
    <w:rsid w:val="00E86F27"/>
  </w:style>
  <w:style w:type="paragraph" w:customStyle="1" w:styleId="B26CB87561414E38A72ACC92E0D2964B">
    <w:name w:val="B26CB87561414E38A72ACC92E0D2964B"/>
    <w:rsid w:val="00E86F27"/>
  </w:style>
  <w:style w:type="paragraph" w:customStyle="1" w:styleId="8406A6BA3E854681998FCCE3D432A282">
    <w:name w:val="8406A6BA3E854681998FCCE3D432A282"/>
    <w:rsid w:val="00E86F27"/>
  </w:style>
  <w:style w:type="paragraph" w:customStyle="1" w:styleId="2AD4A1E71AB142049C90A24E6117F558">
    <w:name w:val="2AD4A1E71AB142049C90A24E6117F558"/>
    <w:rsid w:val="00E86F27"/>
  </w:style>
  <w:style w:type="paragraph" w:customStyle="1" w:styleId="5D33662D372F4C83AF93DB8AF9736BBE">
    <w:name w:val="5D33662D372F4C83AF93DB8AF9736BBE"/>
    <w:rsid w:val="00E86F27"/>
  </w:style>
  <w:style w:type="paragraph" w:customStyle="1" w:styleId="664AC20162DB4B3495D8DB65C3C24210">
    <w:name w:val="664AC20162DB4B3495D8DB65C3C24210"/>
    <w:rsid w:val="00E86F27"/>
  </w:style>
  <w:style w:type="paragraph" w:customStyle="1" w:styleId="41F2D1F204D44E1E8D847F63FC3CBF47">
    <w:name w:val="41F2D1F204D44E1E8D847F63FC3CBF47"/>
    <w:rsid w:val="00E86F27"/>
  </w:style>
  <w:style w:type="paragraph" w:customStyle="1" w:styleId="F5CE1B2B048448F0A08E3CEDDC124AE2">
    <w:name w:val="F5CE1B2B048448F0A08E3CEDDC124AE2"/>
    <w:rsid w:val="00E86F27"/>
  </w:style>
  <w:style w:type="paragraph" w:customStyle="1" w:styleId="6FFDD3131A2142789A8AB721DA4E8CE7">
    <w:name w:val="6FFDD3131A2142789A8AB721DA4E8CE7"/>
    <w:rsid w:val="00E86F27"/>
  </w:style>
  <w:style w:type="paragraph" w:customStyle="1" w:styleId="933B5CABB1CE4ABAB8DF1424F42DE670">
    <w:name w:val="933B5CABB1CE4ABAB8DF1424F42DE670"/>
    <w:rsid w:val="00E86F27"/>
  </w:style>
  <w:style w:type="paragraph" w:customStyle="1" w:styleId="57EC1F6D91A34639B6066D95A142F718">
    <w:name w:val="57EC1F6D91A34639B6066D95A142F718"/>
    <w:rsid w:val="00E86F27"/>
  </w:style>
  <w:style w:type="paragraph" w:customStyle="1" w:styleId="39D8D3BDE5584F929D68032B47F58213">
    <w:name w:val="39D8D3BDE5584F929D68032B47F58213"/>
    <w:rsid w:val="00E86F27"/>
  </w:style>
  <w:style w:type="paragraph" w:customStyle="1" w:styleId="8B36C8A991B3487B9FAB39299E6DB321">
    <w:name w:val="8B36C8A991B3487B9FAB39299E6DB321"/>
    <w:rsid w:val="00E86F27"/>
  </w:style>
  <w:style w:type="paragraph" w:customStyle="1" w:styleId="B75A8F47962245C689D006FA04361E70">
    <w:name w:val="B75A8F47962245C689D006FA04361E70"/>
    <w:rsid w:val="00E86F27"/>
  </w:style>
  <w:style w:type="paragraph" w:customStyle="1" w:styleId="FF54A29385DE4391B674562B4DBF7EF4">
    <w:name w:val="FF54A29385DE4391B674562B4DBF7EF4"/>
    <w:rsid w:val="00E86F27"/>
  </w:style>
  <w:style w:type="paragraph" w:customStyle="1" w:styleId="449CAFD15B0C469EA61D57EBA991E934">
    <w:name w:val="449CAFD15B0C469EA61D57EBA991E934"/>
    <w:rsid w:val="00E86F27"/>
  </w:style>
  <w:style w:type="paragraph" w:customStyle="1" w:styleId="0329A8918A43448CAE537AAF7FCB348C">
    <w:name w:val="0329A8918A43448CAE537AAF7FCB348C"/>
    <w:rsid w:val="00E86F27"/>
  </w:style>
  <w:style w:type="paragraph" w:customStyle="1" w:styleId="742DA64FCC224E5C8D7B5520C4B63E58">
    <w:name w:val="742DA64FCC224E5C8D7B5520C4B63E58"/>
    <w:rsid w:val="00E86F27"/>
  </w:style>
  <w:style w:type="paragraph" w:customStyle="1" w:styleId="E91BE2ACC65140C4994A4D58B0FEB2C6">
    <w:name w:val="E91BE2ACC65140C4994A4D58B0FEB2C6"/>
    <w:rsid w:val="00E86F27"/>
  </w:style>
  <w:style w:type="paragraph" w:customStyle="1" w:styleId="88E2F3876BF4492B8426CA16692B0F16">
    <w:name w:val="88E2F3876BF4492B8426CA16692B0F16"/>
    <w:rsid w:val="00E86F27"/>
  </w:style>
  <w:style w:type="paragraph" w:customStyle="1" w:styleId="432C7CC227C3431FBC49F0CC8D90B099">
    <w:name w:val="432C7CC227C3431FBC49F0CC8D90B099"/>
    <w:rsid w:val="00E86F27"/>
  </w:style>
  <w:style w:type="paragraph" w:customStyle="1" w:styleId="B923A67EB3354A7FAD7F3975EFAA0DCE">
    <w:name w:val="B923A67EB3354A7FAD7F3975EFAA0DCE"/>
    <w:rsid w:val="00E86F27"/>
  </w:style>
  <w:style w:type="paragraph" w:customStyle="1" w:styleId="70DAFBE208BC47C8B3B093C09AE10E5E">
    <w:name w:val="70DAFBE208BC47C8B3B093C09AE10E5E"/>
    <w:rsid w:val="00E86F27"/>
  </w:style>
  <w:style w:type="paragraph" w:customStyle="1" w:styleId="12ECFF5AEC6E44CAB8C6F7E171EBE443">
    <w:name w:val="12ECFF5AEC6E44CAB8C6F7E171EBE443"/>
    <w:rsid w:val="00E86F27"/>
  </w:style>
  <w:style w:type="paragraph" w:customStyle="1" w:styleId="28E7940EFEE34798B2C7B990B8E3A1E9">
    <w:name w:val="28E7940EFEE34798B2C7B990B8E3A1E9"/>
    <w:rsid w:val="00E86F27"/>
  </w:style>
  <w:style w:type="paragraph" w:customStyle="1" w:styleId="23B8D13263FF43CEAFE81959FB81AB8B">
    <w:name w:val="23B8D13263FF43CEAFE81959FB81AB8B"/>
    <w:rsid w:val="00E86F27"/>
  </w:style>
  <w:style w:type="paragraph" w:customStyle="1" w:styleId="8F9A278DC8E24A55B7590B10B0EF9808">
    <w:name w:val="8F9A278DC8E24A55B7590B10B0EF9808"/>
    <w:rsid w:val="00E86F27"/>
  </w:style>
  <w:style w:type="paragraph" w:customStyle="1" w:styleId="D0F7766A60024754854E7E30148F32E1">
    <w:name w:val="D0F7766A60024754854E7E30148F32E1"/>
    <w:rsid w:val="00E86F27"/>
  </w:style>
  <w:style w:type="paragraph" w:customStyle="1" w:styleId="8A4C97AABDEB4167BD0599997B79E87E">
    <w:name w:val="8A4C97AABDEB4167BD0599997B79E87E"/>
    <w:rsid w:val="00E86F27"/>
  </w:style>
  <w:style w:type="paragraph" w:customStyle="1" w:styleId="66E1A95961644079A726861DF1F75C68">
    <w:name w:val="66E1A95961644079A726861DF1F75C68"/>
    <w:rsid w:val="00E86F27"/>
  </w:style>
  <w:style w:type="paragraph" w:customStyle="1" w:styleId="23296CC87DEB4234AB75A6880F53EC9C">
    <w:name w:val="23296CC87DEB4234AB75A6880F53EC9C"/>
    <w:rsid w:val="00E86F27"/>
  </w:style>
  <w:style w:type="paragraph" w:customStyle="1" w:styleId="4444C23C1F5D4D0CB56CCEA4434E782C">
    <w:name w:val="4444C23C1F5D4D0CB56CCEA4434E782C"/>
    <w:rsid w:val="00E86F27"/>
  </w:style>
  <w:style w:type="paragraph" w:customStyle="1" w:styleId="DC1F71F3AE204325814F0389220E8600">
    <w:name w:val="DC1F71F3AE204325814F0389220E8600"/>
    <w:rsid w:val="00E86F27"/>
  </w:style>
  <w:style w:type="paragraph" w:customStyle="1" w:styleId="CB4FEAA12F00467AB0AD5E52C6A1818C">
    <w:name w:val="CB4FEAA12F00467AB0AD5E52C6A1818C"/>
    <w:rsid w:val="00E86F27"/>
  </w:style>
  <w:style w:type="paragraph" w:customStyle="1" w:styleId="589011DA17484993A093FD591C54F640">
    <w:name w:val="589011DA17484993A093FD591C54F640"/>
    <w:rsid w:val="00E86F27"/>
  </w:style>
  <w:style w:type="paragraph" w:customStyle="1" w:styleId="B49FA280072C4037A1281D6CDB98AC03">
    <w:name w:val="B49FA280072C4037A1281D6CDB98AC03"/>
    <w:rsid w:val="00E86F27"/>
  </w:style>
  <w:style w:type="paragraph" w:customStyle="1" w:styleId="4A18E1C72DA54742A0EC0481B5C1337B">
    <w:name w:val="4A18E1C72DA54742A0EC0481B5C1337B"/>
    <w:rsid w:val="00E86F27"/>
  </w:style>
  <w:style w:type="paragraph" w:customStyle="1" w:styleId="A45520C1BC1F42A1A20DE0C22C5588A3">
    <w:name w:val="A45520C1BC1F42A1A20DE0C22C5588A3"/>
    <w:rsid w:val="00E86F27"/>
  </w:style>
  <w:style w:type="paragraph" w:customStyle="1" w:styleId="149A1F66E1294410B3DCE86E64E7540A">
    <w:name w:val="149A1F66E1294410B3DCE86E64E7540A"/>
    <w:rsid w:val="00E86F27"/>
  </w:style>
  <w:style w:type="paragraph" w:customStyle="1" w:styleId="DF2923085E924343B07AE13B1C58147E">
    <w:name w:val="DF2923085E924343B07AE13B1C58147E"/>
    <w:rsid w:val="00E86F27"/>
  </w:style>
  <w:style w:type="paragraph" w:customStyle="1" w:styleId="06A6B5488DCA463AB2452ADD2089C8A4">
    <w:name w:val="06A6B5488DCA463AB2452ADD2089C8A4"/>
    <w:rsid w:val="00E86F27"/>
  </w:style>
  <w:style w:type="paragraph" w:customStyle="1" w:styleId="46562401312E4C87B21680579DE8C882">
    <w:name w:val="46562401312E4C87B21680579DE8C882"/>
    <w:rsid w:val="00E86F27"/>
  </w:style>
  <w:style w:type="paragraph" w:customStyle="1" w:styleId="94690D97899F43FAAE608BC24126C1ED">
    <w:name w:val="94690D97899F43FAAE608BC24126C1ED"/>
    <w:rsid w:val="00E86F27"/>
  </w:style>
  <w:style w:type="paragraph" w:customStyle="1" w:styleId="A18C494D33684D78821359AEC2D1C49F">
    <w:name w:val="A18C494D33684D78821359AEC2D1C49F"/>
    <w:rsid w:val="00E86F27"/>
  </w:style>
  <w:style w:type="paragraph" w:customStyle="1" w:styleId="74D64CFF86D2402CB9D54CF6D042436E">
    <w:name w:val="74D64CFF86D2402CB9D54CF6D042436E"/>
    <w:rsid w:val="00E86F27"/>
  </w:style>
  <w:style w:type="paragraph" w:customStyle="1" w:styleId="3A23FBD16465480E90051C91F57935D1">
    <w:name w:val="3A23FBD16465480E90051C91F57935D1"/>
    <w:rsid w:val="00E86F27"/>
  </w:style>
  <w:style w:type="paragraph" w:customStyle="1" w:styleId="07232AFA09A94D40A4DCEEABA1CC40BC">
    <w:name w:val="07232AFA09A94D40A4DCEEABA1CC40BC"/>
    <w:rsid w:val="00E86F27"/>
  </w:style>
  <w:style w:type="paragraph" w:customStyle="1" w:styleId="14D58CB2B68B460D81621F6A18527CF5">
    <w:name w:val="14D58CB2B68B460D81621F6A18527CF5"/>
    <w:rsid w:val="00E86F27"/>
  </w:style>
  <w:style w:type="paragraph" w:customStyle="1" w:styleId="6976F4D9F3434730868FE1294C7ACD33">
    <w:name w:val="6976F4D9F3434730868FE1294C7ACD33"/>
    <w:rsid w:val="00E86F27"/>
  </w:style>
  <w:style w:type="paragraph" w:customStyle="1" w:styleId="45506CFB5E6A4B52A49AA37D488109B5">
    <w:name w:val="45506CFB5E6A4B52A49AA37D488109B5"/>
    <w:rsid w:val="00E86F27"/>
  </w:style>
  <w:style w:type="paragraph" w:customStyle="1" w:styleId="E84ADE3238BD43209F33ED02E207537E">
    <w:name w:val="E84ADE3238BD43209F33ED02E207537E"/>
    <w:rsid w:val="00E86F27"/>
  </w:style>
  <w:style w:type="paragraph" w:customStyle="1" w:styleId="5D892D32ED2748CFA77624977022AF31">
    <w:name w:val="5D892D32ED2748CFA77624977022AF31"/>
    <w:rsid w:val="00E86F27"/>
  </w:style>
  <w:style w:type="paragraph" w:customStyle="1" w:styleId="1B4A65A3839449D385787EAA0AA30636">
    <w:name w:val="1B4A65A3839449D385787EAA0AA30636"/>
    <w:rsid w:val="00E86F27"/>
  </w:style>
  <w:style w:type="paragraph" w:customStyle="1" w:styleId="6921B30316B44BCB9FFD063E58378017">
    <w:name w:val="6921B30316B44BCB9FFD063E58378017"/>
    <w:rsid w:val="00E86F27"/>
  </w:style>
  <w:style w:type="paragraph" w:customStyle="1" w:styleId="7A3EEF439D4646FCBD7D5FAA70517291">
    <w:name w:val="7A3EEF439D4646FCBD7D5FAA70517291"/>
    <w:rsid w:val="00E86F27"/>
  </w:style>
  <w:style w:type="paragraph" w:customStyle="1" w:styleId="8FBAA8D9451B406998AC04B9943DF19F">
    <w:name w:val="8FBAA8D9451B406998AC04B9943DF19F"/>
    <w:rsid w:val="00E86F27"/>
  </w:style>
  <w:style w:type="paragraph" w:customStyle="1" w:styleId="136B7959509C482CB1E1FD3A55B3BEC5">
    <w:name w:val="136B7959509C482CB1E1FD3A55B3BEC5"/>
    <w:rsid w:val="00E86F27"/>
  </w:style>
  <w:style w:type="paragraph" w:customStyle="1" w:styleId="75B7D844CA3E405DBF6C2FA86C53814A">
    <w:name w:val="75B7D844CA3E405DBF6C2FA86C53814A"/>
    <w:rsid w:val="00E86F27"/>
  </w:style>
  <w:style w:type="paragraph" w:customStyle="1" w:styleId="B28558DCFF7743D78C97F9014F344A8A">
    <w:name w:val="B28558DCFF7743D78C97F9014F344A8A"/>
    <w:rsid w:val="00E86F27"/>
  </w:style>
  <w:style w:type="paragraph" w:customStyle="1" w:styleId="CA9F05EF92EC4ABE8F6AF2D7A7FE4CFF">
    <w:name w:val="CA9F05EF92EC4ABE8F6AF2D7A7FE4CFF"/>
    <w:rsid w:val="00E86F27"/>
  </w:style>
  <w:style w:type="paragraph" w:customStyle="1" w:styleId="8CF37F1C25E94E16B3281F4D6425D101">
    <w:name w:val="8CF37F1C25E94E16B3281F4D6425D101"/>
    <w:rsid w:val="00E86F27"/>
  </w:style>
  <w:style w:type="paragraph" w:customStyle="1" w:styleId="E96F89B3D05444ECBAB5D7E90E316201">
    <w:name w:val="E96F89B3D05444ECBAB5D7E90E316201"/>
    <w:rsid w:val="00E86F27"/>
  </w:style>
  <w:style w:type="paragraph" w:customStyle="1" w:styleId="691CC4ACB3784BA1AA88D3E01CC0A8AD">
    <w:name w:val="691CC4ACB3784BA1AA88D3E01CC0A8AD"/>
    <w:rsid w:val="00E86F27"/>
  </w:style>
  <w:style w:type="paragraph" w:customStyle="1" w:styleId="3CE53FDD8ABF4E03A9DEB0BAC9C9EEE6">
    <w:name w:val="3CE53FDD8ABF4E03A9DEB0BAC9C9EEE6"/>
    <w:rsid w:val="00E86F27"/>
  </w:style>
  <w:style w:type="paragraph" w:customStyle="1" w:styleId="8394DC118BA642C499DC76781BE460B1">
    <w:name w:val="8394DC118BA642C499DC76781BE460B1"/>
    <w:rsid w:val="00E86F27"/>
  </w:style>
  <w:style w:type="paragraph" w:customStyle="1" w:styleId="CD1E8C86169E4325B3EF3141C4585196">
    <w:name w:val="CD1E8C86169E4325B3EF3141C4585196"/>
    <w:rsid w:val="00E86F27"/>
  </w:style>
  <w:style w:type="paragraph" w:customStyle="1" w:styleId="9F2474C86FB24E0491DBC6933C1AD6BD">
    <w:name w:val="9F2474C86FB24E0491DBC6933C1AD6BD"/>
    <w:rsid w:val="00E86F27"/>
  </w:style>
  <w:style w:type="paragraph" w:customStyle="1" w:styleId="B66F4B36E6CC496B8D4CABC2B9EEE6EF">
    <w:name w:val="B66F4B36E6CC496B8D4CABC2B9EEE6EF"/>
    <w:rsid w:val="00E86F27"/>
  </w:style>
  <w:style w:type="paragraph" w:customStyle="1" w:styleId="97BD97D33EE54EC5B65DB0B68BB13CDA">
    <w:name w:val="97BD97D33EE54EC5B65DB0B68BB13CDA"/>
    <w:rsid w:val="00E86F27"/>
  </w:style>
  <w:style w:type="paragraph" w:customStyle="1" w:styleId="6F3FD01D230F496993AB9AF0D33BAF32">
    <w:name w:val="6F3FD01D230F496993AB9AF0D33BAF32"/>
    <w:rsid w:val="00E86F27"/>
  </w:style>
  <w:style w:type="paragraph" w:customStyle="1" w:styleId="3135E3DE805D427886E49141C2EA3FFA">
    <w:name w:val="3135E3DE805D427886E49141C2EA3FFA"/>
    <w:rsid w:val="00E86F27"/>
  </w:style>
  <w:style w:type="paragraph" w:customStyle="1" w:styleId="FBC0EA86B6D24D9A99E07BD3AA3AC72E">
    <w:name w:val="FBC0EA86B6D24D9A99E07BD3AA3AC72E"/>
    <w:rsid w:val="00E86F27"/>
  </w:style>
  <w:style w:type="paragraph" w:customStyle="1" w:styleId="5172F039290143F58E827E7E2B0D747F">
    <w:name w:val="5172F039290143F58E827E7E2B0D747F"/>
    <w:rsid w:val="00E86F27"/>
  </w:style>
  <w:style w:type="paragraph" w:customStyle="1" w:styleId="37B95AC33072479597134CC8867B153D">
    <w:name w:val="37B95AC33072479597134CC8867B153D"/>
    <w:rsid w:val="00E86F27"/>
  </w:style>
  <w:style w:type="paragraph" w:customStyle="1" w:styleId="6A52619E155F440FB5255C3CD3E3260E">
    <w:name w:val="6A52619E155F440FB5255C3CD3E3260E"/>
    <w:rsid w:val="00E86F27"/>
  </w:style>
  <w:style w:type="paragraph" w:customStyle="1" w:styleId="127333059C984A0BB3AAE8C44DD52CEA">
    <w:name w:val="127333059C984A0BB3AAE8C44DD52CEA"/>
    <w:rsid w:val="00E86F27"/>
  </w:style>
  <w:style w:type="paragraph" w:customStyle="1" w:styleId="D77F4F24CA6A42D3A96235D98E3058CB">
    <w:name w:val="D77F4F24CA6A42D3A96235D98E3058CB"/>
    <w:rsid w:val="00E86F27"/>
  </w:style>
  <w:style w:type="paragraph" w:customStyle="1" w:styleId="FABE2F2981AD48DB81C712EAFF30D16F">
    <w:name w:val="FABE2F2981AD48DB81C712EAFF30D16F"/>
    <w:rsid w:val="00E86F27"/>
  </w:style>
  <w:style w:type="paragraph" w:customStyle="1" w:styleId="07359A7DFB864FF8BBF59432E0B72E03">
    <w:name w:val="07359A7DFB864FF8BBF59432E0B72E03"/>
    <w:rsid w:val="00E86F27"/>
  </w:style>
  <w:style w:type="paragraph" w:customStyle="1" w:styleId="2CFC561199534A5B8DA5CC5F8413D02B">
    <w:name w:val="2CFC561199534A5B8DA5CC5F8413D02B"/>
    <w:rsid w:val="00E86F27"/>
  </w:style>
  <w:style w:type="paragraph" w:customStyle="1" w:styleId="0894A40719BF464097B969FA53007FA4">
    <w:name w:val="0894A40719BF464097B969FA53007FA4"/>
    <w:rsid w:val="00E86F27"/>
  </w:style>
  <w:style w:type="paragraph" w:customStyle="1" w:styleId="7070BD96199A43D698A72C0FFBC1D399">
    <w:name w:val="7070BD96199A43D698A72C0FFBC1D399"/>
    <w:rsid w:val="00E86F27"/>
  </w:style>
  <w:style w:type="paragraph" w:customStyle="1" w:styleId="7D80D477F0444CB9B987A305F6ECD980">
    <w:name w:val="7D80D477F0444CB9B987A305F6ECD980"/>
    <w:rsid w:val="00E86F27"/>
  </w:style>
  <w:style w:type="paragraph" w:customStyle="1" w:styleId="A5991FC251634DC4BFC18F380B6530D7">
    <w:name w:val="A5991FC251634DC4BFC18F380B6530D7"/>
    <w:rsid w:val="00E86F27"/>
  </w:style>
  <w:style w:type="paragraph" w:customStyle="1" w:styleId="C9486B6B4F994078898E2E91C5E6C35D">
    <w:name w:val="C9486B6B4F994078898E2E91C5E6C35D"/>
    <w:rsid w:val="00E86F27"/>
  </w:style>
  <w:style w:type="paragraph" w:customStyle="1" w:styleId="6AD6CBF95D9C4C00BBA6FD7D3CD4AF0A">
    <w:name w:val="6AD6CBF95D9C4C00BBA6FD7D3CD4AF0A"/>
    <w:rsid w:val="00E86F27"/>
  </w:style>
  <w:style w:type="paragraph" w:customStyle="1" w:styleId="E0C4617AECE74A5DBF56BE61592553F2">
    <w:name w:val="E0C4617AECE74A5DBF56BE61592553F2"/>
    <w:rsid w:val="00E86F27"/>
  </w:style>
  <w:style w:type="paragraph" w:customStyle="1" w:styleId="AEC2CE1998D94130A791C954B80BC291">
    <w:name w:val="AEC2CE1998D94130A791C954B80BC291"/>
    <w:rsid w:val="00E86F27"/>
  </w:style>
  <w:style w:type="paragraph" w:customStyle="1" w:styleId="00231715129F4A4AB305094416FC2A97">
    <w:name w:val="00231715129F4A4AB305094416FC2A97"/>
    <w:rsid w:val="00E86F27"/>
  </w:style>
  <w:style w:type="paragraph" w:customStyle="1" w:styleId="55F65185B0D94CD38647EC3A2D892392">
    <w:name w:val="55F65185B0D94CD38647EC3A2D892392"/>
    <w:rsid w:val="00E86F27"/>
  </w:style>
  <w:style w:type="paragraph" w:customStyle="1" w:styleId="379A73A6F0EA4844B8FD897D831EE172">
    <w:name w:val="379A73A6F0EA4844B8FD897D831EE172"/>
    <w:rsid w:val="00E86F27"/>
  </w:style>
  <w:style w:type="paragraph" w:customStyle="1" w:styleId="45F5850F9419412696BDAB452E2BCA31">
    <w:name w:val="45F5850F9419412696BDAB452E2BCA31"/>
    <w:rsid w:val="00E86F27"/>
  </w:style>
  <w:style w:type="paragraph" w:customStyle="1" w:styleId="0F76FDAB883445959E0A2F50BE842A10">
    <w:name w:val="0F76FDAB883445959E0A2F50BE842A10"/>
    <w:rsid w:val="00E86F27"/>
  </w:style>
  <w:style w:type="paragraph" w:customStyle="1" w:styleId="34A2700C8D6944578A6DA18B594B51C1">
    <w:name w:val="34A2700C8D6944578A6DA18B594B51C1"/>
    <w:rsid w:val="00E86F27"/>
  </w:style>
  <w:style w:type="paragraph" w:customStyle="1" w:styleId="25D364FC48674F3FA3662A7018AE2256">
    <w:name w:val="25D364FC48674F3FA3662A7018AE2256"/>
    <w:rsid w:val="00E86F27"/>
  </w:style>
  <w:style w:type="paragraph" w:customStyle="1" w:styleId="44FA841D28744AB1BA22135961793C70">
    <w:name w:val="44FA841D28744AB1BA22135961793C70"/>
    <w:rsid w:val="00E86F27"/>
  </w:style>
  <w:style w:type="paragraph" w:customStyle="1" w:styleId="08CA85740DE843FEA1FEDB961AD5C005">
    <w:name w:val="08CA85740DE843FEA1FEDB961AD5C005"/>
    <w:rsid w:val="00E86F27"/>
  </w:style>
  <w:style w:type="paragraph" w:customStyle="1" w:styleId="A5F13B3678494B16B3E0BA099C8C0590">
    <w:name w:val="A5F13B3678494B16B3E0BA099C8C0590"/>
    <w:rsid w:val="00E86F27"/>
  </w:style>
  <w:style w:type="paragraph" w:customStyle="1" w:styleId="1DE015B1E02C4472A103DF6C46EF859A">
    <w:name w:val="1DE015B1E02C4472A103DF6C46EF859A"/>
    <w:rsid w:val="00E86F27"/>
  </w:style>
  <w:style w:type="paragraph" w:customStyle="1" w:styleId="1A5B40B7F8A841E793DCB90C92023FFF">
    <w:name w:val="1A5B40B7F8A841E793DCB90C92023FFF"/>
    <w:rsid w:val="00E86F27"/>
  </w:style>
  <w:style w:type="paragraph" w:customStyle="1" w:styleId="2D9701E6F2D547ABBE061456FA720BE5">
    <w:name w:val="2D9701E6F2D547ABBE061456FA720BE5"/>
    <w:rsid w:val="00E86F27"/>
  </w:style>
  <w:style w:type="paragraph" w:customStyle="1" w:styleId="C7345AE8C02E4D27B0E7E1711A9E59EE">
    <w:name w:val="C7345AE8C02E4D27B0E7E1711A9E59EE"/>
    <w:rsid w:val="00E86F27"/>
  </w:style>
  <w:style w:type="paragraph" w:customStyle="1" w:styleId="25AF453F37E84CA8B6EC69BE9E2594F8">
    <w:name w:val="25AF453F37E84CA8B6EC69BE9E2594F8"/>
    <w:rsid w:val="00E86F27"/>
  </w:style>
  <w:style w:type="paragraph" w:customStyle="1" w:styleId="6C8203925A94421F89959F274A5AA111">
    <w:name w:val="6C8203925A94421F89959F274A5AA111"/>
    <w:rsid w:val="00E86F27"/>
  </w:style>
  <w:style w:type="paragraph" w:customStyle="1" w:styleId="AA879C3541F34D2C8C9E49FC8CA775AA">
    <w:name w:val="AA879C3541F34D2C8C9E49FC8CA775AA"/>
    <w:rsid w:val="00E86F27"/>
  </w:style>
  <w:style w:type="paragraph" w:customStyle="1" w:styleId="F3FA718892584E09A0A07A9BA07481AA">
    <w:name w:val="F3FA718892584E09A0A07A9BA07481AA"/>
    <w:rsid w:val="00E86F27"/>
  </w:style>
  <w:style w:type="paragraph" w:customStyle="1" w:styleId="45BB1C9014894D4CA3DF018BB8793856">
    <w:name w:val="45BB1C9014894D4CA3DF018BB8793856"/>
    <w:rsid w:val="00E86F27"/>
  </w:style>
  <w:style w:type="paragraph" w:customStyle="1" w:styleId="AC934BDD71424DDABF16446310FEDA2D">
    <w:name w:val="AC934BDD71424DDABF16446310FEDA2D"/>
    <w:rsid w:val="00E86F27"/>
  </w:style>
  <w:style w:type="paragraph" w:customStyle="1" w:styleId="EB47158AD66A477EBDB252E5964E89CF">
    <w:name w:val="EB47158AD66A477EBDB252E5964E89CF"/>
    <w:rsid w:val="00E86F27"/>
  </w:style>
  <w:style w:type="paragraph" w:customStyle="1" w:styleId="4B85699232B84D699A57B0187F672C84">
    <w:name w:val="4B85699232B84D699A57B0187F672C84"/>
    <w:rsid w:val="00E86F27"/>
  </w:style>
  <w:style w:type="paragraph" w:customStyle="1" w:styleId="6EF09EAD13C341728C3AD2DC57860183">
    <w:name w:val="6EF09EAD13C341728C3AD2DC57860183"/>
    <w:rsid w:val="00E86F27"/>
  </w:style>
  <w:style w:type="paragraph" w:customStyle="1" w:styleId="DA6CEE136EE2466CB8A69483CF57EE0E">
    <w:name w:val="DA6CEE136EE2466CB8A69483CF57EE0E"/>
    <w:rsid w:val="00E86F27"/>
  </w:style>
  <w:style w:type="paragraph" w:customStyle="1" w:styleId="55944962B3AD4B6D8FBF5D7012111BCC">
    <w:name w:val="55944962B3AD4B6D8FBF5D7012111BCC"/>
    <w:rsid w:val="00E86F27"/>
  </w:style>
  <w:style w:type="paragraph" w:customStyle="1" w:styleId="91D2D6CAE87F4C33A15261504521A98E">
    <w:name w:val="91D2D6CAE87F4C33A15261504521A98E"/>
    <w:rsid w:val="00E86F27"/>
  </w:style>
  <w:style w:type="paragraph" w:customStyle="1" w:styleId="83659D4118A24B28B38D0DBDE1C41492">
    <w:name w:val="83659D4118A24B28B38D0DBDE1C41492"/>
    <w:rsid w:val="00E86F27"/>
  </w:style>
  <w:style w:type="paragraph" w:customStyle="1" w:styleId="4B556F4838644D42A4603ACE3FB1E92C">
    <w:name w:val="4B556F4838644D42A4603ACE3FB1E92C"/>
    <w:rsid w:val="00E86F27"/>
  </w:style>
  <w:style w:type="paragraph" w:customStyle="1" w:styleId="B45C0CA75BBF47AC95303377B5699DD2">
    <w:name w:val="B45C0CA75BBF47AC95303377B5699DD2"/>
    <w:rsid w:val="00E86F27"/>
  </w:style>
  <w:style w:type="paragraph" w:customStyle="1" w:styleId="9800A882326D4AA8A40FAA29ABF1A2EB">
    <w:name w:val="9800A882326D4AA8A40FAA29ABF1A2EB"/>
    <w:rsid w:val="00E86F27"/>
  </w:style>
  <w:style w:type="paragraph" w:customStyle="1" w:styleId="4E6FB777E3F447B1B32342C4AA86A466">
    <w:name w:val="4E6FB777E3F447B1B32342C4AA86A466"/>
    <w:rsid w:val="00E86F27"/>
  </w:style>
  <w:style w:type="paragraph" w:customStyle="1" w:styleId="FB3A2E46BAFC4A649E990821AAA9CF56">
    <w:name w:val="FB3A2E46BAFC4A649E990821AAA9CF56"/>
    <w:rsid w:val="00E86F27"/>
  </w:style>
  <w:style w:type="paragraph" w:customStyle="1" w:styleId="7518E6DF15824A7F8AD4D550FC76EEF2">
    <w:name w:val="7518E6DF15824A7F8AD4D550FC76EEF2"/>
    <w:rsid w:val="00E86F27"/>
  </w:style>
  <w:style w:type="paragraph" w:customStyle="1" w:styleId="44CCF7FD95EB42FE9874907EE9CF8AF7">
    <w:name w:val="44CCF7FD95EB42FE9874907EE9CF8AF7"/>
    <w:rsid w:val="00E86F27"/>
  </w:style>
  <w:style w:type="paragraph" w:customStyle="1" w:styleId="6A865997508C4EE286C34AB1CA49426F">
    <w:name w:val="6A865997508C4EE286C34AB1CA49426F"/>
    <w:rsid w:val="00E86F27"/>
  </w:style>
  <w:style w:type="paragraph" w:customStyle="1" w:styleId="35E0F5C5BF754325B7C6251AC29B8BDE">
    <w:name w:val="35E0F5C5BF754325B7C6251AC29B8BDE"/>
    <w:rsid w:val="00E86F27"/>
  </w:style>
  <w:style w:type="paragraph" w:customStyle="1" w:styleId="4213774CBDB849709374B080038D8523">
    <w:name w:val="4213774CBDB849709374B080038D8523"/>
    <w:rsid w:val="00E86F27"/>
  </w:style>
  <w:style w:type="paragraph" w:customStyle="1" w:styleId="5F19E7A90C0B452D9E28C1D052E8F26C">
    <w:name w:val="5F19E7A90C0B452D9E28C1D052E8F26C"/>
    <w:rsid w:val="00E86F27"/>
  </w:style>
  <w:style w:type="paragraph" w:customStyle="1" w:styleId="539E8A3021D04EC29BF0CE3F1B7F1CFE">
    <w:name w:val="539E8A3021D04EC29BF0CE3F1B7F1CFE"/>
    <w:rsid w:val="00E86F27"/>
  </w:style>
  <w:style w:type="paragraph" w:customStyle="1" w:styleId="6E9852B6E5F74DE9A8370CC2DBBCF731">
    <w:name w:val="6E9852B6E5F74DE9A8370CC2DBBCF731"/>
    <w:rsid w:val="00E86F27"/>
  </w:style>
  <w:style w:type="paragraph" w:customStyle="1" w:styleId="7817C2AE146F41F19B1003C503588C39">
    <w:name w:val="7817C2AE146F41F19B1003C503588C39"/>
    <w:rsid w:val="00E86F27"/>
  </w:style>
  <w:style w:type="paragraph" w:customStyle="1" w:styleId="4C958BB2FBD64DF9BC347B58C2B7716E">
    <w:name w:val="4C958BB2FBD64DF9BC347B58C2B7716E"/>
    <w:rsid w:val="00E86F27"/>
  </w:style>
  <w:style w:type="paragraph" w:customStyle="1" w:styleId="F05AC5AA08BF470996DBE185E7FE8539">
    <w:name w:val="F05AC5AA08BF470996DBE185E7FE8539"/>
    <w:rsid w:val="00E86F27"/>
  </w:style>
  <w:style w:type="paragraph" w:customStyle="1" w:styleId="994A74D8348146CDA6ED7727023478A1">
    <w:name w:val="994A74D8348146CDA6ED7727023478A1"/>
    <w:rsid w:val="00E86F27"/>
  </w:style>
  <w:style w:type="paragraph" w:customStyle="1" w:styleId="DCF4FBA65CAB4934AFB93DE37560F3F8">
    <w:name w:val="DCF4FBA65CAB4934AFB93DE37560F3F8"/>
    <w:rsid w:val="00E86F27"/>
  </w:style>
  <w:style w:type="paragraph" w:customStyle="1" w:styleId="A26495B9435442D58F7307B6D184944E">
    <w:name w:val="A26495B9435442D58F7307B6D184944E"/>
    <w:rsid w:val="00E86F27"/>
  </w:style>
  <w:style w:type="paragraph" w:customStyle="1" w:styleId="2C4D254E662B40E587E4FB3884907C3F">
    <w:name w:val="2C4D254E662B40E587E4FB3884907C3F"/>
    <w:rsid w:val="00E86F27"/>
  </w:style>
  <w:style w:type="paragraph" w:customStyle="1" w:styleId="F1CDD0AF9B5D45EE855A502F0B353162">
    <w:name w:val="F1CDD0AF9B5D45EE855A502F0B353162"/>
    <w:rsid w:val="00E86F27"/>
  </w:style>
  <w:style w:type="paragraph" w:customStyle="1" w:styleId="BD30F03963FC4306B34C2351F6E4C57A">
    <w:name w:val="BD30F03963FC4306B34C2351F6E4C57A"/>
    <w:rsid w:val="00E86F27"/>
  </w:style>
  <w:style w:type="paragraph" w:customStyle="1" w:styleId="F12411B260E44C42A9694061E6BA459C">
    <w:name w:val="F12411B260E44C42A9694061E6BA459C"/>
    <w:rsid w:val="00E86F27"/>
  </w:style>
  <w:style w:type="paragraph" w:customStyle="1" w:styleId="CE89A2A6921A4135A6DA70DCEB5F1EF2">
    <w:name w:val="CE89A2A6921A4135A6DA70DCEB5F1EF2"/>
    <w:rsid w:val="00E86F27"/>
  </w:style>
  <w:style w:type="paragraph" w:customStyle="1" w:styleId="627361D05910442086C047187A74BFE1">
    <w:name w:val="627361D05910442086C047187A74BFE1"/>
    <w:rsid w:val="00E86F27"/>
  </w:style>
  <w:style w:type="paragraph" w:customStyle="1" w:styleId="577F2C9D29E64452A719F0FC94D02BF9">
    <w:name w:val="577F2C9D29E64452A719F0FC94D02BF9"/>
    <w:rsid w:val="00E86F27"/>
  </w:style>
  <w:style w:type="paragraph" w:customStyle="1" w:styleId="44CD4CA66D6747C2906B85249FB05E99">
    <w:name w:val="44CD4CA66D6747C2906B85249FB05E99"/>
    <w:rsid w:val="00E86F27"/>
  </w:style>
  <w:style w:type="paragraph" w:customStyle="1" w:styleId="73A6B2111C4547B5A34A314D6C4162EE">
    <w:name w:val="73A6B2111C4547B5A34A314D6C4162EE"/>
    <w:rsid w:val="00E86F27"/>
  </w:style>
  <w:style w:type="paragraph" w:customStyle="1" w:styleId="D58E16CEEB74486D80632866D28BA41F">
    <w:name w:val="D58E16CEEB74486D80632866D28BA41F"/>
    <w:rsid w:val="00E86F27"/>
  </w:style>
  <w:style w:type="paragraph" w:customStyle="1" w:styleId="121100E1858649DD9C54F5B5141779EF">
    <w:name w:val="121100E1858649DD9C54F5B5141779EF"/>
    <w:rsid w:val="00E86F27"/>
  </w:style>
  <w:style w:type="paragraph" w:customStyle="1" w:styleId="6CE5472DBBC24AA78869F9565D182DA9">
    <w:name w:val="6CE5472DBBC24AA78869F9565D182DA9"/>
    <w:rsid w:val="00E86F27"/>
  </w:style>
  <w:style w:type="paragraph" w:customStyle="1" w:styleId="0AA1B959FCD84B3E8C8DBDD1EC04CE08">
    <w:name w:val="0AA1B959FCD84B3E8C8DBDD1EC04CE08"/>
    <w:rsid w:val="00E86F27"/>
  </w:style>
  <w:style w:type="paragraph" w:customStyle="1" w:styleId="A4DFB7819A32423D841F6C42FFD0863A">
    <w:name w:val="A4DFB7819A32423D841F6C42FFD0863A"/>
    <w:rsid w:val="00E86F27"/>
  </w:style>
  <w:style w:type="paragraph" w:customStyle="1" w:styleId="6F71CE2588E9433C88E0EB206B83B1A7">
    <w:name w:val="6F71CE2588E9433C88E0EB206B83B1A7"/>
    <w:rsid w:val="00E86F27"/>
  </w:style>
  <w:style w:type="paragraph" w:customStyle="1" w:styleId="1255FAEFA3E6498597A76CC04B4330D3">
    <w:name w:val="1255FAEFA3E6498597A76CC04B4330D3"/>
    <w:rsid w:val="00E86F27"/>
  </w:style>
  <w:style w:type="paragraph" w:customStyle="1" w:styleId="313718B4E4ED4D15B3EEDFEF2FC9B60B">
    <w:name w:val="313718B4E4ED4D15B3EEDFEF2FC9B60B"/>
    <w:rsid w:val="00E86F27"/>
  </w:style>
  <w:style w:type="paragraph" w:customStyle="1" w:styleId="BE5647E7D4D449069FAF1EB921F6C33D">
    <w:name w:val="BE5647E7D4D449069FAF1EB921F6C33D"/>
    <w:rsid w:val="00E86F27"/>
  </w:style>
  <w:style w:type="paragraph" w:customStyle="1" w:styleId="4F2D02D34D3D47A198A418A21ECD4EB2">
    <w:name w:val="4F2D02D34D3D47A198A418A21ECD4EB2"/>
    <w:rsid w:val="00E86F27"/>
  </w:style>
  <w:style w:type="paragraph" w:customStyle="1" w:styleId="00A31829EE0B4F8DA7F543F49E648CD1">
    <w:name w:val="00A31829EE0B4F8DA7F543F49E648CD1"/>
    <w:rsid w:val="00E86F27"/>
  </w:style>
  <w:style w:type="paragraph" w:customStyle="1" w:styleId="E9BBFC2819EC4FF7861FA4F98B912F1E">
    <w:name w:val="E9BBFC2819EC4FF7861FA4F98B912F1E"/>
    <w:rsid w:val="00E86F27"/>
  </w:style>
  <w:style w:type="paragraph" w:customStyle="1" w:styleId="423B2A2EFD4F4CDF9D29139A59ED180E">
    <w:name w:val="423B2A2EFD4F4CDF9D29139A59ED180E"/>
    <w:rsid w:val="00E86F27"/>
  </w:style>
  <w:style w:type="paragraph" w:customStyle="1" w:styleId="D531DED75D7A486186FF3D92C187A202">
    <w:name w:val="D531DED75D7A486186FF3D92C187A202"/>
    <w:rsid w:val="00E86F27"/>
  </w:style>
  <w:style w:type="paragraph" w:customStyle="1" w:styleId="45B486DAD2B04633BBC96D8FD929F5CC">
    <w:name w:val="45B486DAD2B04633BBC96D8FD929F5CC"/>
    <w:rsid w:val="00E86F27"/>
  </w:style>
  <w:style w:type="paragraph" w:customStyle="1" w:styleId="0FC5B0D67D7A482EBF88FBE077C68B1C">
    <w:name w:val="0FC5B0D67D7A482EBF88FBE077C68B1C"/>
    <w:rsid w:val="00E86F27"/>
  </w:style>
  <w:style w:type="paragraph" w:customStyle="1" w:styleId="439EA5C8B29A49DB811E0A471FC2D680">
    <w:name w:val="439EA5C8B29A49DB811E0A471FC2D680"/>
    <w:rsid w:val="00E86F27"/>
  </w:style>
  <w:style w:type="paragraph" w:customStyle="1" w:styleId="FF3A2F1103F444C0800316F86A3385FB">
    <w:name w:val="FF3A2F1103F444C0800316F86A3385FB"/>
    <w:rsid w:val="00E86F27"/>
  </w:style>
  <w:style w:type="paragraph" w:customStyle="1" w:styleId="35FC26CE30AC4ECFB77FF92E39FA9733">
    <w:name w:val="35FC26CE30AC4ECFB77FF92E39FA9733"/>
    <w:rsid w:val="00E86F27"/>
  </w:style>
  <w:style w:type="paragraph" w:customStyle="1" w:styleId="FFC86F579E664A4CBAE883CCB22F8D76">
    <w:name w:val="FFC86F579E664A4CBAE883CCB22F8D76"/>
    <w:rsid w:val="00E86F27"/>
  </w:style>
  <w:style w:type="paragraph" w:customStyle="1" w:styleId="6648FBD04F044058B719E4083BBE61A3">
    <w:name w:val="6648FBD04F044058B719E4083BBE61A3"/>
    <w:rsid w:val="00E86F27"/>
  </w:style>
  <w:style w:type="paragraph" w:customStyle="1" w:styleId="78E840FA05934A7F9A6AF7563D36FCD9">
    <w:name w:val="78E840FA05934A7F9A6AF7563D36FCD9"/>
    <w:rsid w:val="00E86F27"/>
  </w:style>
  <w:style w:type="paragraph" w:customStyle="1" w:styleId="717D628FC5884E73BB6B94C6A2E3196F">
    <w:name w:val="717D628FC5884E73BB6B94C6A2E3196F"/>
    <w:rsid w:val="00E86F27"/>
  </w:style>
  <w:style w:type="paragraph" w:customStyle="1" w:styleId="FFF68680ABF642088728562AAD263A58">
    <w:name w:val="FFF68680ABF642088728562AAD263A58"/>
    <w:rsid w:val="00E86F27"/>
  </w:style>
  <w:style w:type="paragraph" w:customStyle="1" w:styleId="A5637E89A4B340058F867A4D0876C3CA">
    <w:name w:val="A5637E89A4B340058F867A4D0876C3CA"/>
    <w:rsid w:val="00E86F27"/>
  </w:style>
  <w:style w:type="paragraph" w:customStyle="1" w:styleId="3E5B352D90724DD1AA27182DA65E4F4B">
    <w:name w:val="3E5B352D90724DD1AA27182DA65E4F4B"/>
    <w:rsid w:val="00E86F27"/>
  </w:style>
  <w:style w:type="paragraph" w:customStyle="1" w:styleId="1C2008A02C57497A9D07AD949627FA9C">
    <w:name w:val="1C2008A02C57497A9D07AD949627FA9C"/>
    <w:rsid w:val="00E86F27"/>
  </w:style>
  <w:style w:type="paragraph" w:customStyle="1" w:styleId="D7284BDC9B224430A05AFFF96656CFA6">
    <w:name w:val="D7284BDC9B224430A05AFFF96656CFA6"/>
    <w:rsid w:val="00E86F27"/>
  </w:style>
  <w:style w:type="paragraph" w:customStyle="1" w:styleId="CE8A7E12BEE04780B3A6E84B6D1C6FB3">
    <w:name w:val="CE8A7E12BEE04780B3A6E84B6D1C6FB3"/>
    <w:rsid w:val="00E86F27"/>
  </w:style>
  <w:style w:type="paragraph" w:customStyle="1" w:styleId="CDE59E1B3DDE434C83124790B697BAC4">
    <w:name w:val="CDE59E1B3DDE434C83124790B697BAC4"/>
    <w:rsid w:val="00E86F27"/>
  </w:style>
  <w:style w:type="paragraph" w:customStyle="1" w:styleId="B4E2E709430342C3AFBA09EC5BC36481">
    <w:name w:val="B4E2E709430342C3AFBA09EC5BC36481"/>
    <w:rsid w:val="00E86F27"/>
  </w:style>
  <w:style w:type="paragraph" w:customStyle="1" w:styleId="638229B40E4643618F7A037C2BD494C6">
    <w:name w:val="638229B40E4643618F7A037C2BD494C6"/>
    <w:rsid w:val="00E86F27"/>
  </w:style>
  <w:style w:type="paragraph" w:customStyle="1" w:styleId="26AF31F4C17449A3AAFA6981DE227F3B">
    <w:name w:val="26AF31F4C17449A3AAFA6981DE227F3B"/>
    <w:rsid w:val="00E86F27"/>
  </w:style>
  <w:style w:type="paragraph" w:customStyle="1" w:styleId="00577F1A8EF74014AB6E9BE716528AA7">
    <w:name w:val="00577F1A8EF74014AB6E9BE716528AA7"/>
    <w:rsid w:val="00E86F27"/>
  </w:style>
  <w:style w:type="paragraph" w:customStyle="1" w:styleId="F72BE8E2F0F743F9AC034F0A2A4DE5E1">
    <w:name w:val="F72BE8E2F0F743F9AC034F0A2A4DE5E1"/>
    <w:rsid w:val="00E86F27"/>
  </w:style>
  <w:style w:type="paragraph" w:customStyle="1" w:styleId="4122B6AE64B24D1B920E2C77CB616A7D">
    <w:name w:val="4122B6AE64B24D1B920E2C77CB616A7D"/>
    <w:rsid w:val="00E86F27"/>
  </w:style>
  <w:style w:type="paragraph" w:customStyle="1" w:styleId="C167460B3E7C4D8E98DD70FD0ABD7365">
    <w:name w:val="C167460B3E7C4D8E98DD70FD0ABD7365"/>
    <w:rsid w:val="00E86F27"/>
  </w:style>
  <w:style w:type="paragraph" w:customStyle="1" w:styleId="55745B567DE2403B82974ECCD95FBA85">
    <w:name w:val="55745B567DE2403B82974ECCD95FBA85"/>
    <w:rsid w:val="00E86F27"/>
  </w:style>
  <w:style w:type="paragraph" w:customStyle="1" w:styleId="5B465CABD8714C1DB4CD6EE2DCF6AC63">
    <w:name w:val="5B465CABD8714C1DB4CD6EE2DCF6AC63"/>
    <w:rsid w:val="00E86F27"/>
  </w:style>
  <w:style w:type="paragraph" w:customStyle="1" w:styleId="1ECB944D343A4CA08284769DF302376F">
    <w:name w:val="1ECB944D343A4CA08284769DF302376F"/>
    <w:rsid w:val="00E86F27"/>
  </w:style>
  <w:style w:type="paragraph" w:customStyle="1" w:styleId="11C4E6E5B7B74A3793B6B6E00AB6A5EC">
    <w:name w:val="11C4E6E5B7B74A3793B6B6E00AB6A5EC"/>
    <w:rsid w:val="00E86F27"/>
  </w:style>
  <w:style w:type="paragraph" w:customStyle="1" w:styleId="2AD7446733EE4A1B9CAB4E92081B2596">
    <w:name w:val="2AD7446733EE4A1B9CAB4E92081B2596"/>
    <w:rsid w:val="00E86F27"/>
  </w:style>
  <w:style w:type="paragraph" w:customStyle="1" w:styleId="187593FE4331461FA4C01E9DDEC9EF3A">
    <w:name w:val="187593FE4331461FA4C01E9DDEC9EF3A"/>
    <w:rsid w:val="00E86F27"/>
  </w:style>
  <w:style w:type="paragraph" w:customStyle="1" w:styleId="43A5EA0EA7584DBBA238149E405AAEB8">
    <w:name w:val="43A5EA0EA7584DBBA238149E405AAEB8"/>
    <w:rsid w:val="00E86F27"/>
  </w:style>
  <w:style w:type="paragraph" w:customStyle="1" w:styleId="BE22685E97C84C60A577ADF247059910">
    <w:name w:val="BE22685E97C84C60A577ADF247059910"/>
    <w:rsid w:val="00E86F27"/>
  </w:style>
  <w:style w:type="paragraph" w:customStyle="1" w:styleId="3A069CDD27AA49A0A3658C147F82629F">
    <w:name w:val="3A069CDD27AA49A0A3658C147F82629F"/>
    <w:rsid w:val="00E86F27"/>
  </w:style>
  <w:style w:type="paragraph" w:customStyle="1" w:styleId="AEF30DA1DE6D46DEBA3FE260B5FDE950">
    <w:name w:val="AEF30DA1DE6D46DEBA3FE260B5FDE950"/>
    <w:rsid w:val="00E86F27"/>
  </w:style>
  <w:style w:type="paragraph" w:customStyle="1" w:styleId="1CD62C21E1CE4775915B5D5C7F6EE757">
    <w:name w:val="1CD62C21E1CE4775915B5D5C7F6EE757"/>
    <w:rsid w:val="00E86F27"/>
  </w:style>
  <w:style w:type="paragraph" w:customStyle="1" w:styleId="91509EE154C94B9BA97B9589ED98F7C5">
    <w:name w:val="91509EE154C94B9BA97B9589ED98F7C5"/>
    <w:rsid w:val="00E86F27"/>
  </w:style>
  <w:style w:type="paragraph" w:customStyle="1" w:styleId="75F7BC921576451AB40E7EF98B90CCEB">
    <w:name w:val="75F7BC921576451AB40E7EF98B90CCEB"/>
    <w:rsid w:val="00E86F27"/>
  </w:style>
  <w:style w:type="paragraph" w:customStyle="1" w:styleId="5550A307B7964C8D8BDC19E518762722">
    <w:name w:val="5550A307B7964C8D8BDC19E518762722"/>
    <w:rsid w:val="00E86F27"/>
  </w:style>
  <w:style w:type="paragraph" w:customStyle="1" w:styleId="1B76A96141F243CEB07312D89D867442">
    <w:name w:val="1B76A96141F243CEB07312D89D867442"/>
    <w:rsid w:val="00E86F27"/>
  </w:style>
  <w:style w:type="paragraph" w:customStyle="1" w:styleId="153C50579F384379AE4328B067F39996">
    <w:name w:val="153C50579F384379AE4328B067F39996"/>
    <w:rsid w:val="00E86F27"/>
  </w:style>
  <w:style w:type="paragraph" w:customStyle="1" w:styleId="C046D873272543138E3E5F76E0B7A661">
    <w:name w:val="C046D873272543138E3E5F76E0B7A661"/>
    <w:rsid w:val="00E86F27"/>
  </w:style>
  <w:style w:type="paragraph" w:customStyle="1" w:styleId="38A16022A551423DA2D16F0727C1FFDA">
    <w:name w:val="38A16022A551423DA2D16F0727C1FFDA"/>
    <w:rsid w:val="00E86F27"/>
  </w:style>
  <w:style w:type="paragraph" w:customStyle="1" w:styleId="CE348215B71C47969915C134D91A2A27">
    <w:name w:val="CE348215B71C47969915C134D91A2A27"/>
    <w:rsid w:val="00E86F27"/>
  </w:style>
  <w:style w:type="paragraph" w:customStyle="1" w:styleId="E55499E623E34D309AB6B5ED270E697E">
    <w:name w:val="E55499E623E34D309AB6B5ED270E697E"/>
    <w:rsid w:val="00E86F27"/>
  </w:style>
  <w:style w:type="paragraph" w:customStyle="1" w:styleId="3F34F2C66A1B4AA7AF3C9CD626B55DCD">
    <w:name w:val="3F34F2C66A1B4AA7AF3C9CD626B55DCD"/>
    <w:rsid w:val="00E86F27"/>
  </w:style>
  <w:style w:type="paragraph" w:customStyle="1" w:styleId="5E5C401D94F14764BB538C56A3E9E8D7">
    <w:name w:val="5E5C401D94F14764BB538C56A3E9E8D7"/>
    <w:rsid w:val="00E86F27"/>
  </w:style>
  <w:style w:type="paragraph" w:customStyle="1" w:styleId="F991FB06AA05487497999CEC3211BCED">
    <w:name w:val="F991FB06AA05487497999CEC3211BCED"/>
    <w:rsid w:val="00E86F27"/>
  </w:style>
  <w:style w:type="paragraph" w:customStyle="1" w:styleId="AA6992B96E554F5F863631D8FEBCB8EB">
    <w:name w:val="AA6992B96E554F5F863631D8FEBCB8EB"/>
    <w:rsid w:val="00E86F27"/>
  </w:style>
  <w:style w:type="paragraph" w:customStyle="1" w:styleId="E02091B59EC94EB7A06E85B8F5D262F8">
    <w:name w:val="E02091B59EC94EB7A06E85B8F5D262F8"/>
    <w:rsid w:val="00E86F27"/>
  </w:style>
  <w:style w:type="paragraph" w:customStyle="1" w:styleId="478DC5096B7B43079E29A42A31E74513">
    <w:name w:val="478DC5096B7B43079E29A42A31E74513"/>
    <w:rsid w:val="00E86F27"/>
  </w:style>
  <w:style w:type="paragraph" w:customStyle="1" w:styleId="94818B4B846E431AAA41E66AEEEA98C1">
    <w:name w:val="94818B4B846E431AAA41E66AEEEA98C1"/>
    <w:rsid w:val="00E86F27"/>
  </w:style>
  <w:style w:type="paragraph" w:customStyle="1" w:styleId="588E91629EC148E9B92F3195C896094F">
    <w:name w:val="588E91629EC148E9B92F3195C896094F"/>
    <w:rsid w:val="00E86F27"/>
  </w:style>
  <w:style w:type="paragraph" w:customStyle="1" w:styleId="925E3E101F954621AE9D04BCAC7C8091">
    <w:name w:val="925E3E101F954621AE9D04BCAC7C8091"/>
    <w:rsid w:val="00E86F27"/>
  </w:style>
  <w:style w:type="paragraph" w:customStyle="1" w:styleId="7A5A5E4AE5ED4238B49F080E96E63184">
    <w:name w:val="7A5A5E4AE5ED4238B49F080E96E63184"/>
    <w:rsid w:val="00E86F27"/>
  </w:style>
  <w:style w:type="paragraph" w:customStyle="1" w:styleId="60065DF253C44CD2922A114142D1B439">
    <w:name w:val="60065DF253C44CD2922A114142D1B439"/>
    <w:rsid w:val="00E86F27"/>
  </w:style>
  <w:style w:type="paragraph" w:customStyle="1" w:styleId="AB3F71A278CD4F62ABECA947914F17A6">
    <w:name w:val="AB3F71A278CD4F62ABECA947914F17A6"/>
    <w:rsid w:val="00E86F27"/>
  </w:style>
  <w:style w:type="paragraph" w:customStyle="1" w:styleId="71DFF03DFBC8473F8DDA032ECEB8B0DB">
    <w:name w:val="71DFF03DFBC8473F8DDA032ECEB8B0DB"/>
    <w:rsid w:val="00E86F27"/>
  </w:style>
  <w:style w:type="paragraph" w:customStyle="1" w:styleId="2016A50CFEF7480280AF0D6E783F9BD6">
    <w:name w:val="2016A50CFEF7480280AF0D6E783F9BD6"/>
    <w:rsid w:val="00E86F27"/>
  </w:style>
  <w:style w:type="paragraph" w:customStyle="1" w:styleId="6182F6BA26AA476D9CC7F4B7C4A18928">
    <w:name w:val="6182F6BA26AA476D9CC7F4B7C4A18928"/>
    <w:rsid w:val="00E86F27"/>
  </w:style>
  <w:style w:type="paragraph" w:customStyle="1" w:styleId="0635CC42E1EA4CC987C50A86E564AEE0">
    <w:name w:val="0635CC42E1EA4CC987C50A86E564AEE0"/>
    <w:rsid w:val="00E86F27"/>
  </w:style>
  <w:style w:type="paragraph" w:customStyle="1" w:styleId="3E5F9B0B67504A6FB9C903D5163C5CB8">
    <w:name w:val="3E5F9B0B67504A6FB9C903D5163C5CB8"/>
    <w:rsid w:val="00E86F27"/>
  </w:style>
  <w:style w:type="paragraph" w:customStyle="1" w:styleId="10511969EEDE419FA168D3FAD943354C">
    <w:name w:val="10511969EEDE419FA168D3FAD943354C"/>
    <w:rsid w:val="00E86F27"/>
  </w:style>
  <w:style w:type="paragraph" w:customStyle="1" w:styleId="3D8350C52C6C44F6AA61094CB395B95E">
    <w:name w:val="3D8350C52C6C44F6AA61094CB395B95E"/>
    <w:rsid w:val="00E86F27"/>
  </w:style>
  <w:style w:type="paragraph" w:customStyle="1" w:styleId="A1407F1C32934FBA9092C3DE52D9B305">
    <w:name w:val="A1407F1C32934FBA9092C3DE52D9B305"/>
    <w:rsid w:val="00E86F27"/>
  </w:style>
  <w:style w:type="paragraph" w:customStyle="1" w:styleId="E358C4ABD2644D6A956C72FD0EBE8DFA">
    <w:name w:val="E358C4ABD2644D6A956C72FD0EBE8DFA"/>
    <w:rsid w:val="00E86F27"/>
  </w:style>
  <w:style w:type="paragraph" w:customStyle="1" w:styleId="03255616EB4043A287970264BD3E65BF">
    <w:name w:val="03255616EB4043A287970264BD3E65BF"/>
    <w:rsid w:val="00E86F27"/>
  </w:style>
  <w:style w:type="paragraph" w:customStyle="1" w:styleId="B0891E0E5F014F7F99DB5D1F508C263A">
    <w:name w:val="B0891E0E5F014F7F99DB5D1F508C263A"/>
    <w:rsid w:val="00E86F27"/>
  </w:style>
  <w:style w:type="paragraph" w:customStyle="1" w:styleId="197465BE5A8A43BF8CE578BDC7F7CCEE">
    <w:name w:val="197465BE5A8A43BF8CE578BDC7F7CCEE"/>
    <w:rsid w:val="00E86F27"/>
  </w:style>
  <w:style w:type="paragraph" w:customStyle="1" w:styleId="555EDCF5E9F649EABE4D92C5C2999DE7">
    <w:name w:val="555EDCF5E9F649EABE4D92C5C2999DE7"/>
    <w:rsid w:val="00E86F27"/>
  </w:style>
  <w:style w:type="paragraph" w:customStyle="1" w:styleId="7260692F2027489DB794DA3274DE682F">
    <w:name w:val="7260692F2027489DB794DA3274DE682F"/>
    <w:rsid w:val="00E86F27"/>
  </w:style>
  <w:style w:type="paragraph" w:customStyle="1" w:styleId="047E348F6E404B6EAE6FC80BF9B79889">
    <w:name w:val="047E348F6E404B6EAE6FC80BF9B79889"/>
    <w:rsid w:val="00E86F27"/>
  </w:style>
  <w:style w:type="paragraph" w:customStyle="1" w:styleId="3BEF1B6271D448ACB9FAC2BC8850A823">
    <w:name w:val="3BEF1B6271D448ACB9FAC2BC8850A823"/>
    <w:rsid w:val="00E86F27"/>
  </w:style>
  <w:style w:type="paragraph" w:customStyle="1" w:styleId="02D2DD64F9974D51B3348BD3B4A30A49">
    <w:name w:val="02D2DD64F9974D51B3348BD3B4A30A49"/>
    <w:rsid w:val="00E86F27"/>
  </w:style>
  <w:style w:type="paragraph" w:customStyle="1" w:styleId="2013C6CA6CFD4CE79B1E017BE5D9FB73">
    <w:name w:val="2013C6CA6CFD4CE79B1E017BE5D9FB73"/>
    <w:rsid w:val="00E86F27"/>
  </w:style>
  <w:style w:type="paragraph" w:customStyle="1" w:styleId="2962F02FF3E44DEF9B365ACC9781987E">
    <w:name w:val="2962F02FF3E44DEF9B365ACC9781987E"/>
    <w:rsid w:val="00E86F27"/>
  </w:style>
  <w:style w:type="paragraph" w:customStyle="1" w:styleId="BE884138769143DFB3290153C1F642B5">
    <w:name w:val="BE884138769143DFB3290153C1F642B5"/>
    <w:rsid w:val="00E86F27"/>
  </w:style>
  <w:style w:type="paragraph" w:customStyle="1" w:styleId="2FDCF447874E41329FA09E27B3F8A9BE">
    <w:name w:val="2FDCF447874E41329FA09E27B3F8A9BE"/>
    <w:rsid w:val="00E86F27"/>
  </w:style>
  <w:style w:type="paragraph" w:customStyle="1" w:styleId="8965058688DC46039DEC738464D80E7B">
    <w:name w:val="8965058688DC46039DEC738464D80E7B"/>
    <w:rsid w:val="00E86F27"/>
  </w:style>
  <w:style w:type="paragraph" w:customStyle="1" w:styleId="97F7DCAF791349CF828C1F218A52683F">
    <w:name w:val="97F7DCAF791349CF828C1F218A52683F"/>
    <w:rsid w:val="00E86F27"/>
  </w:style>
  <w:style w:type="paragraph" w:customStyle="1" w:styleId="7D2722296D1341758ECE8E4B807DF557">
    <w:name w:val="7D2722296D1341758ECE8E4B807DF557"/>
    <w:rsid w:val="00E86F27"/>
  </w:style>
  <w:style w:type="paragraph" w:customStyle="1" w:styleId="14C309D360B44F5C8E136D535E6ACC1A">
    <w:name w:val="14C309D360B44F5C8E136D535E6ACC1A"/>
    <w:rsid w:val="00E86F27"/>
  </w:style>
  <w:style w:type="paragraph" w:customStyle="1" w:styleId="491B4B463FFC4F78AE1568F0EDA2E951">
    <w:name w:val="491B4B463FFC4F78AE1568F0EDA2E951"/>
    <w:rsid w:val="00E86F27"/>
  </w:style>
  <w:style w:type="paragraph" w:customStyle="1" w:styleId="0A482E86A03B4F918C317F4EA944A455">
    <w:name w:val="0A482E86A03B4F918C317F4EA944A455"/>
    <w:rsid w:val="00E86F27"/>
  </w:style>
  <w:style w:type="paragraph" w:customStyle="1" w:styleId="E83EAEE372284EBFB1C1D8CB766C2992">
    <w:name w:val="E83EAEE372284EBFB1C1D8CB766C2992"/>
    <w:rsid w:val="00E86F27"/>
  </w:style>
  <w:style w:type="paragraph" w:customStyle="1" w:styleId="707B170FC7064FB58B251666775D1139">
    <w:name w:val="707B170FC7064FB58B251666775D1139"/>
    <w:rsid w:val="00E86F27"/>
  </w:style>
  <w:style w:type="paragraph" w:customStyle="1" w:styleId="36E62FA092524E62A243E74CB6600544">
    <w:name w:val="36E62FA092524E62A243E74CB6600544"/>
    <w:rsid w:val="00E86F27"/>
  </w:style>
  <w:style w:type="paragraph" w:customStyle="1" w:styleId="CFCCE92B6C6347A080961FC3E88C7281">
    <w:name w:val="CFCCE92B6C6347A080961FC3E88C7281"/>
    <w:rsid w:val="00E86F27"/>
  </w:style>
  <w:style w:type="paragraph" w:customStyle="1" w:styleId="9D9C52D9C1004E46950C20746947B4D1">
    <w:name w:val="9D9C52D9C1004E46950C20746947B4D1"/>
    <w:rsid w:val="00E86F27"/>
  </w:style>
  <w:style w:type="paragraph" w:customStyle="1" w:styleId="8C4CB39BA5994A1CAC59B3A1B6014D4A">
    <w:name w:val="8C4CB39BA5994A1CAC59B3A1B6014D4A"/>
    <w:rsid w:val="00E86F27"/>
  </w:style>
  <w:style w:type="paragraph" w:customStyle="1" w:styleId="65CAA7C193544A91968B93BDA5FE37FD">
    <w:name w:val="65CAA7C193544A91968B93BDA5FE37FD"/>
    <w:rsid w:val="00E86F27"/>
  </w:style>
  <w:style w:type="paragraph" w:customStyle="1" w:styleId="673C48163E2849AB9FF4A0FE413A770A">
    <w:name w:val="673C48163E2849AB9FF4A0FE413A770A"/>
    <w:rsid w:val="00E86F27"/>
  </w:style>
  <w:style w:type="paragraph" w:customStyle="1" w:styleId="DE2922C672464F41893ED4E86DAB9711">
    <w:name w:val="DE2922C672464F41893ED4E86DAB9711"/>
    <w:rsid w:val="00E86F27"/>
  </w:style>
  <w:style w:type="paragraph" w:customStyle="1" w:styleId="058D7A3F50134E138A05DAFBE0210BB9">
    <w:name w:val="058D7A3F50134E138A05DAFBE0210BB9"/>
    <w:rsid w:val="00E86F27"/>
  </w:style>
  <w:style w:type="paragraph" w:customStyle="1" w:styleId="5472EE16ADFD4575B859FB1A5C09D1FA">
    <w:name w:val="5472EE16ADFD4575B859FB1A5C09D1FA"/>
    <w:rsid w:val="00E86F27"/>
  </w:style>
  <w:style w:type="paragraph" w:customStyle="1" w:styleId="A1FF6729086F4ED6B561A4489C85BD21">
    <w:name w:val="A1FF6729086F4ED6B561A4489C85BD21"/>
    <w:rsid w:val="00E86F27"/>
  </w:style>
  <w:style w:type="paragraph" w:customStyle="1" w:styleId="8988A677E42B4DFF916366C03B793D03">
    <w:name w:val="8988A677E42B4DFF916366C03B793D03"/>
    <w:rsid w:val="00E86F27"/>
  </w:style>
  <w:style w:type="paragraph" w:customStyle="1" w:styleId="C131B9D423584B65BCE9ADF8C2F7DB33">
    <w:name w:val="C131B9D423584B65BCE9ADF8C2F7DB33"/>
    <w:rsid w:val="00E86F27"/>
  </w:style>
  <w:style w:type="paragraph" w:customStyle="1" w:styleId="8C951C1D2E244BD7951FB8AA5CA50779">
    <w:name w:val="8C951C1D2E244BD7951FB8AA5CA50779"/>
    <w:rsid w:val="00E86F27"/>
  </w:style>
  <w:style w:type="paragraph" w:customStyle="1" w:styleId="3253DB471BCB44F5B8BF8DB0B6C385AE">
    <w:name w:val="3253DB471BCB44F5B8BF8DB0B6C385AE"/>
    <w:rsid w:val="00E86F27"/>
  </w:style>
  <w:style w:type="paragraph" w:customStyle="1" w:styleId="306F1AE7E4BC4A44B2B11A8FCBEEA093">
    <w:name w:val="306F1AE7E4BC4A44B2B11A8FCBEEA093"/>
    <w:rsid w:val="00E86F27"/>
  </w:style>
  <w:style w:type="paragraph" w:customStyle="1" w:styleId="82A8239CA91B45A2AEBDA2AB3A4F0EFD">
    <w:name w:val="82A8239CA91B45A2AEBDA2AB3A4F0EFD"/>
    <w:rsid w:val="00E86F27"/>
  </w:style>
  <w:style w:type="paragraph" w:customStyle="1" w:styleId="AFF6E92A79DE4ACABA21570A0B7145B2">
    <w:name w:val="AFF6E92A79DE4ACABA21570A0B7145B2"/>
    <w:rsid w:val="00E86F27"/>
  </w:style>
  <w:style w:type="paragraph" w:customStyle="1" w:styleId="8129BD0F3E7B435A8AA05FF1E98875F7">
    <w:name w:val="8129BD0F3E7B435A8AA05FF1E98875F7"/>
    <w:rsid w:val="00E86F27"/>
  </w:style>
  <w:style w:type="paragraph" w:customStyle="1" w:styleId="0EE6B7CD0F4B4DCFB1BF74E26834A771">
    <w:name w:val="0EE6B7CD0F4B4DCFB1BF74E26834A771"/>
    <w:rsid w:val="00E86F27"/>
  </w:style>
  <w:style w:type="paragraph" w:customStyle="1" w:styleId="9067B8EE2FA0427F8D2CCE4FA414C725">
    <w:name w:val="9067B8EE2FA0427F8D2CCE4FA414C725"/>
    <w:rsid w:val="00E86F27"/>
  </w:style>
  <w:style w:type="paragraph" w:customStyle="1" w:styleId="0E9F8C0E19184D328090EE7CA1F4CE8D">
    <w:name w:val="0E9F8C0E19184D328090EE7CA1F4CE8D"/>
    <w:rsid w:val="00E86F27"/>
  </w:style>
  <w:style w:type="paragraph" w:customStyle="1" w:styleId="E17E94A548664705A5096240476329CB">
    <w:name w:val="E17E94A548664705A5096240476329CB"/>
    <w:rsid w:val="00E86F27"/>
  </w:style>
  <w:style w:type="paragraph" w:customStyle="1" w:styleId="955B928848EA4434BA95E3AC2BA93DC5">
    <w:name w:val="955B928848EA4434BA95E3AC2BA93DC5"/>
    <w:rsid w:val="00E86F27"/>
  </w:style>
  <w:style w:type="paragraph" w:customStyle="1" w:styleId="450970DD8FAD47B287B0ADEEDBEA7F4E">
    <w:name w:val="450970DD8FAD47B287B0ADEEDBEA7F4E"/>
    <w:rsid w:val="00E86F27"/>
  </w:style>
  <w:style w:type="paragraph" w:customStyle="1" w:styleId="35C4350D150A4D1FA95A4F0E1587F894">
    <w:name w:val="35C4350D150A4D1FA95A4F0E1587F894"/>
    <w:rsid w:val="00E86F27"/>
  </w:style>
  <w:style w:type="paragraph" w:customStyle="1" w:styleId="15794A7A6BEA40E887BD8E81CCE4F529">
    <w:name w:val="15794A7A6BEA40E887BD8E81CCE4F529"/>
    <w:rsid w:val="00E86F27"/>
  </w:style>
  <w:style w:type="paragraph" w:customStyle="1" w:styleId="4F3E6027679442F4B2420035CA1770D1">
    <w:name w:val="4F3E6027679442F4B2420035CA1770D1"/>
    <w:rsid w:val="00E86F27"/>
  </w:style>
  <w:style w:type="paragraph" w:customStyle="1" w:styleId="9E77B2FB23894AA5B3124934F4A020CB">
    <w:name w:val="9E77B2FB23894AA5B3124934F4A020CB"/>
    <w:rsid w:val="00E86F27"/>
  </w:style>
  <w:style w:type="paragraph" w:customStyle="1" w:styleId="A9F36ADCA1B34A7B93F8A831CEA20AC9">
    <w:name w:val="A9F36ADCA1B34A7B93F8A831CEA20AC9"/>
    <w:rsid w:val="00E86F27"/>
  </w:style>
  <w:style w:type="paragraph" w:customStyle="1" w:styleId="931ABB3510DE42A98FA4254C5AC43098">
    <w:name w:val="931ABB3510DE42A98FA4254C5AC43098"/>
    <w:rsid w:val="00E86F27"/>
  </w:style>
  <w:style w:type="paragraph" w:customStyle="1" w:styleId="D09A7AC1B1194F9887E458BBEDCA5A17">
    <w:name w:val="D09A7AC1B1194F9887E458BBEDCA5A17"/>
    <w:rsid w:val="00E86F27"/>
  </w:style>
  <w:style w:type="paragraph" w:customStyle="1" w:styleId="D9D7771D47364974AE4DE3A49D16DD2B">
    <w:name w:val="D9D7771D47364974AE4DE3A49D16DD2B"/>
    <w:rsid w:val="00E86F27"/>
  </w:style>
  <w:style w:type="paragraph" w:customStyle="1" w:styleId="BABC70EDC2094CA59FB610EDDEC694E1">
    <w:name w:val="BABC70EDC2094CA59FB610EDDEC694E1"/>
    <w:rsid w:val="00E86F27"/>
  </w:style>
  <w:style w:type="paragraph" w:customStyle="1" w:styleId="53AB23A2C2C44A3893F28A2174536524">
    <w:name w:val="53AB23A2C2C44A3893F28A2174536524"/>
    <w:rsid w:val="00E86F27"/>
  </w:style>
  <w:style w:type="paragraph" w:customStyle="1" w:styleId="B48C7555741A4FA4B8C61D696C1EC462">
    <w:name w:val="B48C7555741A4FA4B8C61D696C1EC462"/>
    <w:rsid w:val="00E86F27"/>
  </w:style>
  <w:style w:type="paragraph" w:customStyle="1" w:styleId="F0F25682EAFC475E981C3D8DFFFF6B3D">
    <w:name w:val="F0F25682EAFC475E981C3D8DFFFF6B3D"/>
    <w:rsid w:val="00E86F27"/>
  </w:style>
  <w:style w:type="paragraph" w:customStyle="1" w:styleId="DC6FEC5BD4204194B28DB07F14F4FE3C">
    <w:name w:val="DC6FEC5BD4204194B28DB07F14F4FE3C"/>
    <w:rsid w:val="00E86F27"/>
  </w:style>
  <w:style w:type="paragraph" w:customStyle="1" w:styleId="2B473E15CE24429C8D358114C15D7B12">
    <w:name w:val="2B473E15CE24429C8D358114C15D7B12"/>
    <w:rsid w:val="00E86F27"/>
  </w:style>
  <w:style w:type="paragraph" w:customStyle="1" w:styleId="A8A72F63FD794D759EFF7EC2AFCE00AF">
    <w:name w:val="A8A72F63FD794D759EFF7EC2AFCE00AF"/>
    <w:rsid w:val="00E86F27"/>
  </w:style>
  <w:style w:type="paragraph" w:customStyle="1" w:styleId="4E8CFB354A59477EA3698F7D475F37A5">
    <w:name w:val="4E8CFB354A59477EA3698F7D475F37A5"/>
    <w:rsid w:val="00E86F27"/>
  </w:style>
  <w:style w:type="paragraph" w:customStyle="1" w:styleId="DF73AF67D5BA4715AFE456C15D77B241">
    <w:name w:val="DF73AF67D5BA4715AFE456C15D77B241"/>
    <w:rsid w:val="00E86F27"/>
  </w:style>
  <w:style w:type="paragraph" w:customStyle="1" w:styleId="BA2312C0C7384BDB8245EFC51CAEAFD7">
    <w:name w:val="BA2312C0C7384BDB8245EFC51CAEAFD7"/>
    <w:rsid w:val="00E86F27"/>
  </w:style>
  <w:style w:type="paragraph" w:customStyle="1" w:styleId="C09073A0623F4BD99F15073825163D85">
    <w:name w:val="C09073A0623F4BD99F15073825163D85"/>
    <w:rsid w:val="00E86F27"/>
  </w:style>
  <w:style w:type="paragraph" w:customStyle="1" w:styleId="CE1D9AC7DCDA4D24BCB440CE7EACDDC1">
    <w:name w:val="CE1D9AC7DCDA4D24BCB440CE7EACDDC1"/>
    <w:rsid w:val="00E86F27"/>
  </w:style>
  <w:style w:type="paragraph" w:customStyle="1" w:styleId="236EBD61386C4FE9B16D07CB77219965">
    <w:name w:val="236EBD61386C4FE9B16D07CB77219965"/>
    <w:rsid w:val="00E86F27"/>
  </w:style>
  <w:style w:type="paragraph" w:customStyle="1" w:styleId="72670F7D4A1D4D5A9C6A64C512238A21">
    <w:name w:val="72670F7D4A1D4D5A9C6A64C512238A21"/>
    <w:rsid w:val="00E86F27"/>
  </w:style>
  <w:style w:type="paragraph" w:customStyle="1" w:styleId="5BDE0659F14142F1AF470ABA8E32E5E4">
    <w:name w:val="5BDE0659F14142F1AF470ABA8E32E5E4"/>
    <w:rsid w:val="00E86F27"/>
  </w:style>
  <w:style w:type="paragraph" w:customStyle="1" w:styleId="5CF213B2A19545538346F701EE42536A">
    <w:name w:val="5CF213B2A19545538346F701EE42536A"/>
    <w:rsid w:val="00E86F27"/>
  </w:style>
  <w:style w:type="paragraph" w:customStyle="1" w:styleId="BBBCE92E3E494D1CBE8C52D7298B203B">
    <w:name w:val="BBBCE92E3E494D1CBE8C52D7298B203B"/>
    <w:rsid w:val="00E86F27"/>
  </w:style>
  <w:style w:type="paragraph" w:customStyle="1" w:styleId="1385EFA73272468F8DBCB711D25B6491">
    <w:name w:val="1385EFA73272468F8DBCB711D25B6491"/>
    <w:rsid w:val="00E86F27"/>
  </w:style>
  <w:style w:type="paragraph" w:customStyle="1" w:styleId="C00D605551CA45F6AFD158796888FE58">
    <w:name w:val="C00D605551CA45F6AFD158796888FE58"/>
    <w:rsid w:val="00E86F27"/>
  </w:style>
  <w:style w:type="paragraph" w:customStyle="1" w:styleId="10EA34A30C594E799372DB55F9C028CC">
    <w:name w:val="10EA34A30C594E799372DB55F9C028CC"/>
    <w:rsid w:val="00E86F27"/>
  </w:style>
  <w:style w:type="paragraph" w:customStyle="1" w:styleId="41BCD7F557FA4D63AEBF869FFFC921A8">
    <w:name w:val="41BCD7F557FA4D63AEBF869FFFC921A8"/>
    <w:rsid w:val="00E86F27"/>
  </w:style>
  <w:style w:type="paragraph" w:customStyle="1" w:styleId="810B159072D64304B9FF4E0E03D59A0F">
    <w:name w:val="810B159072D64304B9FF4E0E03D59A0F"/>
    <w:rsid w:val="00E86F27"/>
  </w:style>
  <w:style w:type="paragraph" w:customStyle="1" w:styleId="3A1DE885D7C34ECB9F98CA5B734A5683">
    <w:name w:val="3A1DE885D7C34ECB9F98CA5B734A5683"/>
    <w:rsid w:val="00E86F27"/>
  </w:style>
  <w:style w:type="paragraph" w:customStyle="1" w:styleId="F6BDC7F928104E6C95C520E450ED5A89">
    <w:name w:val="F6BDC7F928104E6C95C520E450ED5A89"/>
    <w:rsid w:val="00E86F27"/>
  </w:style>
  <w:style w:type="paragraph" w:customStyle="1" w:styleId="E9141C99D70C4D26BCC80DC76FB13A20">
    <w:name w:val="E9141C99D70C4D26BCC80DC76FB13A20"/>
    <w:rsid w:val="00E86F27"/>
  </w:style>
  <w:style w:type="paragraph" w:customStyle="1" w:styleId="4BC9B37EF80144D4AFB8B2F3464FD148">
    <w:name w:val="4BC9B37EF80144D4AFB8B2F3464FD148"/>
    <w:rsid w:val="00E86F27"/>
  </w:style>
  <w:style w:type="paragraph" w:customStyle="1" w:styleId="362EC7122EA94160B7755C1EFB73EF1A">
    <w:name w:val="362EC7122EA94160B7755C1EFB73EF1A"/>
    <w:rsid w:val="00E86F27"/>
  </w:style>
  <w:style w:type="paragraph" w:customStyle="1" w:styleId="468F06FA54BF465882E96AED1C620C41">
    <w:name w:val="468F06FA54BF465882E96AED1C620C41"/>
    <w:rsid w:val="00E86F27"/>
  </w:style>
  <w:style w:type="paragraph" w:customStyle="1" w:styleId="2DC825A2BAC7493D8A975977243FBA31">
    <w:name w:val="2DC825A2BAC7493D8A975977243FBA31"/>
    <w:rsid w:val="00E86F27"/>
  </w:style>
  <w:style w:type="paragraph" w:customStyle="1" w:styleId="4314767E24FD466DBE6020B3A91E374F">
    <w:name w:val="4314767E24FD466DBE6020B3A91E374F"/>
    <w:rsid w:val="00E86F27"/>
  </w:style>
  <w:style w:type="paragraph" w:customStyle="1" w:styleId="EBBD4600D20C4EFBA701C7D016CA962F">
    <w:name w:val="EBBD4600D20C4EFBA701C7D016CA962F"/>
    <w:rsid w:val="00E86F27"/>
  </w:style>
  <w:style w:type="paragraph" w:customStyle="1" w:styleId="6F2BF2278C644AEF972D47397398470A">
    <w:name w:val="6F2BF2278C644AEF972D47397398470A"/>
    <w:rsid w:val="00E86F27"/>
  </w:style>
  <w:style w:type="paragraph" w:customStyle="1" w:styleId="36405924C7D4474B9798C6DA430FD0C8">
    <w:name w:val="36405924C7D4474B9798C6DA430FD0C8"/>
    <w:rsid w:val="00E86F27"/>
  </w:style>
  <w:style w:type="paragraph" w:customStyle="1" w:styleId="4C0372F6EE8841A480D6ADD6C4086734">
    <w:name w:val="4C0372F6EE8841A480D6ADD6C4086734"/>
    <w:rsid w:val="00E86F27"/>
  </w:style>
  <w:style w:type="paragraph" w:customStyle="1" w:styleId="3F9E9AB145DF4326BD1CC642F09F6F0C">
    <w:name w:val="3F9E9AB145DF4326BD1CC642F09F6F0C"/>
    <w:rsid w:val="00E86F27"/>
  </w:style>
  <w:style w:type="paragraph" w:customStyle="1" w:styleId="F1C53ED8909647AE88A97B9ACC42BAD3">
    <w:name w:val="F1C53ED8909647AE88A97B9ACC42BAD3"/>
    <w:rsid w:val="00E86F27"/>
  </w:style>
  <w:style w:type="paragraph" w:customStyle="1" w:styleId="516FA11671874DCC883A23EB747E7E35">
    <w:name w:val="516FA11671874DCC883A23EB747E7E35"/>
    <w:rsid w:val="00E86F27"/>
  </w:style>
  <w:style w:type="paragraph" w:customStyle="1" w:styleId="91589EEBB2BD4C7E9CDE2054425D5AA0">
    <w:name w:val="91589EEBB2BD4C7E9CDE2054425D5AA0"/>
    <w:rsid w:val="00E86F27"/>
  </w:style>
  <w:style w:type="paragraph" w:customStyle="1" w:styleId="F989D9BB9BF843D1BEC1AAD5246F682A">
    <w:name w:val="F989D9BB9BF843D1BEC1AAD5246F682A"/>
    <w:rsid w:val="00E86F27"/>
  </w:style>
  <w:style w:type="paragraph" w:customStyle="1" w:styleId="1485F2C5E809439CBC16BB5EFF83E825">
    <w:name w:val="1485F2C5E809439CBC16BB5EFF83E825"/>
    <w:rsid w:val="00E86F27"/>
  </w:style>
  <w:style w:type="paragraph" w:customStyle="1" w:styleId="665ED5AA8FDC4EFF91B62298FB8287B4">
    <w:name w:val="665ED5AA8FDC4EFF91B62298FB8287B4"/>
    <w:rsid w:val="00E86F27"/>
  </w:style>
  <w:style w:type="paragraph" w:customStyle="1" w:styleId="A10872A9FEF94D12A9B2816FB7DE3C45">
    <w:name w:val="A10872A9FEF94D12A9B2816FB7DE3C45"/>
    <w:rsid w:val="00E86F27"/>
  </w:style>
  <w:style w:type="paragraph" w:customStyle="1" w:styleId="D9B10E612A35475EAEB64C6ED5C12084">
    <w:name w:val="D9B10E612A35475EAEB64C6ED5C12084"/>
    <w:rsid w:val="00E86F27"/>
  </w:style>
  <w:style w:type="paragraph" w:customStyle="1" w:styleId="09BCA62E9D674757ADA5BE0BFB3768E4">
    <w:name w:val="09BCA62E9D674757ADA5BE0BFB3768E4"/>
    <w:rsid w:val="00E86F27"/>
  </w:style>
  <w:style w:type="paragraph" w:customStyle="1" w:styleId="0C6E7AAAFE4643C2B53FCB26EA4B4446">
    <w:name w:val="0C6E7AAAFE4643C2B53FCB26EA4B4446"/>
    <w:rsid w:val="00E86F27"/>
  </w:style>
  <w:style w:type="paragraph" w:customStyle="1" w:styleId="54B93F5A17B644A98420E8EA7BE733BA">
    <w:name w:val="54B93F5A17B644A98420E8EA7BE733BA"/>
    <w:rsid w:val="00E86F27"/>
  </w:style>
  <w:style w:type="paragraph" w:customStyle="1" w:styleId="AF5FFD985B59453EB2621D6A7C6FF14E">
    <w:name w:val="AF5FFD985B59453EB2621D6A7C6FF14E"/>
    <w:rsid w:val="00E86F27"/>
  </w:style>
  <w:style w:type="paragraph" w:customStyle="1" w:styleId="403F1BD998C349BABCC3D6E050CAA5CF">
    <w:name w:val="403F1BD998C349BABCC3D6E050CAA5CF"/>
    <w:rsid w:val="00E86F27"/>
  </w:style>
  <w:style w:type="paragraph" w:customStyle="1" w:styleId="E8B7418DF5F14B50A71F338C288FF4A4">
    <w:name w:val="E8B7418DF5F14B50A71F338C288FF4A4"/>
    <w:rsid w:val="00E86F27"/>
  </w:style>
  <w:style w:type="paragraph" w:customStyle="1" w:styleId="16298084FD1D448998FCBFD7D9A25D79">
    <w:name w:val="16298084FD1D448998FCBFD7D9A25D79"/>
    <w:rsid w:val="00E86F27"/>
  </w:style>
  <w:style w:type="paragraph" w:customStyle="1" w:styleId="3DEA06B8EE50447693B05500AA7DBF79">
    <w:name w:val="3DEA06B8EE50447693B05500AA7DBF79"/>
    <w:rsid w:val="00E86F27"/>
  </w:style>
  <w:style w:type="paragraph" w:customStyle="1" w:styleId="DD6599B895554BBA8B7EF7220BF3C604">
    <w:name w:val="DD6599B895554BBA8B7EF7220BF3C604"/>
    <w:rsid w:val="00E86F27"/>
  </w:style>
  <w:style w:type="paragraph" w:customStyle="1" w:styleId="B4161AAA62744E52BBB06259B86ABD33">
    <w:name w:val="B4161AAA62744E52BBB06259B86ABD33"/>
    <w:rsid w:val="00E86F27"/>
  </w:style>
  <w:style w:type="paragraph" w:customStyle="1" w:styleId="2CB1D3172B414BA9AF6356874821BE17">
    <w:name w:val="2CB1D3172B414BA9AF6356874821BE17"/>
    <w:rsid w:val="00E86F27"/>
  </w:style>
  <w:style w:type="paragraph" w:customStyle="1" w:styleId="903FD9856C6C4C9DAEDD4223507E3996">
    <w:name w:val="903FD9856C6C4C9DAEDD4223507E3996"/>
    <w:rsid w:val="00E86F27"/>
  </w:style>
  <w:style w:type="paragraph" w:customStyle="1" w:styleId="9C9D824AE97F48309A9F64958816C4F5">
    <w:name w:val="9C9D824AE97F48309A9F64958816C4F5"/>
    <w:rsid w:val="00E86F27"/>
  </w:style>
  <w:style w:type="paragraph" w:customStyle="1" w:styleId="25D86973222B417E8A953BE7E731AB10">
    <w:name w:val="25D86973222B417E8A953BE7E731AB10"/>
    <w:rsid w:val="00E86F27"/>
  </w:style>
  <w:style w:type="paragraph" w:customStyle="1" w:styleId="2BC093655F6A45E5BFE6B83A61E0648A">
    <w:name w:val="2BC093655F6A45E5BFE6B83A61E0648A"/>
    <w:rsid w:val="00E86F27"/>
  </w:style>
  <w:style w:type="paragraph" w:customStyle="1" w:styleId="F7D1134EC8FB4B8A803D4EB0DD3CD4CC">
    <w:name w:val="F7D1134EC8FB4B8A803D4EB0DD3CD4CC"/>
    <w:rsid w:val="00E86F27"/>
  </w:style>
  <w:style w:type="paragraph" w:customStyle="1" w:styleId="455DCF205E5542EE96ED736BD48B4946">
    <w:name w:val="455DCF205E5542EE96ED736BD48B4946"/>
    <w:rsid w:val="00E86F27"/>
  </w:style>
  <w:style w:type="paragraph" w:customStyle="1" w:styleId="AB376CF8F0AD440DA08E71BB7A307FA8">
    <w:name w:val="AB376CF8F0AD440DA08E71BB7A307FA8"/>
    <w:rsid w:val="00E86F27"/>
  </w:style>
  <w:style w:type="paragraph" w:customStyle="1" w:styleId="02E6A150B0F1472294CC5BAE0C2C0A34">
    <w:name w:val="02E6A150B0F1472294CC5BAE0C2C0A34"/>
    <w:rsid w:val="00E86F27"/>
  </w:style>
  <w:style w:type="paragraph" w:customStyle="1" w:styleId="6C3AC1FF382C4527B0A62D6B7493CC8F">
    <w:name w:val="6C3AC1FF382C4527B0A62D6B7493CC8F"/>
    <w:rsid w:val="00E86F27"/>
  </w:style>
  <w:style w:type="paragraph" w:customStyle="1" w:styleId="6D3587B6E46F40F48EB88CD2A39A16C3">
    <w:name w:val="6D3587B6E46F40F48EB88CD2A39A16C3"/>
    <w:rsid w:val="00E86F27"/>
  </w:style>
  <w:style w:type="paragraph" w:customStyle="1" w:styleId="17FD218EDB734946A2D139A8B9C047D5">
    <w:name w:val="17FD218EDB734946A2D139A8B9C047D5"/>
    <w:rsid w:val="00E86F27"/>
  </w:style>
  <w:style w:type="paragraph" w:customStyle="1" w:styleId="2EE95DE8C0504956BB68D018795FE828">
    <w:name w:val="2EE95DE8C0504956BB68D018795FE828"/>
    <w:rsid w:val="00E86F27"/>
  </w:style>
  <w:style w:type="paragraph" w:customStyle="1" w:styleId="EBCE8A39DCCA4466BD7523989E8A4C33">
    <w:name w:val="EBCE8A39DCCA4466BD7523989E8A4C33"/>
    <w:rsid w:val="003D0E3F"/>
  </w:style>
  <w:style w:type="paragraph" w:customStyle="1" w:styleId="B601EBD7768E4EEEBD134B49887E0BF7">
    <w:name w:val="B601EBD7768E4EEEBD134B49887E0BF7"/>
    <w:rsid w:val="003D0E3F"/>
  </w:style>
  <w:style w:type="paragraph" w:customStyle="1" w:styleId="0112E0F1F1B048D5B434F28F414D73C4">
    <w:name w:val="0112E0F1F1B048D5B434F28F414D73C4"/>
    <w:rsid w:val="003D0E3F"/>
  </w:style>
  <w:style w:type="paragraph" w:customStyle="1" w:styleId="DFDE6F92023B48448D54310234890D13">
    <w:name w:val="DFDE6F92023B48448D54310234890D13"/>
    <w:rsid w:val="003D0E3F"/>
  </w:style>
  <w:style w:type="paragraph" w:customStyle="1" w:styleId="4B14710E66CC4504A7A8AE4038FF0081">
    <w:name w:val="4B14710E66CC4504A7A8AE4038FF0081"/>
    <w:rsid w:val="003D0E3F"/>
  </w:style>
  <w:style w:type="paragraph" w:customStyle="1" w:styleId="F1B0BDA4D9434622BCECB87153B812C3">
    <w:name w:val="F1B0BDA4D9434622BCECB87153B812C3"/>
    <w:rsid w:val="003D0E3F"/>
  </w:style>
  <w:style w:type="paragraph" w:customStyle="1" w:styleId="1736C62EEA7C44B985048DD1A9CB1940">
    <w:name w:val="1736C62EEA7C44B985048DD1A9CB1940"/>
    <w:rsid w:val="003D0E3F"/>
  </w:style>
  <w:style w:type="paragraph" w:customStyle="1" w:styleId="BCE10F09ACEB418FB8DA0F70D81E90C7">
    <w:name w:val="BCE10F09ACEB418FB8DA0F70D81E90C7"/>
    <w:rsid w:val="003D0E3F"/>
  </w:style>
  <w:style w:type="paragraph" w:customStyle="1" w:styleId="5D134405E7974A90A10B9323270A48E0">
    <w:name w:val="5D134405E7974A90A10B9323270A48E0"/>
    <w:rsid w:val="003D0E3F"/>
  </w:style>
  <w:style w:type="paragraph" w:customStyle="1" w:styleId="B89FC02483884580B13B94082B562375">
    <w:name w:val="B89FC02483884580B13B94082B562375"/>
    <w:rsid w:val="003D0E3F"/>
  </w:style>
  <w:style w:type="paragraph" w:customStyle="1" w:styleId="234612443E094EF69F719C36D26C6D3A">
    <w:name w:val="234612443E094EF69F719C36D26C6D3A"/>
    <w:rsid w:val="00255AA6"/>
    <w:pPr>
      <w:spacing w:after="160" w:line="259" w:lineRule="auto"/>
    </w:pPr>
  </w:style>
  <w:style w:type="paragraph" w:customStyle="1" w:styleId="44D4F49A97CE4F99BE86CB117D78EBFA">
    <w:name w:val="44D4F49A97CE4F99BE86CB117D78EBFA"/>
    <w:rsid w:val="00255AA6"/>
    <w:pPr>
      <w:spacing w:after="160" w:line="259" w:lineRule="auto"/>
    </w:pPr>
  </w:style>
  <w:style w:type="paragraph" w:customStyle="1" w:styleId="FF88E59938FE493B999F2A2AF0E4E194">
    <w:name w:val="FF88E59938FE493B999F2A2AF0E4E194"/>
    <w:rsid w:val="00255AA6"/>
    <w:pPr>
      <w:spacing w:after="160" w:line="259" w:lineRule="auto"/>
    </w:pPr>
  </w:style>
  <w:style w:type="paragraph" w:customStyle="1" w:styleId="30797FDD6DCA472281D85050A06D09DB">
    <w:name w:val="30797FDD6DCA472281D85050A06D09DB"/>
    <w:rsid w:val="00255AA6"/>
    <w:pPr>
      <w:spacing w:after="160" w:line="259" w:lineRule="auto"/>
    </w:pPr>
  </w:style>
  <w:style w:type="paragraph" w:customStyle="1" w:styleId="63BE725AAABA42ACBB3C93451AA82858">
    <w:name w:val="63BE725AAABA42ACBB3C93451AA82858"/>
    <w:rsid w:val="00255AA6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B9F16-8076-49C6-B6FD-85887844C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Информатика</Template>
  <TotalTime>114</TotalTime>
  <Pages>12</Pages>
  <Words>1732</Words>
  <Characters>12789</Characters>
  <Application>Microsoft Office Word</Application>
  <DocSecurity>0</DocSecurity>
  <Lines>106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ОБЩЕГО И ПРОФЕССИОНАЛЬНОГО ОБРАЗОВАНИЯ</vt:lpstr>
    </vt:vector>
  </TitlesOfParts>
  <Company>Organization</Company>
  <LinksUpToDate>false</LinksUpToDate>
  <CharactersWithSpaces>14493</CharactersWithSpaces>
  <SharedDoc>false</SharedDoc>
  <HLinks>
    <vt:vector size="42" baseType="variant">
      <vt:variant>
        <vt:i4>1638452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_Toc490826299</vt:lpwstr>
      </vt:variant>
      <vt:variant>
        <vt:i4>1638452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_Toc490826298</vt:lpwstr>
      </vt:variant>
      <vt:variant>
        <vt:i4>1638452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_Toc490826297</vt:lpwstr>
      </vt:variant>
      <vt:variant>
        <vt:i4>1638452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_Toc490826296</vt:lpwstr>
      </vt:variant>
      <vt:variant>
        <vt:i4>1638452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_Toc490826295</vt:lpwstr>
      </vt:variant>
      <vt:variant>
        <vt:i4>393216</vt:i4>
      </vt:variant>
      <vt:variant>
        <vt:i4>6</vt:i4>
      </vt:variant>
      <vt:variant>
        <vt:i4>0</vt:i4>
      </vt:variant>
      <vt:variant>
        <vt:i4>5</vt:i4>
      </vt:variant>
      <vt:variant>
        <vt:lpwstr>http://www.pmk-online.ru/</vt:lpwstr>
      </vt:variant>
      <vt:variant>
        <vt:lpwstr/>
      </vt:variant>
      <vt:variant>
        <vt:i4>7143542</vt:i4>
      </vt:variant>
      <vt:variant>
        <vt:i4>3</vt:i4>
      </vt:variant>
      <vt:variant>
        <vt:i4>0</vt:i4>
      </vt:variant>
      <vt:variant>
        <vt:i4>5</vt:i4>
      </vt:variant>
      <vt:variant>
        <vt:lpwstr>http://www.bbmprof.ru/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ОБЩЕГО И ПРОФЕССИОНАЛЬНОГО ОБРАЗОВАНИЯ</dc:title>
  <dc:creator>O_Okhokhonina</dc:creator>
  <cp:lastModifiedBy>Татьяна Владимировн Деменева</cp:lastModifiedBy>
  <cp:revision>12</cp:revision>
  <cp:lastPrinted>2018-03-22T07:05:00Z</cp:lastPrinted>
  <dcterms:created xsi:type="dcterms:W3CDTF">2018-11-26T07:50:00Z</dcterms:created>
  <dcterms:modified xsi:type="dcterms:W3CDTF">2018-11-30T03:46:00Z</dcterms:modified>
</cp:coreProperties>
</file>