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C8D" w:rsidRPr="00FC1CBD" w:rsidRDefault="00086C8D" w:rsidP="00E50393">
      <w:pPr>
        <w:pStyle w:val="Default"/>
        <w:widowControl w:val="0"/>
        <w:jc w:val="center"/>
        <w:rPr>
          <w:b/>
        </w:rPr>
      </w:pPr>
      <w:r w:rsidRPr="00FC1CBD">
        <w:rPr>
          <w:b/>
        </w:rPr>
        <w:t>Министерство образования и науки Российской Федерации</w:t>
      </w:r>
    </w:p>
    <w:p w:rsidR="00086C8D" w:rsidRPr="000D1AA2" w:rsidRDefault="00086C8D" w:rsidP="00E50393">
      <w:pPr>
        <w:pStyle w:val="Default"/>
        <w:widowControl w:val="0"/>
        <w:jc w:val="center"/>
        <w:rPr>
          <w:b/>
        </w:rPr>
      </w:pPr>
      <w:r w:rsidRPr="00FC1CBD">
        <w:rPr>
          <w:b/>
        </w:rPr>
        <w:t xml:space="preserve">федеральное государственное автономное образовательное учреждение </w:t>
      </w:r>
    </w:p>
    <w:p w:rsidR="00086C8D" w:rsidRPr="00FC1CBD" w:rsidRDefault="00086C8D" w:rsidP="00E50393">
      <w:pPr>
        <w:pStyle w:val="Default"/>
        <w:widowControl w:val="0"/>
        <w:jc w:val="center"/>
        <w:rPr>
          <w:b/>
        </w:rPr>
      </w:pPr>
      <w:r w:rsidRPr="00FC1CBD">
        <w:rPr>
          <w:b/>
        </w:rPr>
        <w:t>высшего образования</w:t>
      </w:r>
    </w:p>
    <w:p w:rsidR="00086C8D" w:rsidRPr="00FC1CBD" w:rsidRDefault="00086C8D" w:rsidP="00E50393">
      <w:pPr>
        <w:widowControl w:val="0"/>
        <w:autoSpaceDE w:val="0"/>
        <w:autoSpaceDN w:val="0"/>
        <w:adjustRightInd w:val="0"/>
        <w:jc w:val="center"/>
        <w:rPr>
          <w:color w:val="000000"/>
        </w:rPr>
      </w:pPr>
      <w:r w:rsidRPr="00FC1CBD">
        <w:rPr>
          <w:b/>
          <w:color w:val="000000"/>
        </w:rPr>
        <w:t>«Национальный исследовательский ядерный университет «МИФИ</w:t>
      </w:r>
      <w:r w:rsidRPr="00FC1CBD">
        <w:rPr>
          <w:color w:val="000000"/>
        </w:rPr>
        <w:t>»</w:t>
      </w:r>
    </w:p>
    <w:tbl>
      <w:tblPr>
        <w:tblW w:w="0" w:type="auto"/>
        <w:tblInd w:w="250" w:type="dxa"/>
        <w:tblBorders>
          <w:top w:val="thinThickSmallGap" w:sz="24" w:space="0" w:color="auto"/>
        </w:tblBorders>
        <w:tblLook w:val="00A0"/>
      </w:tblPr>
      <w:tblGrid>
        <w:gridCol w:w="9218"/>
      </w:tblGrid>
      <w:tr w:rsidR="00086C8D" w:rsidRPr="00FC1CBD" w:rsidTr="00371533">
        <w:trPr>
          <w:trHeight w:val="100"/>
        </w:trPr>
        <w:tc>
          <w:tcPr>
            <w:tcW w:w="9218" w:type="dxa"/>
            <w:tcBorders>
              <w:top w:val="thinThickSmallGap" w:sz="24" w:space="0" w:color="auto"/>
              <w:left w:val="nil"/>
              <w:bottom w:val="nil"/>
              <w:right w:val="nil"/>
            </w:tcBorders>
          </w:tcPr>
          <w:p w:rsidR="00086C8D" w:rsidRPr="006E3A33" w:rsidRDefault="00086C8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rPr>
            </w:pPr>
          </w:p>
          <w:p w:rsidR="00086C8D" w:rsidRDefault="00086C8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Красноярский промышленный колледж</w:t>
            </w:r>
          </w:p>
          <w:p w:rsidR="00086C8D" w:rsidRDefault="00086C8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p>
          <w:p w:rsidR="00086C8D" w:rsidRPr="00140AD5" w:rsidRDefault="00086C8D"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(КПК НИЯУ МИФИ)</w:t>
            </w:r>
          </w:p>
        </w:tc>
      </w:tr>
    </w:tbl>
    <w:p w:rsidR="00086C8D" w:rsidRDefault="00086C8D" w:rsidP="00E50393">
      <w:pPr>
        <w:shd w:val="clear" w:color="auto" w:fill="FFFFFF"/>
        <w:jc w:val="right"/>
        <w:rPr>
          <w:b/>
        </w:rPr>
      </w:pPr>
    </w:p>
    <w:p w:rsidR="00086C8D" w:rsidRDefault="00086C8D" w:rsidP="00E50393">
      <w:pPr>
        <w:shd w:val="clear" w:color="auto" w:fill="FFFFFF"/>
        <w:jc w:val="right"/>
        <w:rPr>
          <w:b/>
        </w:rPr>
      </w:pPr>
    </w:p>
    <w:p w:rsidR="00086C8D" w:rsidRDefault="00086C8D" w:rsidP="00E50393">
      <w:pPr>
        <w:shd w:val="clear" w:color="auto" w:fill="FFFFFF"/>
        <w:jc w:val="right"/>
        <w:rPr>
          <w:b/>
        </w:rPr>
      </w:pPr>
    </w:p>
    <w:p w:rsidR="00086C8D" w:rsidRPr="00FC1CBD" w:rsidRDefault="00086C8D" w:rsidP="00E50393">
      <w:pPr>
        <w:shd w:val="clear" w:color="auto" w:fill="FFFFFF"/>
        <w:jc w:val="right"/>
        <w:rPr>
          <w:b/>
        </w:rPr>
      </w:pPr>
      <w:r w:rsidRPr="00FC1CBD">
        <w:rPr>
          <w:b/>
        </w:rPr>
        <w:t>УТВЕРЖДАЮ:</w:t>
      </w:r>
    </w:p>
    <w:p w:rsidR="00086C8D" w:rsidRDefault="00086C8D" w:rsidP="00E50393">
      <w:pPr>
        <w:shd w:val="clear" w:color="auto" w:fill="FFFFFF"/>
        <w:ind w:left="5" w:hanging="5"/>
        <w:jc w:val="right"/>
      </w:pPr>
      <w:r w:rsidRPr="00FC1CBD">
        <w:t>Заместитель директора по УР</w:t>
      </w:r>
    </w:p>
    <w:p w:rsidR="00086C8D" w:rsidRPr="00FC1CBD" w:rsidRDefault="00086C8D" w:rsidP="00E50393">
      <w:pPr>
        <w:shd w:val="clear" w:color="auto" w:fill="FFFFFF"/>
        <w:ind w:left="5" w:hanging="5"/>
        <w:jc w:val="right"/>
      </w:pPr>
      <w:r>
        <w:t>КПК НИЯУ МИФИ</w:t>
      </w:r>
    </w:p>
    <w:p w:rsidR="00086C8D" w:rsidRPr="00E30273" w:rsidRDefault="00086C8D" w:rsidP="00E50393">
      <w:pPr>
        <w:shd w:val="clear" w:color="auto" w:fill="FFFFFF"/>
        <w:ind w:left="5" w:hanging="5"/>
        <w:jc w:val="right"/>
        <w:rPr>
          <w:lang w:val="en-US"/>
        </w:rPr>
      </w:pPr>
      <w:r w:rsidRPr="00E30273">
        <w:rPr>
          <w:lang w:val="en-US"/>
        </w:rPr>
        <w:t xml:space="preserve">_____________    </w:t>
      </w:r>
      <w:r>
        <w:t>Т</w:t>
      </w:r>
      <w:r w:rsidRPr="00E30273">
        <w:rPr>
          <w:lang w:val="en-US"/>
        </w:rPr>
        <w:t>.</w:t>
      </w:r>
      <w:r>
        <w:t>С</w:t>
      </w:r>
      <w:r w:rsidRPr="00E30273">
        <w:rPr>
          <w:lang w:val="en-US"/>
        </w:rPr>
        <w:t xml:space="preserve">. </w:t>
      </w:r>
      <w:r>
        <w:t>Ермакова</w:t>
      </w:r>
    </w:p>
    <w:p w:rsidR="00086C8D" w:rsidRPr="00E30273" w:rsidRDefault="00086C8D" w:rsidP="00E50393">
      <w:pPr>
        <w:shd w:val="clear" w:color="auto" w:fill="FFFFFF"/>
        <w:ind w:left="5" w:hanging="5"/>
        <w:jc w:val="right"/>
        <w:rPr>
          <w:u w:val="single"/>
          <w:lang w:val="en-US"/>
        </w:rPr>
      </w:pPr>
      <w:r w:rsidRPr="00E30273">
        <w:rPr>
          <w:u w:val="single"/>
          <w:lang w:val="en-US"/>
        </w:rPr>
        <w:t xml:space="preserve">«        » </w:t>
      </w:r>
      <w:r w:rsidRPr="00E30273">
        <w:rPr>
          <w:lang w:val="en-US"/>
        </w:rPr>
        <w:t xml:space="preserve">  </w:t>
      </w:r>
      <w:r w:rsidRPr="00E30273">
        <w:rPr>
          <w:u w:val="single"/>
          <w:lang w:val="en-US"/>
        </w:rPr>
        <w:t xml:space="preserve">                    </w:t>
      </w:r>
      <w:r w:rsidRPr="00E30273">
        <w:rPr>
          <w:lang w:val="en-US"/>
        </w:rPr>
        <w:t xml:space="preserve">    20 ___  </w:t>
      </w:r>
      <w:r w:rsidRPr="00FC1CBD">
        <w:t>г</w:t>
      </w:r>
      <w:r w:rsidRPr="00E30273">
        <w:rPr>
          <w:lang w:val="en-US"/>
        </w:rPr>
        <w:t>.</w:t>
      </w:r>
    </w:p>
    <w:p w:rsidR="00086C8D" w:rsidRPr="00E30273" w:rsidRDefault="00086C8D" w:rsidP="00E50393">
      <w:pPr>
        <w:widowControl w:val="0"/>
        <w:autoSpaceDE w:val="0"/>
        <w:autoSpaceDN w:val="0"/>
        <w:adjustRightInd w:val="0"/>
        <w:jc w:val="both"/>
        <w:rPr>
          <w:highlight w:val="red"/>
          <w:lang w:val="en-US"/>
        </w:rPr>
      </w:pPr>
    </w:p>
    <w:p w:rsidR="00086C8D" w:rsidRPr="00E30273" w:rsidRDefault="00086C8D" w:rsidP="00276D5A">
      <w:pPr>
        <w:autoSpaceDE w:val="0"/>
        <w:autoSpaceDN w:val="0"/>
        <w:adjustRightInd w:val="0"/>
        <w:rPr>
          <w:b/>
          <w:lang w:val="en-US"/>
        </w:rPr>
      </w:pPr>
    </w:p>
    <w:p w:rsidR="00086C8D" w:rsidRPr="00E30273" w:rsidRDefault="00086C8D" w:rsidP="00E50393">
      <w:pPr>
        <w:autoSpaceDE w:val="0"/>
        <w:autoSpaceDN w:val="0"/>
        <w:adjustRightInd w:val="0"/>
        <w:jc w:val="center"/>
        <w:rPr>
          <w:b/>
          <w:lang w:val="en-US"/>
        </w:rPr>
      </w:pPr>
    </w:p>
    <w:p w:rsidR="00086C8D" w:rsidRPr="00E30273" w:rsidRDefault="00086C8D" w:rsidP="00E50393">
      <w:pPr>
        <w:autoSpaceDE w:val="0"/>
        <w:autoSpaceDN w:val="0"/>
        <w:adjustRightInd w:val="0"/>
        <w:jc w:val="center"/>
        <w:rPr>
          <w:b/>
          <w:lang w:val="en-US"/>
        </w:rPr>
      </w:pPr>
      <w:r w:rsidRPr="00E30273">
        <w:rPr>
          <w:b/>
          <w:lang w:val="en-US"/>
        </w:rPr>
        <w:t>«</w:t>
      </w:r>
      <w:r>
        <w:rPr>
          <w:b/>
          <w:lang w:val="en-US"/>
        </w:rPr>
        <w:t>DATAPATHS AND CONTROL</w:t>
      </w:r>
      <w:r w:rsidRPr="00E30273">
        <w:rPr>
          <w:b/>
          <w:lang w:val="en-US"/>
        </w:rPr>
        <w:t xml:space="preserve">» </w:t>
      </w:r>
      <w:r>
        <w:rPr>
          <w:b/>
          <w:lang w:val="en-US"/>
        </w:rPr>
        <w:t xml:space="preserve"> </w:t>
      </w:r>
    </w:p>
    <w:p w:rsidR="00086C8D" w:rsidRPr="00E30273" w:rsidRDefault="00086C8D" w:rsidP="00E50393">
      <w:pPr>
        <w:autoSpaceDE w:val="0"/>
        <w:autoSpaceDN w:val="0"/>
        <w:adjustRightInd w:val="0"/>
        <w:jc w:val="center"/>
        <w:rPr>
          <w:b/>
          <w:lang w:val="en-US"/>
        </w:rPr>
      </w:pPr>
    </w:p>
    <w:p w:rsidR="00086C8D" w:rsidRPr="00137367" w:rsidRDefault="00086C8D" w:rsidP="00E50393">
      <w:pPr>
        <w:autoSpaceDE w:val="0"/>
        <w:autoSpaceDN w:val="0"/>
        <w:adjustRightInd w:val="0"/>
        <w:jc w:val="center"/>
        <w:rPr>
          <w:b/>
        </w:rPr>
      </w:pPr>
      <w:r>
        <w:rPr>
          <w:b/>
        </w:rPr>
        <w:t>«ДАННЫЕ И КОНТРОЛЬ»</w:t>
      </w:r>
      <w:r w:rsidRPr="00137367">
        <w:rPr>
          <w:b/>
        </w:rPr>
        <w:t xml:space="preserve"> </w:t>
      </w:r>
    </w:p>
    <w:p w:rsidR="00086C8D" w:rsidRPr="00137367" w:rsidRDefault="00086C8D" w:rsidP="00E50393">
      <w:pPr>
        <w:autoSpaceDE w:val="0"/>
        <w:autoSpaceDN w:val="0"/>
        <w:adjustRightInd w:val="0"/>
        <w:jc w:val="center"/>
        <w:rPr>
          <w:b/>
        </w:rP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737DC9" w:rsidRDefault="00086C8D" w:rsidP="00737DC9">
      <w:pPr>
        <w:autoSpaceDE w:val="0"/>
        <w:autoSpaceDN w:val="0"/>
        <w:adjustRightInd w:val="0"/>
        <w:jc w:val="center"/>
        <w:rPr>
          <w:b/>
          <w:caps/>
        </w:rPr>
      </w:pPr>
      <w:r>
        <w:rPr>
          <w:b/>
          <w:caps/>
        </w:rPr>
        <w:t>ЗАДАНИЯ ПО САМОСТОЯТЕЛЬНОЙ РАБОТЕ</w:t>
      </w:r>
      <w:r w:rsidRPr="00FC1CBD">
        <w:rPr>
          <w:b/>
          <w:caps/>
        </w:rPr>
        <w:t xml:space="preserve"> СТУДЕНТОВ </w:t>
      </w:r>
    </w:p>
    <w:p w:rsidR="00086C8D" w:rsidRDefault="00086C8D" w:rsidP="00737DC9">
      <w:pPr>
        <w:autoSpaceDE w:val="0"/>
        <w:autoSpaceDN w:val="0"/>
        <w:adjustRightInd w:val="0"/>
        <w:jc w:val="center"/>
        <w:rPr>
          <w:b/>
          <w:caps/>
        </w:rPr>
      </w:pPr>
      <w:r w:rsidRPr="00FC1CBD">
        <w:rPr>
          <w:b/>
          <w:caps/>
        </w:rPr>
        <w:t>(С ОТВЕТАМИ)</w:t>
      </w:r>
    </w:p>
    <w:p w:rsidR="00086C8D" w:rsidRDefault="00086C8D" w:rsidP="00E50393">
      <w:pPr>
        <w:autoSpaceDE w:val="0"/>
        <w:autoSpaceDN w:val="0"/>
        <w:adjustRightInd w:val="0"/>
        <w:jc w:val="center"/>
        <w:rPr>
          <w:caps/>
        </w:rPr>
      </w:pPr>
    </w:p>
    <w:p w:rsidR="00086C8D" w:rsidRPr="00C763E7" w:rsidRDefault="00086C8D" w:rsidP="00E50393">
      <w:pPr>
        <w:autoSpaceDE w:val="0"/>
        <w:autoSpaceDN w:val="0"/>
        <w:adjustRightInd w:val="0"/>
        <w:jc w:val="center"/>
        <w:rPr>
          <w:caps/>
        </w:rPr>
      </w:pPr>
      <w:r w:rsidRPr="00C763E7">
        <w:rPr>
          <w:caps/>
        </w:rPr>
        <w:t>(32 часа</w:t>
      </w:r>
      <w:r w:rsidRPr="00C763E7">
        <w:t>)</w:t>
      </w:r>
    </w:p>
    <w:p w:rsidR="00086C8D" w:rsidRPr="00B90CED" w:rsidRDefault="00086C8D" w:rsidP="00E50393">
      <w:pPr>
        <w:autoSpaceDE w:val="0"/>
        <w:autoSpaceDN w:val="0"/>
        <w:adjustRightInd w:val="0"/>
        <w:jc w:val="center"/>
      </w:pPr>
    </w:p>
    <w:p w:rsidR="00086C8D" w:rsidRPr="00C763E7" w:rsidRDefault="00086C8D" w:rsidP="00E50393">
      <w:pPr>
        <w:autoSpaceDE w:val="0"/>
        <w:autoSpaceDN w:val="0"/>
        <w:adjustRightInd w:val="0"/>
        <w:jc w:val="center"/>
      </w:pPr>
      <w:r w:rsidRPr="00C763E7">
        <w:t>УЧЕБНОЙ ДИСЦИПЛИНЫ</w:t>
      </w:r>
    </w:p>
    <w:p w:rsidR="00086C8D" w:rsidRPr="00137367" w:rsidRDefault="00086C8D" w:rsidP="00E50393">
      <w:pPr>
        <w:autoSpaceDE w:val="0"/>
        <w:autoSpaceDN w:val="0"/>
        <w:adjustRightInd w:val="0"/>
        <w:jc w:val="center"/>
      </w:pPr>
      <w:r w:rsidRPr="00137367">
        <w:t>ОГСЭ.03 ИНОСТРАННЫЙ ЯЗЫК (АНГЛИЙСКИЙ)</w:t>
      </w:r>
    </w:p>
    <w:p w:rsidR="00086C8D" w:rsidRPr="00FC1CBD" w:rsidRDefault="00086C8D" w:rsidP="00E50393">
      <w:pPr>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jc w:val="center"/>
      </w:pPr>
    </w:p>
    <w:p w:rsidR="00086C8D" w:rsidRPr="00FC1CBD" w:rsidRDefault="00086C8D" w:rsidP="00E50393">
      <w:pPr>
        <w:autoSpaceDE w:val="0"/>
        <w:autoSpaceDN w:val="0"/>
        <w:adjustRightInd w:val="0"/>
      </w:pPr>
    </w:p>
    <w:p w:rsidR="00086C8D" w:rsidRDefault="00086C8D" w:rsidP="00E50393">
      <w:pPr>
        <w:autoSpaceDE w:val="0"/>
        <w:autoSpaceDN w:val="0"/>
        <w:adjustRightInd w:val="0"/>
        <w:jc w:val="center"/>
      </w:pPr>
    </w:p>
    <w:p w:rsidR="00086C8D" w:rsidRDefault="00086C8D" w:rsidP="00E50393">
      <w:pPr>
        <w:autoSpaceDE w:val="0"/>
        <w:autoSpaceDN w:val="0"/>
        <w:adjustRightInd w:val="0"/>
        <w:jc w:val="center"/>
      </w:pPr>
    </w:p>
    <w:p w:rsidR="00086C8D" w:rsidRDefault="00086C8D" w:rsidP="00E50393">
      <w:pPr>
        <w:autoSpaceDE w:val="0"/>
        <w:autoSpaceDN w:val="0"/>
        <w:adjustRightInd w:val="0"/>
        <w:jc w:val="center"/>
      </w:pPr>
    </w:p>
    <w:p w:rsidR="00086C8D" w:rsidRDefault="00086C8D" w:rsidP="00E50393">
      <w:pPr>
        <w:autoSpaceDE w:val="0"/>
        <w:autoSpaceDN w:val="0"/>
        <w:adjustRightInd w:val="0"/>
        <w:jc w:val="center"/>
      </w:pPr>
    </w:p>
    <w:p w:rsidR="00086C8D" w:rsidRDefault="00086C8D" w:rsidP="00E50393">
      <w:pPr>
        <w:autoSpaceDE w:val="0"/>
        <w:autoSpaceDN w:val="0"/>
        <w:adjustRightInd w:val="0"/>
        <w:jc w:val="center"/>
      </w:pPr>
    </w:p>
    <w:p w:rsidR="00086C8D" w:rsidRDefault="00086C8D" w:rsidP="00E50393">
      <w:pPr>
        <w:autoSpaceDE w:val="0"/>
        <w:autoSpaceDN w:val="0"/>
        <w:adjustRightInd w:val="0"/>
        <w:jc w:val="center"/>
      </w:pPr>
    </w:p>
    <w:p w:rsidR="00086C8D" w:rsidRDefault="00086C8D" w:rsidP="00E50393">
      <w:pPr>
        <w:autoSpaceDE w:val="0"/>
        <w:autoSpaceDN w:val="0"/>
        <w:adjustRightInd w:val="0"/>
      </w:pPr>
    </w:p>
    <w:p w:rsidR="00086C8D" w:rsidRPr="00FC1CBD" w:rsidRDefault="00086C8D" w:rsidP="00E50393">
      <w:pPr>
        <w:autoSpaceDE w:val="0"/>
        <w:autoSpaceDN w:val="0"/>
        <w:adjustRightInd w:val="0"/>
        <w:jc w:val="center"/>
      </w:pPr>
      <w:r>
        <w:t>2019</w:t>
      </w:r>
      <w:r>
        <w:br w:type="page"/>
      </w:r>
    </w:p>
    <w:p w:rsidR="00086C8D" w:rsidRPr="00FC1CBD" w:rsidRDefault="00086C8D" w:rsidP="00E50393">
      <w:pPr>
        <w:shd w:val="clear" w:color="auto" w:fill="FFFFFF"/>
        <w:ind w:left="5" w:hanging="5"/>
      </w:pPr>
      <w:r>
        <w:t>Задания по самостоятельной работе</w:t>
      </w:r>
      <w:r w:rsidRPr="00FC1CBD">
        <w:t xml:space="preserve"> студентов</w:t>
      </w:r>
      <w:r>
        <w:t xml:space="preserve"> (с ответами) учебной дисциплины ОГСЭ.03 </w:t>
      </w:r>
      <w:r w:rsidRPr="00C763E7">
        <w:t>Иностранный язык</w:t>
      </w:r>
      <w:r>
        <w:t xml:space="preserve"> (английский) разработаны</w:t>
      </w:r>
      <w:r w:rsidRPr="00FC1CBD">
        <w:t xml:space="preserve"> на основе </w:t>
      </w:r>
      <w:r>
        <w:t>Ф</w:t>
      </w:r>
      <w:r w:rsidRPr="00FC1CBD">
        <w:t>едерального государственного образовате</w:t>
      </w:r>
      <w:r>
        <w:t>льного стандарта (далее – ФГОС</w:t>
      </w:r>
      <w:r w:rsidRPr="00FC1CBD">
        <w:t>) по программе подготовки специалистов среднего зве</w:t>
      </w:r>
      <w:r>
        <w:t>на в соответствии с</w:t>
      </w:r>
      <w:r w:rsidRPr="00FC1CBD">
        <w:t xml:space="preserve"> </w:t>
      </w:r>
      <w:r>
        <w:t>ФГОС</w:t>
      </w:r>
      <w:r w:rsidRPr="00FC1CBD">
        <w:t xml:space="preserve"> специальности среднего</w:t>
      </w:r>
      <w:r>
        <w:t xml:space="preserve"> </w:t>
      </w:r>
      <w:r w:rsidRPr="00FC1CBD">
        <w:t xml:space="preserve">профессионального образования (далее – СПО) </w:t>
      </w:r>
    </w:p>
    <w:p w:rsidR="00086C8D" w:rsidRPr="00FC1CBD" w:rsidRDefault="00086C8D" w:rsidP="00E50393">
      <w:pPr>
        <w:shd w:val="clear" w:color="auto" w:fill="FFFFFF"/>
      </w:pPr>
      <w:r w:rsidRPr="00FC1CBD">
        <w:t>08.02.09 «Монтаж, наладка и эксплуатация электрооборудования промышленных и</w:t>
      </w:r>
    </w:p>
    <w:p w:rsidR="00086C8D" w:rsidRDefault="00086C8D" w:rsidP="00E50393">
      <w:pPr>
        <w:shd w:val="clear" w:color="auto" w:fill="FFFFFF"/>
        <w:ind w:left="5" w:hanging="5"/>
      </w:pPr>
      <w:r w:rsidRPr="00FC1CBD">
        <w:t xml:space="preserve">                гражданских зданий» </w:t>
      </w:r>
      <w:r>
        <w:t>(по отраслям</w:t>
      </w:r>
      <w:r w:rsidRPr="00FC1CBD">
        <w:t>)</w:t>
      </w:r>
      <w:r>
        <w:t>;</w:t>
      </w:r>
    </w:p>
    <w:p w:rsidR="00086C8D" w:rsidRPr="00924D7C" w:rsidRDefault="00086C8D" w:rsidP="00E50393">
      <w:pPr>
        <w:shd w:val="clear" w:color="auto" w:fill="FFFFFF"/>
        <w:ind w:left="5" w:hanging="5"/>
      </w:pPr>
      <w:r>
        <w:t>15.02.07 «Автоматизация технологических процессов и производств» (по отраслям)</w:t>
      </w:r>
    </w:p>
    <w:p w:rsidR="00086C8D" w:rsidRPr="00FC1CBD" w:rsidRDefault="00086C8D" w:rsidP="00E50393">
      <w:pPr>
        <w:shd w:val="clear" w:color="auto" w:fill="FFFFFF"/>
        <w:ind w:left="5" w:hanging="5"/>
      </w:pPr>
    </w:p>
    <w:p w:rsidR="00086C8D" w:rsidRPr="00FC1CBD" w:rsidRDefault="00086C8D" w:rsidP="00E50393">
      <w:pPr>
        <w:shd w:val="clear" w:color="auto" w:fill="FFFFFF"/>
      </w:pPr>
      <w:r>
        <w:t>Задания по самостоятельной работе студентов (с ответами)</w:t>
      </w:r>
      <w:r w:rsidRPr="00FC1CBD">
        <w:t xml:space="preserve"> </w:t>
      </w:r>
      <w:r>
        <w:t>содержа</w:t>
      </w:r>
      <w:r w:rsidRPr="00FC1CBD">
        <w:t>т общие и единые требования к выполнению и оформлению лабораторных работ и практических занятий.</w:t>
      </w:r>
    </w:p>
    <w:p w:rsidR="00086C8D" w:rsidRPr="00FC1CBD" w:rsidRDefault="00086C8D" w:rsidP="00E50393">
      <w:pPr>
        <w:autoSpaceDE w:val="0"/>
        <w:autoSpaceDN w:val="0"/>
        <w:adjustRightInd w:val="0"/>
      </w:pPr>
    </w:p>
    <w:p w:rsidR="00086C8D" w:rsidRPr="00134A63" w:rsidRDefault="00086C8D" w:rsidP="00E50393">
      <w:pPr>
        <w:shd w:val="clear" w:color="auto" w:fill="FFFFFF"/>
        <w:rPr>
          <w:b/>
          <w:u w:val="single"/>
        </w:rPr>
      </w:pPr>
      <w:r>
        <w:t xml:space="preserve"> </w:t>
      </w:r>
      <w:r w:rsidRPr="00134A63">
        <w:rPr>
          <w:b/>
        </w:rPr>
        <w:t xml:space="preserve">Организация-разработчик: </w:t>
      </w:r>
    </w:p>
    <w:p w:rsidR="00086C8D" w:rsidRPr="00FC1CBD" w:rsidRDefault="00086C8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086C8D" w:rsidRDefault="00086C8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Красноярский</w:t>
      </w:r>
      <w:r>
        <w:t xml:space="preserve"> промышленный колледж – филиал Ф</w:t>
      </w:r>
      <w:r w:rsidRPr="00FC1CBD">
        <w:t xml:space="preserve">едерального государственного автономного образовательного учреждения высшего образования </w:t>
      </w:r>
    </w:p>
    <w:p w:rsidR="00086C8D" w:rsidRPr="00FC1CBD" w:rsidRDefault="00086C8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«Национальный исследовательский ядерный университет «МИФИ»</w:t>
      </w:r>
      <w:r>
        <w:t xml:space="preserve"> (КПК НИЯУ МИФИ</w:t>
      </w:r>
      <w:r w:rsidRPr="00FC1CBD">
        <w:t>)</w:t>
      </w:r>
    </w:p>
    <w:p w:rsidR="00086C8D" w:rsidRPr="00FC1CBD" w:rsidRDefault="00086C8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086C8D" w:rsidRPr="00134A63" w:rsidRDefault="00086C8D"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134A63">
        <w:rPr>
          <w:b/>
        </w:rPr>
        <w:t xml:space="preserve">Разработчик: </w:t>
      </w:r>
    </w:p>
    <w:p w:rsidR="00086C8D" w:rsidRPr="00FC1CBD" w:rsidRDefault="00086C8D" w:rsidP="00E50393">
      <w:pPr>
        <w:shd w:val="clear" w:color="auto" w:fill="FFFFFF"/>
        <w:ind w:left="5" w:hanging="5"/>
        <w:rPr>
          <w:u w:val="single"/>
        </w:rPr>
      </w:pPr>
    </w:p>
    <w:p w:rsidR="00086C8D" w:rsidRPr="00FC1CBD" w:rsidRDefault="00086C8D" w:rsidP="00E50393">
      <w:pPr>
        <w:shd w:val="clear" w:color="auto" w:fill="FFFFFF"/>
        <w:ind w:left="5" w:hanging="5"/>
      </w:pPr>
      <w:r w:rsidRPr="00FC1CBD">
        <w:t xml:space="preserve">Г.Р. Прус, преподаватель </w:t>
      </w:r>
    </w:p>
    <w:p w:rsidR="00086C8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C1CBD">
        <w:t>Рассмотрен</w:t>
      </w:r>
      <w:r>
        <w:t>ы</w:t>
      </w:r>
      <w:r w:rsidRPr="00FC1CBD">
        <w:rPr>
          <w:b/>
        </w:rPr>
        <w:t xml:space="preserve"> </w:t>
      </w:r>
      <w:r>
        <w:t>Ц</w:t>
      </w:r>
      <w:r w:rsidRPr="00FC1CBD">
        <w:t xml:space="preserve">икловой методической комиссией </w:t>
      </w:r>
      <w:r w:rsidRPr="00781E3B">
        <w:t>общественно-гуманитарных дисциплин</w:t>
      </w:r>
      <w:r w:rsidRPr="00FC1CBD">
        <w:t>,</w:t>
      </w:r>
    </w:p>
    <w:p w:rsidR="00086C8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  </w:t>
      </w:r>
      <w:r>
        <w:t>____</w:t>
      </w:r>
      <w:r w:rsidRPr="00FC1CBD">
        <w:t xml:space="preserve">   от  « </w:t>
      </w:r>
      <w:r>
        <w:t>____</w:t>
      </w:r>
      <w:r w:rsidRPr="00FC1CBD">
        <w:t xml:space="preserve">»  </w:t>
      </w:r>
      <w:r>
        <w:t xml:space="preserve">_______  20_____ </w:t>
      </w:r>
      <w:r w:rsidRPr="00FC1CBD">
        <w:t xml:space="preserve"> г.        </w:t>
      </w:r>
    </w:p>
    <w:p w:rsidR="00086C8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C1CBD">
        <w:t>Рекомендован</w:t>
      </w:r>
      <w:r>
        <w:t>ы У</w:t>
      </w:r>
      <w:r w:rsidRPr="00FC1CBD">
        <w:t xml:space="preserve">чебно-методическим советом колледжа, </w:t>
      </w:r>
    </w:p>
    <w:p w:rsidR="00086C8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 </w:t>
      </w:r>
      <w:r>
        <w:t xml:space="preserve"> _____</w:t>
      </w:r>
      <w:r w:rsidRPr="00FC1CBD">
        <w:t xml:space="preserve">  </w:t>
      </w:r>
      <w:r>
        <w:t>от «____</w:t>
      </w:r>
      <w:r w:rsidRPr="00FC1CBD">
        <w:t xml:space="preserve">  </w:t>
      </w:r>
      <w:r>
        <w:t>» ________</w:t>
      </w:r>
      <w:r w:rsidRPr="00FC1CBD">
        <w:t xml:space="preserve">   </w:t>
      </w:r>
      <w:r>
        <w:t xml:space="preserve">20 ____ </w:t>
      </w:r>
      <w:r w:rsidRPr="00FC1CBD">
        <w:t xml:space="preserve"> г.</w:t>
      </w: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86C8D" w:rsidRPr="00FC1CBD" w:rsidRDefault="00086C8D" w:rsidP="00E50393">
      <w:pPr>
        <w:shd w:val="clear" w:color="auto" w:fill="FFFFFF"/>
        <w:ind w:left="5" w:hanging="5"/>
      </w:pPr>
    </w:p>
    <w:p w:rsidR="00086C8D" w:rsidRPr="00FC1CBD" w:rsidRDefault="00086C8D" w:rsidP="00E50393">
      <w:pPr>
        <w:autoSpaceDE w:val="0"/>
        <w:autoSpaceDN w:val="0"/>
        <w:adjustRightInd w:val="0"/>
      </w:pPr>
    </w:p>
    <w:p w:rsidR="00086C8D" w:rsidRPr="00FC1CBD" w:rsidRDefault="00086C8D" w:rsidP="00E50393"/>
    <w:p w:rsidR="00086C8D" w:rsidRPr="00156524" w:rsidRDefault="00086C8D" w:rsidP="00E50393">
      <w:pPr>
        <w:sectPr w:rsidR="00086C8D" w:rsidRPr="00156524" w:rsidSect="00B4190E">
          <w:footerReference w:type="default" r:id="rId7"/>
          <w:footerReference w:type="first" r:id="rId8"/>
          <w:pgSz w:w="11906" w:h="16838"/>
          <w:pgMar w:top="1134" w:right="1134" w:bottom="1134" w:left="1134" w:header="709" w:footer="709" w:gutter="0"/>
          <w:pgNumType w:start="1"/>
          <w:cols w:space="720"/>
          <w:titlePg/>
          <w:docGrid w:linePitch="326"/>
        </w:sect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8"/>
        <w:gridCol w:w="3526"/>
        <w:gridCol w:w="1257"/>
      </w:tblGrid>
      <w:tr w:rsidR="00086C8D" w:rsidRPr="005E2A82" w:rsidTr="00373FC3">
        <w:trPr>
          <w:trHeight w:val="529"/>
        </w:trPr>
        <w:tc>
          <w:tcPr>
            <w:tcW w:w="4538" w:type="dxa"/>
          </w:tcPr>
          <w:p w:rsidR="00086C8D" w:rsidRPr="00811799" w:rsidRDefault="00086C8D" w:rsidP="00ED209E">
            <w:pPr>
              <w:tabs>
                <w:tab w:val="left" w:leader="dot" w:pos="9639"/>
              </w:tabs>
              <w:autoSpaceDE w:val="0"/>
              <w:autoSpaceDN w:val="0"/>
              <w:adjustRightInd w:val="0"/>
              <w:jc w:val="center"/>
              <w:rPr>
                <w:b/>
                <w:caps/>
                <w:lang w:val="en-US"/>
              </w:rPr>
            </w:pPr>
            <w:r w:rsidRPr="00811799">
              <w:rPr>
                <w:caps/>
                <w:lang w:val="en-US"/>
              </w:rPr>
              <w:t>«LIST OF UNITS» -</w:t>
            </w:r>
            <w:r w:rsidRPr="00811799">
              <w:rPr>
                <w:b/>
                <w:caps/>
                <w:lang w:val="en-US"/>
              </w:rPr>
              <w:t xml:space="preserve"> </w:t>
            </w:r>
          </w:p>
          <w:p w:rsidR="00086C8D" w:rsidRPr="00811799" w:rsidRDefault="00086C8D" w:rsidP="00ED209E">
            <w:pPr>
              <w:tabs>
                <w:tab w:val="left" w:leader="dot" w:pos="9639"/>
              </w:tabs>
              <w:autoSpaceDE w:val="0"/>
              <w:autoSpaceDN w:val="0"/>
              <w:adjustRightInd w:val="0"/>
              <w:jc w:val="center"/>
              <w:rPr>
                <w:b/>
                <w:caps/>
                <w:lang w:val="en-US"/>
              </w:rPr>
            </w:pPr>
            <w:r w:rsidRPr="00811799">
              <w:rPr>
                <w:b/>
                <w:caps/>
                <w:lang w:val="en-US"/>
              </w:rPr>
              <w:t xml:space="preserve"> «</w:t>
            </w:r>
            <w:r w:rsidRPr="00811799">
              <w:rPr>
                <w:b/>
                <w:caps/>
              </w:rPr>
              <w:t>СПИСОК</w:t>
            </w:r>
            <w:r w:rsidRPr="00811799">
              <w:rPr>
                <w:b/>
                <w:caps/>
                <w:lang w:val="en-US"/>
              </w:rPr>
              <w:t xml:space="preserve"> </w:t>
            </w:r>
            <w:r w:rsidRPr="00811799">
              <w:rPr>
                <w:b/>
                <w:caps/>
              </w:rPr>
              <w:t>РАЗДЕЛОВ</w:t>
            </w:r>
            <w:r w:rsidRPr="00811799">
              <w:rPr>
                <w:b/>
                <w:caps/>
                <w:lang w:val="en-US"/>
              </w:rPr>
              <w:t>»</w:t>
            </w:r>
          </w:p>
        </w:tc>
        <w:tc>
          <w:tcPr>
            <w:tcW w:w="3526" w:type="dxa"/>
          </w:tcPr>
          <w:p w:rsidR="00086C8D" w:rsidRPr="00811799" w:rsidRDefault="00086C8D" w:rsidP="00ED209E">
            <w:pPr>
              <w:tabs>
                <w:tab w:val="left" w:leader="dot" w:pos="9639"/>
              </w:tabs>
              <w:autoSpaceDE w:val="0"/>
              <w:autoSpaceDN w:val="0"/>
              <w:adjustRightInd w:val="0"/>
              <w:jc w:val="center"/>
              <w:rPr>
                <w:b/>
              </w:rPr>
            </w:pPr>
            <w:r w:rsidRPr="00811799">
              <w:rPr>
                <w:caps/>
              </w:rPr>
              <w:t>«</w:t>
            </w:r>
            <w:r w:rsidRPr="00811799">
              <w:rPr>
                <w:caps/>
                <w:lang w:val="en-US"/>
              </w:rPr>
              <w:t>TABLE</w:t>
            </w:r>
            <w:r w:rsidRPr="00811799">
              <w:rPr>
                <w:caps/>
              </w:rPr>
              <w:t xml:space="preserve"> </w:t>
            </w:r>
            <w:r w:rsidRPr="00811799">
              <w:rPr>
                <w:caps/>
                <w:lang w:val="en-US"/>
              </w:rPr>
              <w:t>OF</w:t>
            </w:r>
            <w:r w:rsidRPr="00811799">
              <w:rPr>
                <w:caps/>
              </w:rPr>
              <w:t xml:space="preserve"> </w:t>
            </w:r>
            <w:r w:rsidRPr="00811799">
              <w:rPr>
                <w:caps/>
                <w:lang w:val="en-US"/>
              </w:rPr>
              <w:t>CONTENTS</w:t>
            </w:r>
            <w:r w:rsidRPr="00811799">
              <w:rPr>
                <w:caps/>
              </w:rPr>
              <w:t>» -</w:t>
            </w:r>
            <w:r w:rsidRPr="00811799">
              <w:rPr>
                <w:b/>
                <w:caps/>
              </w:rPr>
              <w:t xml:space="preserve"> «СОДЕРЖАНИЕ»</w:t>
            </w:r>
          </w:p>
        </w:tc>
        <w:tc>
          <w:tcPr>
            <w:tcW w:w="1257" w:type="dxa"/>
          </w:tcPr>
          <w:p w:rsidR="00086C8D" w:rsidRPr="00811799" w:rsidRDefault="00086C8D" w:rsidP="00ED209E">
            <w:pPr>
              <w:tabs>
                <w:tab w:val="left" w:leader="dot" w:pos="9639"/>
              </w:tabs>
              <w:autoSpaceDE w:val="0"/>
              <w:autoSpaceDN w:val="0"/>
              <w:adjustRightInd w:val="0"/>
              <w:jc w:val="center"/>
              <w:rPr>
                <w:b/>
                <w:lang w:val="en-US"/>
              </w:rPr>
            </w:pPr>
            <w:r w:rsidRPr="005E2A82">
              <w:t>«</w:t>
            </w:r>
            <w:r w:rsidRPr="00811799">
              <w:rPr>
                <w:lang w:val="en-US"/>
              </w:rPr>
              <w:t>PAGES</w:t>
            </w:r>
            <w:r w:rsidRPr="005E2A82">
              <w:t>»</w:t>
            </w:r>
            <w:r w:rsidRPr="00811799">
              <w:rPr>
                <w:b/>
              </w:rPr>
              <w:t xml:space="preserve"> – «СТР</w:t>
            </w:r>
            <w:r w:rsidRPr="005E2A82">
              <w:t>.»</w:t>
            </w:r>
          </w:p>
        </w:tc>
      </w:tr>
      <w:tr w:rsidR="00086C8D" w:rsidRPr="005E2A82" w:rsidTr="00373FC3">
        <w:tc>
          <w:tcPr>
            <w:tcW w:w="4538" w:type="dxa"/>
          </w:tcPr>
          <w:p w:rsidR="00086C8D" w:rsidRPr="00811799" w:rsidRDefault="00086C8D" w:rsidP="00ED209E">
            <w:pPr>
              <w:tabs>
                <w:tab w:val="left" w:leader="dot" w:pos="9639"/>
              </w:tabs>
              <w:autoSpaceDE w:val="0"/>
              <w:autoSpaceDN w:val="0"/>
              <w:adjustRightInd w:val="0"/>
              <w:jc w:val="center"/>
              <w:rPr>
                <w:b/>
                <w:caps/>
              </w:rPr>
            </w:pPr>
            <w:r w:rsidRPr="00811799">
              <w:rPr>
                <w:b/>
                <w:caps/>
              </w:rPr>
              <w:t xml:space="preserve"> СОДЕРЖАНИЕ</w:t>
            </w:r>
          </w:p>
        </w:tc>
        <w:tc>
          <w:tcPr>
            <w:tcW w:w="3526" w:type="dxa"/>
            <w:vMerge w:val="restart"/>
          </w:tcPr>
          <w:p w:rsidR="00086C8D" w:rsidRPr="00731BDA" w:rsidRDefault="00086C8D" w:rsidP="00ED209E">
            <w:pPr>
              <w:tabs>
                <w:tab w:val="left" w:leader="dot" w:pos="9639"/>
              </w:tabs>
              <w:autoSpaceDE w:val="0"/>
              <w:autoSpaceDN w:val="0"/>
              <w:adjustRightInd w:val="0"/>
              <w:jc w:val="center"/>
              <w:rPr>
                <w:b/>
                <w:caps/>
              </w:rPr>
            </w:pPr>
            <w:r w:rsidRPr="00731BDA">
              <w:rPr>
                <w:caps/>
              </w:rPr>
              <w:t>«</w:t>
            </w:r>
            <w:r>
              <w:rPr>
                <w:caps/>
                <w:lang w:val="en-US"/>
              </w:rPr>
              <w:t>tasks</w:t>
            </w:r>
            <w:r w:rsidRPr="00731BDA">
              <w:rPr>
                <w:caps/>
              </w:rPr>
              <w:t xml:space="preserve"> </w:t>
            </w:r>
            <w:r>
              <w:rPr>
                <w:caps/>
                <w:lang w:val="en-US"/>
              </w:rPr>
              <w:t>to</w:t>
            </w:r>
            <w:r w:rsidRPr="00731BDA">
              <w:rPr>
                <w:caps/>
              </w:rPr>
              <w:t xml:space="preserve"> «</w:t>
            </w:r>
            <w:r w:rsidRPr="004B1848">
              <w:rPr>
                <w:caps/>
                <w:lang w:val="en-US"/>
              </w:rPr>
              <w:t>COMPUTER</w:t>
            </w:r>
            <w:r w:rsidRPr="00731BDA">
              <w:rPr>
                <w:caps/>
              </w:rPr>
              <w:t xml:space="preserve"> </w:t>
            </w:r>
            <w:r w:rsidRPr="004B1848">
              <w:rPr>
                <w:caps/>
                <w:lang w:val="en-US"/>
              </w:rPr>
              <w:t>ENGINEERING</w:t>
            </w:r>
            <w:r w:rsidRPr="00731BDA">
              <w:rPr>
                <w:caps/>
              </w:rPr>
              <w:t>» («</w:t>
            </w:r>
            <w:r>
              <w:rPr>
                <w:caps/>
                <w:lang w:val="en-US"/>
              </w:rPr>
              <w:t>book</w:t>
            </w:r>
            <w:r>
              <w:rPr>
                <w:caps/>
              </w:rPr>
              <w:t xml:space="preserve"> 3</w:t>
            </w:r>
            <w:r w:rsidRPr="00731BDA">
              <w:rPr>
                <w:caps/>
              </w:rPr>
              <w:t>») - «</w:t>
            </w:r>
            <w:r w:rsidRPr="00811799">
              <w:rPr>
                <w:caps/>
              </w:rPr>
              <w:t>задания</w:t>
            </w:r>
            <w:r w:rsidRPr="00731BDA">
              <w:rPr>
                <w:caps/>
              </w:rPr>
              <w:t xml:space="preserve"> </w:t>
            </w:r>
            <w:r w:rsidRPr="00811799">
              <w:rPr>
                <w:caps/>
              </w:rPr>
              <w:t>к</w:t>
            </w:r>
            <w:r w:rsidRPr="00731BDA">
              <w:rPr>
                <w:caps/>
              </w:rPr>
              <w:t xml:space="preserve"> </w:t>
            </w:r>
            <w:r w:rsidRPr="00811799">
              <w:rPr>
                <w:caps/>
              </w:rPr>
              <w:t>книге</w:t>
            </w:r>
            <w:r w:rsidRPr="00731BDA">
              <w:rPr>
                <w:caps/>
              </w:rPr>
              <w:t xml:space="preserve"> «</w:t>
            </w:r>
            <w:r>
              <w:rPr>
                <w:caps/>
              </w:rPr>
              <w:t>КОМПЬЮТЕРНАЯ ИНЖЕНЕРИЯ</w:t>
            </w:r>
            <w:r w:rsidRPr="00731BDA">
              <w:rPr>
                <w:caps/>
              </w:rPr>
              <w:t>» («</w:t>
            </w:r>
            <w:r w:rsidRPr="00811799">
              <w:rPr>
                <w:caps/>
              </w:rPr>
              <w:t>книга</w:t>
            </w:r>
            <w:r>
              <w:rPr>
                <w:caps/>
              </w:rPr>
              <w:t xml:space="preserve"> 3</w:t>
            </w:r>
            <w:r w:rsidRPr="00731BDA">
              <w:rPr>
                <w:caps/>
              </w:rPr>
              <w:t>»)</w:t>
            </w:r>
          </w:p>
        </w:tc>
        <w:tc>
          <w:tcPr>
            <w:tcW w:w="1257" w:type="dxa"/>
            <w:vAlign w:val="center"/>
          </w:tcPr>
          <w:p w:rsidR="00086C8D" w:rsidRPr="00F83C6D" w:rsidRDefault="00086C8D" w:rsidP="00ED209E">
            <w:pPr>
              <w:tabs>
                <w:tab w:val="left" w:leader="dot" w:pos="9639"/>
              </w:tabs>
              <w:autoSpaceDE w:val="0"/>
              <w:autoSpaceDN w:val="0"/>
              <w:adjustRightInd w:val="0"/>
              <w:jc w:val="center"/>
            </w:pPr>
            <w:r>
              <w:t>3</w:t>
            </w:r>
          </w:p>
        </w:tc>
      </w:tr>
      <w:tr w:rsidR="00086C8D" w:rsidRPr="005E2A82" w:rsidTr="00373FC3">
        <w:tc>
          <w:tcPr>
            <w:tcW w:w="4538" w:type="dxa"/>
          </w:tcPr>
          <w:p w:rsidR="00086C8D" w:rsidRPr="00811799" w:rsidRDefault="00086C8D" w:rsidP="00ED209E">
            <w:pPr>
              <w:tabs>
                <w:tab w:val="left" w:leader="dot" w:pos="9639"/>
              </w:tabs>
              <w:autoSpaceDE w:val="0"/>
              <w:autoSpaceDN w:val="0"/>
              <w:adjustRightInd w:val="0"/>
              <w:jc w:val="center"/>
              <w:rPr>
                <w:b/>
                <w:caps/>
              </w:rPr>
            </w:pPr>
            <w:r w:rsidRPr="00811799">
              <w:rPr>
                <w:b/>
                <w:caps/>
              </w:rPr>
              <w:t>ПОЯСНИТЕЛЬНАЯ ЗАПИСКА</w:t>
            </w:r>
          </w:p>
        </w:tc>
        <w:tc>
          <w:tcPr>
            <w:tcW w:w="3526" w:type="dxa"/>
            <w:vMerge/>
          </w:tcPr>
          <w:p w:rsidR="00086C8D" w:rsidRPr="00811799" w:rsidRDefault="00086C8D" w:rsidP="00ED209E">
            <w:pPr>
              <w:tabs>
                <w:tab w:val="left" w:leader="dot" w:pos="9639"/>
              </w:tabs>
              <w:autoSpaceDE w:val="0"/>
              <w:autoSpaceDN w:val="0"/>
              <w:adjustRightInd w:val="0"/>
              <w:jc w:val="center"/>
              <w:rPr>
                <w:b/>
                <w:caps/>
              </w:rPr>
            </w:pPr>
          </w:p>
        </w:tc>
        <w:tc>
          <w:tcPr>
            <w:tcW w:w="1257" w:type="dxa"/>
          </w:tcPr>
          <w:p w:rsidR="00086C8D" w:rsidRPr="00F83C6D" w:rsidRDefault="00086C8D" w:rsidP="00ED209E">
            <w:pPr>
              <w:tabs>
                <w:tab w:val="left" w:leader="dot" w:pos="9639"/>
              </w:tabs>
              <w:autoSpaceDE w:val="0"/>
              <w:autoSpaceDN w:val="0"/>
              <w:adjustRightInd w:val="0"/>
              <w:jc w:val="center"/>
            </w:pPr>
            <w:r>
              <w:t>3</w:t>
            </w:r>
            <w:r w:rsidRPr="005E2A82">
              <w:t>-</w:t>
            </w:r>
            <w:r>
              <w:t>5</w:t>
            </w:r>
          </w:p>
        </w:tc>
      </w:tr>
      <w:tr w:rsidR="00086C8D" w:rsidRPr="005E2A82" w:rsidTr="00373FC3">
        <w:tc>
          <w:tcPr>
            <w:tcW w:w="4538" w:type="dxa"/>
          </w:tcPr>
          <w:p w:rsidR="00086C8D" w:rsidRPr="00870D76" w:rsidRDefault="00086C8D" w:rsidP="00ED209E">
            <w:pPr>
              <w:tabs>
                <w:tab w:val="left" w:leader="dot" w:pos="9639"/>
              </w:tabs>
              <w:autoSpaceDE w:val="0"/>
              <w:autoSpaceDN w:val="0"/>
              <w:adjustRightInd w:val="0"/>
              <w:jc w:val="center"/>
              <w:rPr>
                <w:b/>
              </w:rPr>
            </w:pPr>
            <w:r w:rsidRPr="005E2A82">
              <w:t xml:space="preserve"> </w:t>
            </w:r>
            <w:r w:rsidRPr="00870D76">
              <w:rPr>
                <w:b/>
              </w:rPr>
              <w:t>«</w:t>
            </w:r>
            <w:r>
              <w:rPr>
                <w:b/>
                <w:lang w:val="en-US"/>
              </w:rPr>
              <w:t xml:space="preserve">BOOK  </w:t>
            </w:r>
            <w:r>
              <w:rPr>
                <w:b/>
              </w:rPr>
              <w:t>2</w:t>
            </w:r>
            <w:r w:rsidRPr="00870D76">
              <w:rPr>
                <w:b/>
              </w:rPr>
              <w:t>»</w:t>
            </w:r>
          </w:p>
        </w:tc>
        <w:tc>
          <w:tcPr>
            <w:tcW w:w="3526" w:type="dxa"/>
          </w:tcPr>
          <w:p w:rsidR="00086C8D" w:rsidRPr="00870D76" w:rsidRDefault="00086C8D" w:rsidP="00ED209E">
            <w:pPr>
              <w:tabs>
                <w:tab w:val="left" w:leader="dot" w:pos="9639"/>
              </w:tabs>
              <w:autoSpaceDE w:val="0"/>
              <w:autoSpaceDN w:val="0"/>
              <w:adjustRightInd w:val="0"/>
              <w:jc w:val="center"/>
              <w:rPr>
                <w:b/>
                <w:caps/>
                <w:lang w:val="en-US"/>
              </w:rPr>
            </w:pPr>
            <w:r w:rsidRPr="00870D76">
              <w:rPr>
                <w:b/>
                <w:caps/>
              </w:rPr>
              <w:t xml:space="preserve">15 </w:t>
            </w:r>
            <w:r w:rsidRPr="00870D76">
              <w:rPr>
                <w:b/>
                <w:caps/>
                <w:lang w:val="en-US"/>
              </w:rPr>
              <w:t>UNITS:</w:t>
            </w:r>
          </w:p>
        </w:tc>
        <w:tc>
          <w:tcPr>
            <w:tcW w:w="1257" w:type="dxa"/>
          </w:tcPr>
          <w:p w:rsidR="00086C8D" w:rsidRPr="001017BB" w:rsidRDefault="00086C8D" w:rsidP="00ED209E">
            <w:pPr>
              <w:tabs>
                <w:tab w:val="left" w:leader="dot" w:pos="9639"/>
              </w:tabs>
              <w:autoSpaceDE w:val="0"/>
              <w:autoSpaceDN w:val="0"/>
              <w:adjustRightInd w:val="0"/>
              <w:jc w:val="center"/>
              <w:rPr>
                <w:lang w:val="en-US"/>
              </w:rPr>
            </w:pPr>
            <w:r w:rsidRPr="00811799">
              <w:rPr>
                <w:lang w:val="en-US"/>
              </w:rPr>
              <w:t>6-1</w:t>
            </w:r>
            <w:r>
              <w:rPr>
                <w:lang w:val="en-US"/>
              </w:rPr>
              <w:t>2</w:t>
            </w:r>
          </w:p>
        </w:tc>
      </w:tr>
      <w:tr w:rsidR="00086C8D" w:rsidRPr="00373FC3" w:rsidTr="00373FC3">
        <w:trPr>
          <w:trHeight w:val="611"/>
        </w:trPr>
        <w:tc>
          <w:tcPr>
            <w:tcW w:w="4538" w:type="dxa"/>
          </w:tcPr>
          <w:p w:rsidR="00086C8D" w:rsidRDefault="00086C8D" w:rsidP="00373FC3">
            <w:pPr>
              <w:tabs>
                <w:tab w:val="left" w:leader="dot" w:pos="9639"/>
              </w:tabs>
              <w:autoSpaceDE w:val="0"/>
              <w:autoSpaceDN w:val="0"/>
              <w:adjustRightInd w:val="0"/>
            </w:pPr>
            <w:r w:rsidRPr="00811799">
              <w:t xml:space="preserve">«Раздел 1» - </w:t>
            </w:r>
            <w:r w:rsidRPr="00373FC3">
              <w:t>«</w:t>
            </w:r>
            <w:r>
              <w:t xml:space="preserve">КОМПЬЮТЕРНЫЕ </w:t>
            </w:r>
          </w:p>
          <w:p w:rsidR="00086C8D" w:rsidRPr="00F05D61" w:rsidRDefault="00086C8D" w:rsidP="00F05D61">
            <w:pPr>
              <w:pStyle w:val="HTMLPreformatted"/>
              <w:shd w:val="clear" w:color="auto" w:fill="FFFFFF"/>
              <w:rPr>
                <w:rFonts w:ascii="Times New Roman" w:hAnsi="Times New Roman" w:cs="Times New Roman"/>
                <w:sz w:val="24"/>
                <w:szCs w:val="24"/>
              </w:rPr>
            </w:pPr>
            <w:r>
              <w:t xml:space="preserve">                   </w:t>
            </w:r>
            <w:r>
              <w:rPr>
                <w:rFonts w:ascii="Times New Roman" w:hAnsi="Times New Roman" w:cs="Times New Roman"/>
                <w:sz w:val="24"/>
                <w:szCs w:val="24"/>
              </w:rPr>
              <w:t>ЯЗЫКИ 1</w:t>
            </w:r>
            <w:r w:rsidRPr="00373FC3">
              <w:t>»</w:t>
            </w:r>
            <w:r w:rsidRPr="00811799">
              <w:rPr>
                <w:rFonts w:ascii="Times New Roman" w:hAnsi="Times New Roman" w:cs="Times New Roman"/>
                <w:sz w:val="24"/>
                <w:szCs w:val="24"/>
              </w:rPr>
              <w:t xml:space="preserve"> </w:t>
            </w:r>
          </w:p>
        </w:tc>
        <w:tc>
          <w:tcPr>
            <w:tcW w:w="3526" w:type="dxa"/>
            <w:vAlign w:val="center"/>
          </w:tcPr>
          <w:p w:rsidR="00086C8D" w:rsidRDefault="00086C8D" w:rsidP="00373FC3">
            <w:pPr>
              <w:pStyle w:val="HTMLPreformatted"/>
              <w:shd w:val="clear" w:color="auto" w:fill="FFFFFF"/>
              <w:rPr>
                <w:rFonts w:ascii="Times New Roman" w:hAnsi="Times New Roman" w:cs="Times New Roman"/>
                <w:sz w:val="24"/>
                <w:szCs w:val="24"/>
              </w:rPr>
            </w:pPr>
            <w:r w:rsidRPr="00113332">
              <w:rPr>
                <w:rFonts w:ascii="Times New Roman" w:hAnsi="Times New Roman" w:cs="Times New Roman"/>
                <w:sz w:val="24"/>
                <w:szCs w:val="24"/>
                <w:lang w:val="en-US"/>
              </w:rPr>
              <w:t>«Unit 1»</w:t>
            </w:r>
            <w:r>
              <w:rPr>
                <w:lang w:val="en-US"/>
              </w:rPr>
              <w:t xml:space="preserve"> </w:t>
            </w:r>
            <w:r>
              <w:t xml:space="preserve">- </w:t>
            </w:r>
            <w:r w:rsidRPr="00811799">
              <w:rPr>
                <w:rFonts w:ascii="Times New Roman" w:hAnsi="Times New Roman" w:cs="Times New Roman"/>
                <w:sz w:val="24"/>
                <w:szCs w:val="24"/>
              </w:rPr>
              <w:t>«</w:t>
            </w:r>
            <w:r>
              <w:rPr>
                <w:rFonts w:ascii="Times New Roman" w:hAnsi="Times New Roman" w:cs="Times New Roman"/>
                <w:sz w:val="24"/>
                <w:szCs w:val="24"/>
                <w:lang w:val="en-US"/>
              </w:rPr>
              <w:t>COMPUTER</w:t>
            </w:r>
            <w:r w:rsidRPr="00373FC3">
              <w:rPr>
                <w:rFonts w:ascii="Times New Roman" w:hAnsi="Times New Roman" w:cs="Times New Roman"/>
                <w:sz w:val="24"/>
                <w:szCs w:val="24"/>
              </w:rPr>
              <w:t xml:space="preserve"> </w:t>
            </w:r>
          </w:p>
          <w:p w:rsidR="00086C8D" w:rsidRPr="00373FC3" w:rsidRDefault="00086C8D" w:rsidP="00373FC3">
            <w:pPr>
              <w:tabs>
                <w:tab w:val="left" w:leader="dot" w:pos="9639"/>
              </w:tabs>
              <w:autoSpaceDE w:val="0"/>
              <w:autoSpaceDN w:val="0"/>
              <w:adjustRightInd w:val="0"/>
            </w:pPr>
            <w:r>
              <w:t xml:space="preserve">                       </w:t>
            </w:r>
            <w:r>
              <w:rPr>
                <w:lang w:val="en-US"/>
              </w:rPr>
              <w:t>LANGUAGES</w:t>
            </w:r>
            <w:r w:rsidRPr="00373FC3">
              <w:t xml:space="preserve"> 1</w:t>
            </w:r>
            <w:r w:rsidRPr="00811799">
              <w:t>»</w:t>
            </w:r>
          </w:p>
        </w:tc>
        <w:tc>
          <w:tcPr>
            <w:tcW w:w="1257" w:type="dxa"/>
          </w:tcPr>
          <w:p w:rsidR="00086C8D" w:rsidRPr="006C4960" w:rsidRDefault="00086C8D" w:rsidP="00ED209E">
            <w:pPr>
              <w:tabs>
                <w:tab w:val="left" w:leader="dot" w:pos="9639"/>
              </w:tabs>
              <w:autoSpaceDE w:val="0"/>
              <w:autoSpaceDN w:val="0"/>
              <w:adjustRightInd w:val="0"/>
              <w:rPr>
                <w:b/>
                <w:caps/>
                <w:lang w:val="en-US"/>
              </w:rPr>
            </w:pPr>
          </w:p>
        </w:tc>
      </w:tr>
      <w:tr w:rsidR="00086C8D" w:rsidRPr="005E2A82" w:rsidTr="00373FC3">
        <w:trPr>
          <w:trHeight w:val="358"/>
        </w:trPr>
        <w:tc>
          <w:tcPr>
            <w:tcW w:w="4538" w:type="dxa"/>
          </w:tcPr>
          <w:p w:rsidR="00086C8D" w:rsidRDefault="00086C8D" w:rsidP="00113332">
            <w:pPr>
              <w:tabs>
                <w:tab w:val="left" w:leader="dot" w:pos="9639"/>
              </w:tabs>
              <w:autoSpaceDE w:val="0"/>
              <w:autoSpaceDN w:val="0"/>
              <w:adjustRightInd w:val="0"/>
            </w:pPr>
            <w:r>
              <w:t>Раздел</w:t>
            </w:r>
            <w:r w:rsidRPr="00CA2812">
              <w:t xml:space="preserve"> 2» - </w:t>
            </w:r>
            <w:r>
              <w:t xml:space="preserve"> </w:t>
            </w:r>
            <w:r w:rsidRPr="00CA2812">
              <w:t>«</w:t>
            </w:r>
            <w:r>
              <w:t xml:space="preserve">КОМПЬЮТЕРНЫЕ </w:t>
            </w:r>
          </w:p>
          <w:p w:rsidR="00086C8D" w:rsidRPr="00A06703" w:rsidRDefault="00086C8D" w:rsidP="00373FC3">
            <w:pPr>
              <w:tabs>
                <w:tab w:val="left" w:leader="dot" w:pos="9639"/>
              </w:tabs>
              <w:autoSpaceDE w:val="0"/>
              <w:autoSpaceDN w:val="0"/>
              <w:adjustRightInd w:val="0"/>
            </w:pPr>
            <w:r>
              <w:t xml:space="preserve">                      ЯЗЫКИ 2</w:t>
            </w:r>
            <w:r w:rsidRPr="00113332">
              <w:t>»</w:t>
            </w:r>
            <w:r w:rsidRPr="00CA2812">
              <w:t xml:space="preserve"> </w:t>
            </w:r>
          </w:p>
        </w:tc>
        <w:tc>
          <w:tcPr>
            <w:tcW w:w="3526" w:type="dxa"/>
            <w:vAlign w:val="center"/>
          </w:tcPr>
          <w:p w:rsidR="00086C8D" w:rsidRDefault="00086C8D" w:rsidP="00373FC3">
            <w:pPr>
              <w:tabs>
                <w:tab w:val="left" w:leader="dot" w:pos="9639"/>
              </w:tabs>
              <w:autoSpaceDE w:val="0"/>
              <w:autoSpaceDN w:val="0"/>
              <w:adjustRightInd w:val="0"/>
            </w:pPr>
            <w:r>
              <w:t>«</w:t>
            </w:r>
            <w:r>
              <w:rPr>
                <w:lang w:val="en-US"/>
              </w:rPr>
              <w:t xml:space="preserve">Unit </w:t>
            </w:r>
            <w:r>
              <w:t xml:space="preserve">2» - </w:t>
            </w:r>
            <w:r w:rsidRPr="00CA2812">
              <w:t>«</w:t>
            </w:r>
            <w:r>
              <w:t xml:space="preserve">КОМПЬЮТЕРНЫЕ </w:t>
            </w:r>
          </w:p>
          <w:p w:rsidR="00086C8D" w:rsidRPr="00811799" w:rsidRDefault="00086C8D" w:rsidP="00373FC3">
            <w:pPr>
              <w:tabs>
                <w:tab w:val="left" w:leader="dot" w:pos="9639"/>
              </w:tabs>
              <w:autoSpaceDE w:val="0"/>
              <w:autoSpaceDN w:val="0"/>
              <w:adjustRightInd w:val="0"/>
              <w:rPr>
                <w:caps/>
                <w:lang w:val="en-US"/>
              </w:rPr>
            </w:pPr>
            <w:r>
              <w:t xml:space="preserve">                   ЯЗЫКИ 2</w:t>
            </w:r>
            <w:r w:rsidRPr="00811799">
              <w:rPr>
                <w:lang w:val="en-US"/>
              </w:rPr>
              <w:t>»</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A35AF6" w:rsidTr="00373FC3">
        <w:tc>
          <w:tcPr>
            <w:tcW w:w="4538" w:type="dxa"/>
          </w:tcPr>
          <w:p w:rsidR="00086C8D" w:rsidRDefault="00086C8D" w:rsidP="00113332">
            <w:pPr>
              <w:tabs>
                <w:tab w:val="left" w:leader="dot" w:pos="9639"/>
              </w:tabs>
              <w:autoSpaceDE w:val="0"/>
              <w:autoSpaceDN w:val="0"/>
              <w:adjustRightInd w:val="0"/>
            </w:pPr>
            <w:r w:rsidRPr="00CA2812">
              <w:t>«</w:t>
            </w:r>
            <w:r>
              <w:t>Раздел</w:t>
            </w:r>
            <w:r w:rsidRPr="00CA2812">
              <w:t xml:space="preserve"> </w:t>
            </w:r>
            <w:r>
              <w:t>3</w:t>
            </w:r>
            <w:r w:rsidRPr="00CA2812">
              <w:t>» - «</w:t>
            </w:r>
            <w:r>
              <w:t>АРИФМЕТИКА ДЛЯ</w:t>
            </w:r>
          </w:p>
          <w:p w:rsidR="00086C8D" w:rsidRPr="00DF4F96" w:rsidRDefault="00086C8D" w:rsidP="00113332">
            <w:pPr>
              <w:tabs>
                <w:tab w:val="left" w:leader="dot" w:pos="9639"/>
              </w:tabs>
              <w:autoSpaceDE w:val="0"/>
              <w:autoSpaceDN w:val="0"/>
              <w:adjustRightInd w:val="0"/>
            </w:pPr>
            <w:r>
              <w:t xml:space="preserve">                       КОМПЬЮТЕРОВ 1</w:t>
            </w:r>
            <w:r w:rsidRPr="00CA2812">
              <w:t>»</w:t>
            </w:r>
          </w:p>
        </w:tc>
        <w:tc>
          <w:tcPr>
            <w:tcW w:w="3526" w:type="dxa"/>
            <w:vAlign w:val="center"/>
          </w:tcPr>
          <w:p w:rsidR="00086C8D" w:rsidRDefault="00086C8D" w:rsidP="00ED209E">
            <w:pPr>
              <w:tabs>
                <w:tab w:val="left" w:leader="dot" w:pos="9639"/>
              </w:tabs>
              <w:autoSpaceDE w:val="0"/>
              <w:autoSpaceDN w:val="0"/>
              <w:adjustRightInd w:val="0"/>
              <w:rPr>
                <w:lang w:val="en-US"/>
              </w:rPr>
            </w:pPr>
            <w:r w:rsidRPr="00CA2812">
              <w:t>«</w:t>
            </w:r>
            <w:r w:rsidRPr="00811799">
              <w:rPr>
                <w:lang w:val="en-US"/>
              </w:rPr>
              <w:t xml:space="preserve">Unit </w:t>
            </w:r>
            <w:r>
              <w:t>3</w:t>
            </w:r>
            <w:r w:rsidRPr="00CA2812">
              <w:t>»</w:t>
            </w:r>
            <w:r>
              <w:rPr>
                <w:lang w:val="en-US"/>
              </w:rPr>
              <w:t xml:space="preserve"> - «ARITHMETIC FOR</w:t>
            </w:r>
          </w:p>
          <w:p w:rsidR="00086C8D" w:rsidRPr="00811799" w:rsidRDefault="00086C8D" w:rsidP="00ED209E">
            <w:pPr>
              <w:tabs>
                <w:tab w:val="left" w:leader="dot" w:pos="9639"/>
              </w:tabs>
              <w:autoSpaceDE w:val="0"/>
              <w:autoSpaceDN w:val="0"/>
              <w:adjustRightInd w:val="0"/>
              <w:rPr>
                <w:lang w:val="en-US"/>
              </w:rPr>
            </w:pPr>
            <w:r>
              <w:rPr>
                <w:lang w:val="en-US"/>
              </w:rPr>
              <w:t xml:space="preserve">                   COMPUTERS 1</w:t>
            </w:r>
            <w:r w:rsidRPr="00811799">
              <w:rPr>
                <w:lang w:val="en-US"/>
              </w:rPr>
              <w:t>»</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373FC3" w:rsidTr="00373FC3">
        <w:tc>
          <w:tcPr>
            <w:tcW w:w="4538" w:type="dxa"/>
          </w:tcPr>
          <w:p w:rsidR="00086C8D" w:rsidRDefault="00086C8D" w:rsidP="00113332">
            <w:pPr>
              <w:tabs>
                <w:tab w:val="left" w:leader="dot" w:pos="9639"/>
              </w:tabs>
              <w:autoSpaceDE w:val="0"/>
              <w:autoSpaceDN w:val="0"/>
              <w:adjustRightInd w:val="0"/>
            </w:pPr>
            <w:r w:rsidRPr="00CA2812">
              <w:t>«</w:t>
            </w:r>
            <w:r>
              <w:t>Раздел</w:t>
            </w:r>
            <w:r w:rsidRPr="00CA2812">
              <w:t xml:space="preserve"> </w:t>
            </w:r>
            <w:r>
              <w:t>4</w:t>
            </w:r>
            <w:r w:rsidRPr="00CA2812">
              <w:t>» - «</w:t>
            </w:r>
            <w:r>
              <w:t>АРИФМЕТИКА ДЛЯ</w:t>
            </w:r>
          </w:p>
          <w:p w:rsidR="00086C8D" w:rsidRPr="00DF4F96" w:rsidRDefault="00086C8D" w:rsidP="00113332">
            <w:pPr>
              <w:tabs>
                <w:tab w:val="left" w:leader="dot" w:pos="9639"/>
              </w:tabs>
              <w:autoSpaceDE w:val="0"/>
              <w:autoSpaceDN w:val="0"/>
              <w:adjustRightInd w:val="0"/>
            </w:pPr>
            <w:r>
              <w:t xml:space="preserve">                       КОМПЬЮТЕРОВ 2</w:t>
            </w:r>
            <w:r w:rsidRPr="00CA2812">
              <w:t>»</w:t>
            </w:r>
          </w:p>
        </w:tc>
        <w:tc>
          <w:tcPr>
            <w:tcW w:w="3526" w:type="dxa"/>
            <w:vAlign w:val="center"/>
          </w:tcPr>
          <w:p w:rsidR="00086C8D" w:rsidRDefault="00086C8D" w:rsidP="00113332">
            <w:pPr>
              <w:tabs>
                <w:tab w:val="left" w:leader="dot" w:pos="9639"/>
              </w:tabs>
              <w:autoSpaceDE w:val="0"/>
              <w:autoSpaceDN w:val="0"/>
              <w:adjustRightInd w:val="0"/>
              <w:rPr>
                <w:lang w:val="en-US"/>
              </w:rPr>
            </w:pPr>
            <w:r w:rsidRPr="006C4960">
              <w:rPr>
                <w:lang w:val="en-US"/>
              </w:rPr>
              <w:t>«</w:t>
            </w:r>
            <w:r w:rsidRPr="00811799">
              <w:rPr>
                <w:lang w:val="en-US"/>
              </w:rPr>
              <w:t xml:space="preserve">Unit </w:t>
            </w:r>
            <w:r w:rsidRPr="006C4960">
              <w:rPr>
                <w:lang w:val="en-US"/>
              </w:rPr>
              <w:t>4»</w:t>
            </w:r>
            <w:r w:rsidRPr="00811799">
              <w:rPr>
                <w:lang w:val="en-US"/>
              </w:rPr>
              <w:t xml:space="preserve"> - </w:t>
            </w:r>
            <w:r w:rsidRPr="00811799">
              <w:rPr>
                <w:caps/>
                <w:lang w:val="en-US"/>
              </w:rPr>
              <w:t>«</w:t>
            </w:r>
            <w:r>
              <w:rPr>
                <w:lang w:val="en-US"/>
              </w:rPr>
              <w:t xml:space="preserve"> ARITHMETIC FOR</w:t>
            </w:r>
          </w:p>
          <w:p w:rsidR="00086C8D" w:rsidRPr="00811799" w:rsidRDefault="00086C8D" w:rsidP="00113332">
            <w:pPr>
              <w:rPr>
                <w:caps/>
                <w:lang w:val="en-US"/>
              </w:rPr>
            </w:pPr>
            <w:r>
              <w:rPr>
                <w:lang w:val="en-US"/>
              </w:rPr>
              <w:t xml:space="preserve">                    COMPUTERS 2</w:t>
            </w:r>
            <w:r w:rsidRPr="00811799">
              <w:rPr>
                <w:caps/>
                <w:lang w:val="en-US"/>
              </w:rPr>
              <w:t xml:space="preserve"> »</w:t>
            </w:r>
          </w:p>
        </w:tc>
        <w:tc>
          <w:tcPr>
            <w:tcW w:w="1257" w:type="dxa"/>
          </w:tcPr>
          <w:p w:rsidR="00086C8D" w:rsidRPr="00DE34B9" w:rsidRDefault="00086C8D" w:rsidP="00ED209E">
            <w:pPr>
              <w:tabs>
                <w:tab w:val="left" w:leader="dot" w:pos="9639"/>
              </w:tabs>
              <w:autoSpaceDE w:val="0"/>
              <w:autoSpaceDN w:val="0"/>
              <w:adjustRightInd w:val="0"/>
              <w:rPr>
                <w:b/>
                <w:caps/>
                <w:lang w:val="en-US"/>
              </w:rPr>
            </w:pPr>
          </w:p>
        </w:tc>
      </w:tr>
      <w:tr w:rsidR="00086C8D" w:rsidRPr="005E2A82" w:rsidTr="00373FC3">
        <w:tc>
          <w:tcPr>
            <w:tcW w:w="4538" w:type="dxa"/>
          </w:tcPr>
          <w:p w:rsidR="00086C8D" w:rsidRDefault="00086C8D" w:rsidP="00113332">
            <w:pPr>
              <w:tabs>
                <w:tab w:val="left" w:leader="dot" w:pos="9639"/>
              </w:tabs>
              <w:autoSpaceDE w:val="0"/>
              <w:autoSpaceDN w:val="0"/>
              <w:adjustRightInd w:val="0"/>
            </w:pPr>
            <w:r w:rsidRPr="00CA2812">
              <w:t>«</w:t>
            </w:r>
            <w:r>
              <w:t>Раздел</w:t>
            </w:r>
            <w:r w:rsidRPr="00CA2812">
              <w:t xml:space="preserve"> </w:t>
            </w:r>
            <w:r>
              <w:t>5</w:t>
            </w:r>
            <w:r w:rsidRPr="00CA2812">
              <w:t>» - «</w:t>
            </w:r>
            <w:r>
              <w:t>АРИФМЕТИКА ДЛЯ</w:t>
            </w:r>
          </w:p>
          <w:p w:rsidR="00086C8D" w:rsidRPr="00DF4F96" w:rsidRDefault="00086C8D" w:rsidP="00113332">
            <w:pPr>
              <w:tabs>
                <w:tab w:val="left" w:leader="dot" w:pos="9639"/>
              </w:tabs>
              <w:autoSpaceDE w:val="0"/>
              <w:autoSpaceDN w:val="0"/>
              <w:adjustRightInd w:val="0"/>
            </w:pPr>
            <w:r>
              <w:t xml:space="preserve">                       КОМПЬЮТЕРОВ 3</w:t>
            </w:r>
            <w:r w:rsidRPr="005D0B2D">
              <w:t>»</w:t>
            </w:r>
          </w:p>
        </w:tc>
        <w:tc>
          <w:tcPr>
            <w:tcW w:w="3526" w:type="dxa"/>
            <w:vAlign w:val="center"/>
          </w:tcPr>
          <w:p w:rsidR="00086C8D" w:rsidRDefault="00086C8D" w:rsidP="00113332">
            <w:pPr>
              <w:tabs>
                <w:tab w:val="left" w:leader="dot" w:pos="9639"/>
              </w:tabs>
              <w:autoSpaceDE w:val="0"/>
              <w:autoSpaceDN w:val="0"/>
              <w:adjustRightInd w:val="0"/>
              <w:rPr>
                <w:lang w:val="en-US"/>
              </w:rPr>
            </w:pPr>
            <w:r w:rsidRPr="00CA2812">
              <w:t>«</w:t>
            </w:r>
            <w:r w:rsidRPr="00811799">
              <w:rPr>
                <w:lang w:val="en-US"/>
              </w:rPr>
              <w:t xml:space="preserve">Unit </w:t>
            </w:r>
            <w:r>
              <w:t>5</w:t>
            </w:r>
            <w:r w:rsidRPr="00CA2812">
              <w:t>»</w:t>
            </w:r>
            <w:r>
              <w:rPr>
                <w:lang w:val="en-US"/>
              </w:rPr>
              <w:t xml:space="preserve"> - « ARITHMETIC FOR</w:t>
            </w:r>
          </w:p>
          <w:p w:rsidR="00086C8D" w:rsidRPr="00811799" w:rsidRDefault="00086C8D" w:rsidP="00113332">
            <w:pPr>
              <w:tabs>
                <w:tab w:val="left" w:leader="dot" w:pos="9639"/>
              </w:tabs>
              <w:autoSpaceDE w:val="0"/>
              <w:autoSpaceDN w:val="0"/>
              <w:adjustRightInd w:val="0"/>
              <w:rPr>
                <w:caps/>
                <w:lang w:val="en-US"/>
              </w:rPr>
            </w:pPr>
            <w:r>
              <w:rPr>
                <w:lang w:val="en-US"/>
              </w:rPr>
              <w:t xml:space="preserve">                     COMPUTERS 3</w:t>
            </w:r>
            <w:r w:rsidRPr="00811799">
              <w:rPr>
                <w:lang w:val="en-US"/>
              </w:rPr>
              <w:t xml:space="preserve"> »</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5E2A82" w:rsidTr="00373FC3">
        <w:tc>
          <w:tcPr>
            <w:tcW w:w="4538" w:type="dxa"/>
            <w:tcBorders>
              <w:bottom w:val="nil"/>
            </w:tcBorders>
          </w:tcPr>
          <w:p w:rsidR="00086C8D" w:rsidRDefault="00086C8D" w:rsidP="00C01BA6">
            <w:pPr>
              <w:tabs>
                <w:tab w:val="left" w:leader="dot" w:pos="9639"/>
              </w:tabs>
              <w:autoSpaceDE w:val="0"/>
              <w:autoSpaceDN w:val="0"/>
              <w:adjustRightInd w:val="0"/>
            </w:pPr>
            <w:r w:rsidRPr="00CA2812">
              <w:t>«</w:t>
            </w:r>
            <w:r>
              <w:t>Раздел</w:t>
            </w:r>
            <w:r w:rsidRPr="00CA2812">
              <w:t xml:space="preserve"> </w:t>
            </w:r>
            <w:r>
              <w:t>6</w:t>
            </w:r>
            <w:r w:rsidRPr="00CA2812">
              <w:t>» - «</w:t>
            </w:r>
            <w:r>
              <w:t>ОЦЕНКА</w:t>
            </w:r>
          </w:p>
          <w:p w:rsidR="00086C8D" w:rsidRPr="00954DEC" w:rsidRDefault="00086C8D" w:rsidP="000C6F30">
            <w:pPr>
              <w:tabs>
                <w:tab w:val="left" w:leader="dot" w:pos="9639"/>
              </w:tabs>
              <w:autoSpaceDE w:val="0"/>
              <w:autoSpaceDN w:val="0"/>
              <w:adjustRightInd w:val="0"/>
              <w:jc w:val="right"/>
            </w:pPr>
            <w:r>
              <w:t xml:space="preserve">    ПРОИЗВОДИТЕЛЬНОСТИ 1</w:t>
            </w:r>
            <w:r w:rsidRPr="00CA2812">
              <w:t>»</w:t>
            </w:r>
          </w:p>
        </w:tc>
        <w:tc>
          <w:tcPr>
            <w:tcW w:w="3526" w:type="dxa"/>
            <w:vAlign w:val="center"/>
          </w:tcPr>
          <w:p w:rsidR="00086C8D" w:rsidRDefault="00086C8D" w:rsidP="00ED209E">
            <w:pPr>
              <w:tabs>
                <w:tab w:val="left" w:leader="dot" w:pos="9639"/>
              </w:tabs>
              <w:autoSpaceDE w:val="0"/>
              <w:autoSpaceDN w:val="0"/>
              <w:adjustRightInd w:val="0"/>
              <w:rPr>
                <w:lang w:val="en-US"/>
              </w:rPr>
            </w:pPr>
            <w:r w:rsidRPr="00CA2812">
              <w:t>«</w:t>
            </w:r>
            <w:r w:rsidRPr="00811799">
              <w:rPr>
                <w:lang w:val="en-US"/>
              </w:rPr>
              <w:t xml:space="preserve">Unit </w:t>
            </w:r>
            <w:r>
              <w:t>6</w:t>
            </w:r>
            <w:r w:rsidRPr="00CA2812">
              <w:t>»</w:t>
            </w:r>
            <w:r>
              <w:rPr>
                <w:lang w:val="en-US"/>
              </w:rPr>
              <w:t xml:space="preserve"> - «ASSESSING</w:t>
            </w:r>
          </w:p>
          <w:p w:rsidR="00086C8D" w:rsidRPr="000C6F30" w:rsidRDefault="00086C8D" w:rsidP="00ED209E">
            <w:pPr>
              <w:tabs>
                <w:tab w:val="left" w:leader="dot" w:pos="9639"/>
              </w:tabs>
              <w:autoSpaceDE w:val="0"/>
              <w:autoSpaceDN w:val="0"/>
              <w:adjustRightInd w:val="0"/>
            </w:pPr>
            <w:r>
              <w:rPr>
                <w:lang w:val="en-US"/>
              </w:rPr>
              <w:t xml:space="preserve">                   PERFORMANCE 1</w:t>
            </w:r>
            <w:r w:rsidRPr="00811799">
              <w:rPr>
                <w:lang w:val="en-US"/>
              </w:rPr>
              <w:t>»</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5E2A82" w:rsidTr="00373FC3">
        <w:trPr>
          <w:trHeight w:val="242"/>
        </w:trPr>
        <w:tc>
          <w:tcPr>
            <w:tcW w:w="4538" w:type="dxa"/>
            <w:tcBorders>
              <w:top w:val="nil"/>
              <w:left w:val="nil"/>
              <w:bottom w:val="nil"/>
              <w:right w:val="nil"/>
            </w:tcBorders>
          </w:tcPr>
          <w:p w:rsidR="00086C8D" w:rsidRPr="000C6F30" w:rsidRDefault="00086C8D" w:rsidP="000C6F30">
            <w:pPr>
              <w:tabs>
                <w:tab w:val="left" w:leader="dot" w:pos="9639"/>
              </w:tabs>
              <w:autoSpaceDE w:val="0"/>
              <w:autoSpaceDN w:val="0"/>
              <w:adjustRightInd w:val="0"/>
            </w:pPr>
            <w:r w:rsidRPr="00811799">
              <w:t>«Раздел 7» -</w:t>
            </w:r>
            <w:r w:rsidRPr="00811799">
              <w:rPr>
                <w:b/>
              </w:rPr>
              <w:t xml:space="preserve"> </w:t>
            </w:r>
            <w:r w:rsidRPr="000C6F30">
              <w:rPr>
                <w:b/>
              </w:rPr>
              <w:t>«</w:t>
            </w:r>
            <w:r w:rsidRPr="000C6F30">
              <w:t>ОЦЕНКА</w:t>
            </w:r>
          </w:p>
          <w:p w:rsidR="00086C8D" w:rsidRPr="00924D7C" w:rsidRDefault="00086C8D" w:rsidP="000C6F30">
            <w:pPr>
              <w:pStyle w:val="HTMLPreformatted"/>
              <w:shd w:val="clear" w:color="auto" w:fill="FFFFFF"/>
              <w:jc w:val="right"/>
              <w:rPr>
                <w:rFonts w:ascii="Times New Roman" w:hAnsi="Times New Roman" w:cs="Times New Roman"/>
                <w:b/>
                <w:sz w:val="24"/>
                <w:szCs w:val="24"/>
              </w:rPr>
            </w:pPr>
            <w:r w:rsidRPr="000C6F30">
              <w:rPr>
                <w:rFonts w:ascii="Times New Roman" w:hAnsi="Times New Roman" w:cs="Times New Roman"/>
                <w:sz w:val="24"/>
                <w:szCs w:val="24"/>
              </w:rPr>
              <w:t xml:space="preserve">    ПРОИЗВОДИТЕЛЬНОСТИ 2</w:t>
            </w:r>
            <w:r w:rsidRPr="000C6F30">
              <w:rPr>
                <w:rFonts w:ascii="Times New Roman" w:hAnsi="Times New Roman" w:cs="Times New Roman"/>
                <w:color w:val="212121"/>
                <w:sz w:val="24"/>
                <w:szCs w:val="24"/>
              </w:rPr>
              <w:t>»</w:t>
            </w:r>
          </w:p>
        </w:tc>
        <w:tc>
          <w:tcPr>
            <w:tcW w:w="3526" w:type="dxa"/>
            <w:tcBorders>
              <w:left w:val="nil"/>
            </w:tcBorders>
            <w:vAlign w:val="center"/>
          </w:tcPr>
          <w:p w:rsidR="00086C8D" w:rsidRDefault="00086C8D" w:rsidP="000C6F30">
            <w:pPr>
              <w:tabs>
                <w:tab w:val="left" w:leader="dot" w:pos="9639"/>
              </w:tabs>
              <w:autoSpaceDE w:val="0"/>
              <w:autoSpaceDN w:val="0"/>
              <w:adjustRightInd w:val="0"/>
              <w:rPr>
                <w:lang w:val="en-US"/>
              </w:rPr>
            </w:pPr>
            <w:r w:rsidRPr="00CA2812">
              <w:t>«</w:t>
            </w:r>
            <w:r w:rsidRPr="00811799">
              <w:rPr>
                <w:lang w:val="en-US"/>
              </w:rPr>
              <w:t xml:space="preserve">Unit </w:t>
            </w:r>
            <w:r>
              <w:t>7</w:t>
            </w:r>
            <w:r w:rsidRPr="00CA2812">
              <w:t>»</w:t>
            </w:r>
            <w:r w:rsidRPr="00811799">
              <w:rPr>
                <w:lang w:val="en-US"/>
              </w:rPr>
              <w:t xml:space="preserve"> - </w:t>
            </w:r>
            <w:r w:rsidRPr="00CA2812">
              <w:t>«</w:t>
            </w:r>
            <w:r>
              <w:rPr>
                <w:lang w:val="en-US"/>
              </w:rPr>
              <w:t>ASSESSING</w:t>
            </w:r>
          </w:p>
          <w:p w:rsidR="00086C8D" w:rsidRPr="000C6F30" w:rsidRDefault="00086C8D" w:rsidP="000C6F30">
            <w:pPr>
              <w:tabs>
                <w:tab w:val="left" w:leader="dot" w:pos="9639"/>
              </w:tabs>
              <w:autoSpaceDE w:val="0"/>
              <w:autoSpaceDN w:val="0"/>
              <w:adjustRightInd w:val="0"/>
            </w:pPr>
            <w:r>
              <w:rPr>
                <w:lang w:val="en-US"/>
              </w:rPr>
              <w:t xml:space="preserve">                   PERFORMANCE 2</w:t>
            </w:r>
            <w:r w:rsidRPr="00CA2812">
              <w:t>»</w:t>
            </w:r>
          </w:p>
        </w:tc>
        <w:tc>
          <w:tcPr>
            <w:tcW w:w="1257" w:type="dxa"/>
          </w:tcPr>
          <w:p w:rsidR="00086C8D" w:rsidRPr="00C10751" w:rsidRDefault="00086C8D" w:rsidP="00ED209E">
            <w:pPr>
              <w:tabs>
                <w:tab w:val="left" w:leader="dot" w:pos="9639"/>
              </w:tabs>
              <w:autoSpaceDE w:val="0"/>
              <w:autoSpaceDN w:val="0"/>
              <w:adjustRightInd w:val="0"/>
              <w:rPr>
                <w:b/>
                <w:caps/>
              </w:rPr>
            </w:pPr>
          </w:p>
        </w:tc>
      </w:tr>
      <w:tr w:rsidR="00086C8D" w:rsidRPr="005E2A82" w:rsidTr="00373FC3">
        <w:tc>
          <w:tcPr>
            <w:tcW w:w="4538" w:type="dxa"/>
            <w:tcBorders>
              <w:top w:val="nil"/>
            </w:tcBorders>
          </w:tcPr>
          <w:p w:rsidR="00086C8D" w:rsidRPr="00924D7C" w:rsidRDefault="00086C8D" w:rsidP="00954DEC">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rPr>
              <w:t>«Раздел 8» - «</w:t>
            </w:r>
            <w:r>
              <w:rPr>
                <w:rFonts w:ascii="Times New Roman" w:hAnsi="Times New Roman" w:cs="Times New Roman"/>
                <w:color w:val="212121"/>
                <w:sz w:val="24"/>
                <w:szCs w:val="24"/>
              </w:rPr>
              <w:t>ДАННЫЕ И КОНТРОЛЬ</w:t>
            </w:r>
            <w:r w:rsidRPr="00811799">
              <w:rPr>
                <w:rFonts w:ascii="Times New Roman" w:hAnsi="Times New Roman" w:cs="Times New Roman"/>
                <w:color w:val="212121"/>
                <w:sz w:val="24"/>
                <w:szCs w:val="24"/>
              </w:rPr>
              <w:t>»</w:t>
            </w:r>
          </w:p>
        </w:tc>
        <w:tc>
          <w:tcPr>
            <w:tcW w:w="3526" w:type="dxa"/>
            <w:vAlign w:val="center"/>
          </w:tcPr>
          <w:p w:rsidR="00086C8D" w:rsidRDefault="00086C8D" w:rsidP="00ED209E">
            <w:pPr>
              <w:rPr>
                <w:lang w:val="en-US"/>
              </w:rPr>
            </w:pPr>
            <w:r w:rsidRPr="00CA2812">
              <w:t>«</w:t>
            </w:r>
            <w:r w:rsidRPr="00811799">
              <w:rPr>
                <w:lang w:val="en-US"/>
              </w:rPr>
              <w:t xml:space="preserve">Unit </w:t>
            </w:r>
            <w:r>
              <w:t>8</w:t>
            </w:r>
            <w:r w:rsidRPr="00CA2812">
              <w:t>»</w:t>
            </w:r>
            <w:r>
              <w:rPr>
                <w:lang w:val="en-US"/>
              </w:rPr>
              <w:t xml:space="preserve"> - «DATAPATHS AND</w:t>
            </w:r>
          </w:p>
          <w:p w:rsidR="00086C8D" w:rsidRPr="00811799" w:rsidRDefault="00086C8D" w:rsidP="00ED209E">
            <w:pPr>
              <w:rPr>
                <w:lang w:val="en-US"/>
              </w:rPr>
            </w:pPr>
            <w:r>
              <w:rPr>
                <w:lang w:val="en-US"/>
              </w:rPr>
              <w:t xml:space="preserve">                    CONTROL</w:t>
            </w:r>
            <w:r w:rsidRPr="00811799">
              <w:rPr>
                <w:lang w:val="en-US"/>
              </w:rPr>
              <w:t>»</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5E2A82" w:rsidTr="00373FC3">
        <w:trPr>
          <w:trHeight w:val="467"/>
        </w:trPr>
        <w:tc>
          <w:tcPr>
            <w:tcW w:w="4538" w:type="dxa"/>
          </w:tcPr>
          <w:p w:rsidR="00086C8D" w:rsidRDefault="00086C8D" w:rsidP="00C01BA6">
            <w:pPr>
              <w:pStyle w:val="HTMLPreformatted"/>
              <w:shd w:val="clear" w:color="auto" w:fill="FFFFFF"/>
              <w:rPr>
                <w:rFonts w:ascii="Times New Roman" w:hAnsi="Times New Roman" w:cs="Times New Roman"/>
                <w:color w:val="212121"/>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«Раздел 9» -</w:t>
            </w:r>
            <w:r w:rsidRPr="00811799">
              <w:rPr>
                <w:rFonts w:ascii="Times New Roman" w:hAnsi="Times New Roman" w:cs="Times New Roman"/>
                <w:color w:val="212121"/>
                <w:sz w:val="24"/>
                <w:szCs w:val="24"/>
              </w:rPr>
              <w:t xml:space="preserve"> </w:t>
            </w:r>
            <w:r>
              <w:rPr>
                <w:rFonts w:ascii="Times New Roman" w:hAnsi="Times New Roman" w:cs="Times New Roman"/>
                <w:color w:val="212121"/>
                <w:sz w:val="24"/>
                <w:szCs w:val="24"/>
              </w:rPr>
              <w:t xml:space="preserve">«ПРОЛОЖЕНИЕ </w:t>
            </w:r>
          </w:p>
          <w:p w:rsidR="00086C8D" w:rsidRPr="00811799" w:rsidRDefault="00086C8D" w:rsidP="00C01BA6">
            <w:pPr>
              <w:pStyle w:val="HTMLPreformatted"/>
              <w:shd w:val="clear" w:color="auto" w:fill="FFFFFF"/>
              <w:rPr>
                <w:rFonts w:ascii="Times New Roman" w:hAnsi="Times New Roman" w:cs="Times New Roman"/>
                <w:color w:val="212121"/>
                <w:sz w:val="24"/>
                <w:szCs w:val="24"/>
              </w:rPr>
            </w:pPr>
            <w:r>
              <w:rPr>
                <w:rFonts w:ascii="Times New Roman" w:hAnsi="Times New Roman" w:cs="Times New Roman"/>
                <w:color w:val="212121"/>
                <w:sz w:val="24"/>
                <w:szCs w:val="24"/>
              </w:rPr>
              <w:t xml:space="preserve">                        ТРУБОПРОВОДА 1</w:t>
            </w:r>
            <w:r w:rsidRPr="00811799">
              <w:rPr>
                <w:rFonts w:ascii="Times New Roman" w:hAnsi="Times New Roman" w:cs="Times New Roman"/>
                <w:color w:val="212121"/>
                <w:sz w:val="24"/>
                <w:szCs w:val="24"/>
              </w:rPr>
              <w:t>»</w:t>
            </w:r>
          </w:p>
        </w:tc>
        <w:tc>
          <w:tcPr>
            <w:tcW w:w="3526" w:type="dxa"/>
            <w:vAlign w:val="center"/>
          </w:tcPr>
          <w:p w:rsidR="00086C8D" w:rsidRPr="00811799" w:rsidRDefault="00086C8D" w:rsidP="00ED209E">
            <w:pPr>
              <w:tabs>
                <w:tab w:val="left" w:leader="dot" w:pos="9639"/>
              </w:tabs>
              <w:autoSpaceDE w:val="0"/>
              <w:autoSpaceDN w:val="0"/>
              <w:adjustRightInd w:val="0"/>
              <w:rPr>
                <w:caps/>
                <w:lang w:val="en-US"/>
              </w:rPr>
            </w:pPr>
            <w:r w:rsidRPr="00CA2812">
              <w:t>«</w:t>
            </w:r>
            <w:r w:rsidRPr="00811799">
              <w:rPr>
                <w:lang w:val="en-US"/>
              </w:rPr>
              <w:t xml:space="preserve">Unit </w:t>
            </w:r>
            <w:r>
              <w:t>9</w:t>
            </w:r>
            <w:r w:rsidRPr="00CA2812">
              <w:t>»</w:t>
            </w:r>
            <w:r>
              <w:rPr>
                <w:lang w:val="en-US"/>
              </w:rPr>
              <w:t xml:space="preserve"> - «PIPELINING 1</w:t>
            </w:r>
            <w:r w:rsidRPr="00811799">
              <w:rPr>
                <w:lang w:val="en-US"/>
              </w:rPr>
              <w:t>»</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5E2A82" w:rsidTr="00373FC3">
        <w:trPr>
          <w:trHeight w:val="252"/>
        </w:trPr>
        <w:tc>
          <w:tcPr>
            <w:tcW w:w="4538" w:type="dxa"/>
          </w:tcPr>
          <w:p w:rsidR="00086C8D" w:rsidRDefault="00086C8D" w:rsidP="000C6F30">
            <w:pPr>
              <w:pStyle w:val="HTMLPreformatted"/>
              <w:shd w:val="clear" w:color="auto" w:fill="FFFFFF"/>
              <w:rPr>
                <w:rFonts w:ascii="Times New Roman" w:hAnsi="Times New Roman" w:cs="Times New Roman"/>
                <w:color w:val="212121"/>
                <w:sz w:val="24"/>
                <w:szCs w:val="24"/>
              </w:rPr>
            </w:pPr>
            <w:r w:rsidRPr="00811799">
              <w:rPr>
                <w:rFonts w:ascii="Times New Roman" w:hAnsi="Times New Roman" w:cs="Times New Roman"/>
                <w:sz w:val="24"/>
                <w:szCs w:val="24"/>
              </w:rPr>
              <w:t xml:space="preserve">«Раздел 10» - </w:t>
            </w:r>
            <w:r>
              <w:rPr>
                <w:rFonts w:ascii="Times New Roman" w:hAnsi="Times New Roman" w:cs="Times New Roman"/>
                <w:sz w:val="24"/>
                <w:szCs w:val="24"/>
              </w:rPr>
              <w:t>«</w:t>
            </w:r>
            <w:r>
              <w:rPr>
                <w:rFonts w:ascii="Times New Roman" w:hAnsi="Times New Roman" w:cs="Times New Roman"/>
                <w:color w:val="212121"/>
                <w:sz w:val="24"/>
                <w:szCs w:val="24"/>
              </w:rPr>
              <w:t xml:space="preserve">ПРОЛОЖЕНИЕ </w:t>
            </w:r>
          </w:p>
          <w:p w:rsidR="00086C8D" w:rsidRPr="00811799" w:rsidRDefault="00086C8D" w:rsidP="000C6F30">
            <w:pPr>
              <w:pStyle w:val="HTMLPreformatted"/>
              <w:shd w:val="clear" w:color="auto" w:fill="FFFFFF"/>
              <w:rPr>
                <w:rFonts w:ascii="Times New Roman" w:hAnsi="Times New Roman" w:cs="Times New Roman"/>
                <w:sz w:val="24"/>
                <w:szCs w:val="24"/>
              </w:rPr>
            </w:pPr>
            <w:r>
              <w:rPr>
                <w:rFonts w:ascii="Times New Roman" w:hAnsi="Times New Roman" w:cs="Times New Roman"/>
                <w:color w:val="212121"/>
                <w:sz w:val="24"/>
                <w:szCs w:val="24"/>
              </w:rPr>
              <w:t xml:space="preserve">                        ТРУБОПРОВОДА 2</w:t>
            </w:r>
            <w:r w:rsidRPr="00811799">
              <w:rPr>
                <w:rFonts w:ascii="Times New Roman" w:hAnsi="Times New Roman" w:cs="Times New Roman"/>
                <w:color w:val="212121"/>
                <w:sz w:val="24"/>
                <w:szCs w:val="24"/>
              </w:rPr>
              <w:t>»</w:t>
            </w:r>
          </w:p>
        </w:tc>
        <w:tc>
          <w:tcPr>
            <w:tcW w:w="3526" w:type="dxa"/>
            <w:vAlign w:val="center"/>
          </w:tcPr>
          <w:p w:rsidR="00086C8D" w:rsidRPr="00F05D61" w:rsidRDefault="00086C8D" w:rsidP="00ED209E">
            <w:pPr>
              <w:tabs>
                <w:tab w:val="left" w:leader="dot" w:pos="9639"/>
              </w:tabs>
              <w:autoSpaceDE w:val="0"/>
              <w:autoSpaceDN w:val="0"/>
              <w:adjustRightInd w:val="0"/>
            </w:pPr>
            <w:r w:rsidRPr="00CA2812">
              <w:t>«</w:t>
            </w:r>
            <w:r w:rsidRPr="00811799">
              <w:rPr>
                <w:lang w:val="en-US"/>
              </w:rPr>
              <w:t xml:space="preserve">Unit </w:t>
            </w:r>
            <w:r w:rsidRPr="00CA2812">
              <w:t>1</w:t>
            </w:r>
            <w:r>
              <w:t>0</w:t>
            </w:r>
            <w:r w:rsidRPr="00CA2812">
              <w:t>»</w:t>
            </w:r>
            <w:r>
              <w:rPr>
                <w:lang w:val="en-US"/>
              </w:rPr>
              <w:t xml:space="preserve"> - </w:t>
            </w:r>
            <w:r>
              <w:t xml:space="preserve"> </w:t>
            </w:r>
            <w:r>
              <w:rPr>
                <w:lang w:val="en-US"/>
              </w:rPr>
              <w:t>«PIPELINING 2</w:t>
            </w:r>
            <w:r w:rsidRPr="00811799">
              <w:rPr>
                <w:lang w:val="en-US"/>
              </w:rPr>
              <w:t>»</w:t>
            </w:r>
          </w:p>
        </w:tc>
        <w:tc>
          <w:tcPr>
            <w:tcW w:w="1257" w:type="dxa"/>
          </w:tcPr>
          <w:p w:rsidR="00086C8D" w:rsidRPr="00397204" w:rsidRDefault="00086C8D" w:rsidP="00ED209E">
            <w:pPr>
              <w:tabs>
                <w:tab w:val="left" w:leader="dot" w:pos="9639"/>
              </w:tabs>
              <w:autoSpaceDE w:val="0"/>
              <w:autoSpaceDN w:val="0"/>
              <w:adjustRightInd w:val="0"/>
              <w:rPr>
                <w:b/>
                <w:caps/>
              </w:rPr>
            </w:pPr>
          </w:p>
        </w:tc>
      </w:tr>
      <w:tr w:rsidR="00086C8D" w:rsidRPr="005E2A82" w:rsidTr="00373FC3">
        <w:trPr>
          <w:trHeight w:val="170"/>
        </w:trPr>
        <w:tc>
          <w:tcPr>
            <w:tcW w:w="4538" w:type="dxa"/>
          </w:tcPr>
          <w:p w:rsidR="00086C8D" w:rsidRPr="00726A0C" w:rsidRDefault="00086C8D" w:rsidP="00AC30EC">
            <w:pPr>
              <w:pStyle w:val="HTMLPreformatted"/>
              <w:shd w:val="clear" w:color="auto" w:fill="FFFFFF"/>
              <w:jc w:val="both"/>
              <w:rPr>
                <w:rFonts w:ascii="Times New Roman" w:hAnsi="Times New Roman" w:cs="Times New Roman"/>
                <w:sz w:val="24"/>
                <w:szCs w:val="24"/>
              </w:rPr>
            </w:pPr>
            <w:r w:rsidRPr="00811799">
              <w:rPr>
                <w:rFonts w:ascii="Times New Roman" w:hAnsi="Times New Roman" w:cs="Times New Roman"/>
                <w:sz w:val="24"/>
                <w:szCs w:val="24"/>
              </w:rPr>
              <w:t xml:space="preserve">«Раздел 11» - </w:t>
            </w:r>
            <w:r w:rsidRPr="00AC30EC">
              <w:rPr>
                <w:rFonts w:ascii="Times New Roman" w:hAnsi="Times New Roman" w:cs="Times New Roman"/>
                <w:sz w:val="24"/>
                <w:szCs w:val="24"/>
              </w:rPr>
              <w:t>«ИЕРАРХИЯ ПАМЯТИ 1</w:t>
            </w:r>
            <w:r w:rsidRPr="00AC30EC">
              <w:rPr>
                <w:rFonts w:ascii="Times New Roman" w:hAnsi="Times New Roman" w:cs="Times New Roman"/>
                <w:color w:val="212121"/>
                <w:sz w:val="24"/>
                <w:szCs w:val="24"/>
              </w:rPr>
              <w:t>»</w:t>
            </w:r>
          </w:p>
        </w:tc>
        <w:tc>
          <w:tcPr>
            <w:tcW w:w="3526" w:type="dxa"/>
            <w:vAlign w:val="center"/>
          </w:tcPr>
          <w:p w:rsidR="00086C8D" w:rsidRDefault="00086C8D" w:rsidP="00ED209E">
            <w:pPr>
              <w:tabs>
                <w:tab w:val="left" w:leader="dot" w:pos="9639"/>
              </w:tabs>
              <w:autoSpaceDE w:val="0"/>
              <w:autoSpaceDN w:val="0"/>
              <w:adjustRightInd w:val="0"/>
              <w:rPr>
                <w:lang w:val="en-US"/>
              </w:rPr>
            </w:pPr>
            <w:r w:rsidRPr="00CA2812">
              <w:t>«</w:t>
            </w:r>
            <w:r w:rsidRPr="00811799">
              <w:rPr>
                <w:lang w:val="en-US"/>
              </w:rPr>
              <w:t xml:space="preserve">Unit </w:t>
            </w:r>
            <w:r w:rsidRPr="00CA2812">
              <w:t>1</w:t>
            </w:r>
            <w:r>
              <w:t>1</w:t>
            </w:r>
            <w:r w:rsidRPr="00CA2812">
              <w:t>»</w:t>
            </w:r>
            <w:r>
              <w:rPr>
                <w:lang w:val="en-US"/>
              </w:rPr>
              <w:t xml:space="preserve"> - «MEMORY </w:t>
            </w:r>
          </w:p>
          <w:p w:rsidR="00086C8D" w:rsidRPr="000C6F30" w:rsidRDefault="00086C8D" w:rsidP="00ED209E">
            <w:pPr>
              <w:tabs>
                <w:tab w:val="left" w:leader="dot" w:pos="9639"/>
              </w:tabs>
              <w:autoSpaceDE w:val="0"/>
              <w:autoSpaceDN w:val="0"/>
              <w:adjustRightInd w:val="0"/>
            </w:pPr>
            <w:r>
              <w:rPr>
                <w:lang w:val="en-US"/>
              </w:rPr>
              <w:t xml:space="preserve">                      HIERARCHY 1</w:t>
            </w:r>
            <w:r w:rsidRPr="00811799">
              <w:rPr>
                <w:lang w:val="en-US"/>
              </w:rPr>
              <w:t>»</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5E2A82" w:rsidTr="00373FC3">
        <w:trPr>
          <w:trHeight w:val="272"/>
        </w:trPr>
        <w:tc>
          <w:tcPr>
            <w:tcW w:w="4538" w:type="dxa"/>
          </w:tcPr>
          <w:p w:rsidR="00086C8D" w:rsidRPr="00811799" w:rsidRDefault="00086C8D" w:rsidP="00ED209E">
            <w:pPr>
              <w:pStyle w:val="HTMLPreformatted"/>
              <w:shd w:val="clear" w:color="auto" w:fill="FFFFFF"/>
              <w:rPr>
                <w:rFonts w:ascii="Times New Roman" w:hAnsi="Times New Roman" w:cs="Times New Roman"/>
                <w:sz w:val="24"/>
                <w:szCs w:val="24"/>
              </w:rPr>
            </w:pPr>
            <w:r w:rsidRPr="00811799">
              <w:rPr>
                <w:rFonts w:ascii="Times New Roman" w:hAnsi="Times New Roman" w:cs="Times New Roman"/>
                <w:sz w:val="24"/>
                <w:szCs w:val="24"/>
                <w:lang w:val="en-US"/>
              </w:rPr>
              <w:t xml:space="preserve"> </w:t>
            </w:r>
            <w:r w:rsidRPr="00811799">
              <w:rPr>
                <w:rFonts w:ascii="Times New Roman" w:hAnsi="Times New Roman" w:cs="Times New Roman"/>
                <w:sz w:val="24"/>
                <w:szCs w:val="24"/>
              </w:rPr>
              <w:t>«Раздел 12» - «</w:t>
            </w:r>
            <w:r>
              <w:rPr>
                <w:rFonts w:ascii="Times New Roman" w:hAnsi="Times New Roman" w:cs="Times New Roman"/>
                <w:sz w:val="24"/>
                <w:szCs w:val="24"/>
              </w:rPr>
              <w:t>ИЕРАРХИЯ ПАМЯТИ 2</w:t>
            </w:r>
            <w:r w:rsidRPr="00811799">
              <w:rPr>
                <w:rFonts w:ascii="Times New Roman" w:hAnsi="Times New Roman" w:cs="Times New Roman"/>
                <w:color w:val="212121"/>
                <w:sz w:val="24"/>
                <w:szCs w:val="24"/>
              </w:rPr>
              <w:t>»</w:t>
            </w:r>
          </w:p>
        </w:tc>
        <w:tc>
          <w:tcPr>
            <w:tcW w:w="3526" w:type="dxa"/>
            <w:vAlign w:val="center"/>
          </w:tcPr>
          <w:p w:rsidR="00086C8D" w:rsidRDefault="00086C8D" w:rsidP="00AC30EC">
            <w:pPr>
              <w:tabs>
                <w:tab w:val="left" w:leader="dot" w:pos="9639"/>
              </w:tabs>
              <w:autoSpaceDE w:val="0"/>
              <w:autoSpaceDN w:val="0"/>
              <w:adjustRightInd w:val="0"/>
              <w:rPr>
                <w:lang w:val="en-US"/>
              </w:rPr>
            </w:pPr>
            <w:r w:rsidRPr="00CA2812">
              <w:t>«</w:t>
            </w:r>
            <w:r w:rsidRPr="00811799">
              <w:rPr>
                <w:lang w:val="en-US"/>
              </w:rPr>
              <w:t xml:space="preserve">Unit </w:t>
            </w:r>
            <w:r w:rsidRPr="00CA2812">
              <w:t>1</w:t>
            </w:r>
            <w:r>
              <w:t>2</w:t>
            </w:r>
            <w:r w:rsidRPr="00CA2812">
              <w:t>»</w:t>
            </w:r>
            <w:r>
              <w:rPr>
                <w:lang w:val="en-US"/>
              </w:rPr>
              <w:t xml:space="preserve"> - « MEMORY </w:t>
            </w:r>
          </w:p>
          <w:p w:rsidR="00086C8D" w:rsidRPr="00811799" w:rsidRDefault="00086C8D" w:rsidP="00AC30EC">
            <w:pPr>
              <w:rPr>
                <w:lang w:val="en-US"/>
              </w:rPr>
            </w:pPr>
            <w:r>
              <w:rPr>
                <w:lang w:val="en-US"/>
              </w:rPr>
              <w:t xml:space="preserve">                      HIERARCHY 2</w:t>
            </w:r>
            <w:r w:rsidRPr="00811799">
              <w:rPr>
                <w:lang w:val="en-US"/>
              </w:rPr>
              <w:t>»</w:t>
            </w:r>
          </w:p>
        </w:tc>
        <w:tc>
          <w:tcPr>
            <w:tcW w:w="1257" w:type="dxa"/>
          </w:tcPr>
          <w:p w:rsidR="00086C8D" w:rsidRPr="00811799" w:rsidRDefault="00086C8D" w:rsidP="00ED209E">
            <w:pPr>
              <w:tabs>
                <w:tab w:val="left" w:leader="dot" w:pos="9639"/>
              </w:tabs>
              <w:autoSpaceDE w:val="0"/>
              <w:autoSpaceDN w:val="0"/>
              <w:adjustRightInd w:val="0"/>
              <w:rPr>
                <w:b/>
                <w:caps/>
                <w:lang w:val="en-US"/>
              </w:rPr>
            </w:pPr>
          </w:p>
        </w:tc>
      </w:tr>
      <w:tr w:rsidR="00086C8D" w:rsidRPr="005E2A82" w:rsidTr="00373FC3">
        <w:tc>
          <w:tcPr>
            <w:tcW w:w="4538" w:type="dxa"/>
          </w:tcPr>
          <w:p w:rsidR="00086C8D" w:rsidRDefault="00086C8D" w:rsidP="00056912">
            <w:pPr>
              <w:pStyle w:val="HTMLPreformatted"/>
              <w:shd w:val="clear" w:color="auto" w:fill="FFFFFF"/>
              <w:rPr>
                <w:rFonts w:ascii="Times New Roman" w:hAnsi="Times New Roman" w:cs="Times New Roman"/>
                <w:sz w:val="24"/>
                <w:szCs w:val="24"/>
              </w:rPr>
            </w:pPr>
            <w:r w:rsidRPr="00056912">
              <w:rPr>
                <w:rFonts w:ascii="Times New Roman" w:hAnsi="Times New Roman" w:cs="Times New Roman"/>
                <w:sz w:val="24"/>
                <w:szCs w:val="24"/>
                <w:lang w:val="en-US"/>
              </w:rPr>
              <w:t xml:space="preserve"> </w:t>
            </w:r>
            <w:r w:rsidRPr="00056912">
              <w:rPr>
                <w:rFonts w:ascii="Times New Roman" w:hAnsi="Times New Roman" w:cs="Times New Roman"/>
                <w:sz w:val="24"/>
                <w:szCs w:val="24"/>
              </w:rPr>
              <w:t>«Раздел 13» - «</w:t>
            </w:r>
            <w:r>
              <w:rPr>
                <w:rFonts w:ascii="Times New Roman" w:hAnsi="Times New Roman" w:cs="Times New Roman"/>
                <w:sz w:val="24"/>
                <w:szCs w:val="24"/>
              </w:rPr>
              <w:t>ВИРТУАЛЬНАЯ</w:t>
            </w:r>
          </w:p>
          <w:p w:rsidR="00086C8D" w:rsidRPr="00056912" w:rsidRDefault="00086C8D" w:rsidP="00056912">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                          </w:t>
            </w:r>
            <w:r w:rsidRPr="00056912">
              <w:rPr>
                <w:rFonts w:ascii="Times New Roman" w:hAnsi="Times New Roman" w:cs="Times New Roman"/>
                <w:color w:val="212121"/>
                <w:sz w:val="24"/>
                <w:szCs w:val="24"/>
                <w:lang w:val="en-US"/>
              </w:rPr>
              <w:t>ПАМЯТЬ</w:t>
            </w:r>
            <w:r w:rsidRPr="00056912">
              <w:rPr>
                <w:rFonts w:ascii="Times New Roman" w:hAnsi="Times New Roman" w:cs="Times New Roman"/>
                <w:color w:val="212121"/>
                <w:sz w:val="24"/>
                <w:szCs w:val="24"/>
              </w:rPr>
              <w:t>»</w:t>
            </w:r>
          </w:p>
        </w:tc>
        <w:tc>
          <w:tcPr>
            <w:tcW w:w="3526" w:type="dxa"/>
            <w:vAlign w:val="center"/>
          </w:tcPr>
          <w:p w:rsidR="00086C8D" w:rsidRDefault="00086C8D" w:rsidP="00ED209E">
            <w:pPr>
              <w:tabs>
                <w:tab w:val="left" w:leader="dot" w:pos="9639"/>
              </w:tabs>
              <w:autoSpaceDE w:val="0"/>
              <w:autoSpaceDN w:val="0"/>
              <w:adjustRightInd w:val="0"/>
              <w:rPr>
                <w:lang w:val="en-US"/>
              </w:rPr>
            </w:pPr>
            <w:r w:rsidRPr="00056912">
              <w:t>«</w:t>
            </w:r>
            <w:r w:rsidRPr="00056912">
              <w:rPr>
                <w:lang w:val="en-US"/>
              </w:rPr>
              <w:t xml:space="preserve">Unit </w:t>
            </w:r>
            <w:r w:rsidRPr="00056912">
              <w:t>13»</w:t>
            </w:r>
            <w:r w:rsidRPr="00056912">
              <w:rPr>
                <w:lang w:val="en-US"/>
              </w:rPr>
              <w:t xml:space="preserve"> - «</w:t>
            </w:r>
            <w:r>
              <w:rPr>
                <w:lang w:val="en-US"/>
              </w:rPr>
              <w:t>VIRTUAL</w:t>
            </w:r>
          </w:p>
          <w:p w:rsidR="00086C8D" w:rsidRPr="00056912" w:rsidRDefault="00086C8D" w:rsidP="00ED209E">
            <w:pPr>
              <w:tabs>
                <w:tab w:val="left" w:leader="dot" w:pos="9639"/>
              </w:tabs>
              <w:autoSpaceDE w:val="0"/>
              <w:autoSpaceDN w:val="0"/>
              <w:adjustRightInd w:val="0"/>
              <w:rPr>
                <w:lang w:val="en-US"/>
              </w:rPr>
            </w:pPr>
            <w:r>
              <w:rPr>
                <w:lang w:val="en-US"/>
              </w:rPr>
              <w:t xml:space="preserve">                     </w:t>
            </w:r>
            <w:r w:rsidRPr="00056912">
              <w:rPr>
                <w:lang w:val="en-US"/>
              </w:rPr>
              <w:t>MEMORY»</w:t>
            </w:r>
          </w:p>
        </w:tc>
        <w:tc>
          <w:tcPr>
            <w:tcW w:w="1257" w:type="dxa"/>
          </w:tcPr>
          <w:p w:rsidR="00086C8D" w:rsidRPr="00056912" w:rsidRDefault="00086C8D" w:rsidP="00ED209E">
            <w:pPr>
              <w:tabs>
                <w:tab w:val="left" w:leader="dot" w:pos="9639"/>
              </w:tabs>
              <w:autoSpaceDE w:val="0"/>
              <w:autoSpaceDN w:val="0"/>
              <w:adjustRightInd w:val="0"/>
              <w:rPr>
                <w:b/>
                <w:caps/>
                <w:lang w:val="en-US"/>
              </w:rPr>
            </w:pPr>
          </w:p>
        </w:tc>
      </w:tr>
      <w:tr w:rsidR="00086C8D" w:rsidRPr="005E2A82" w:rsidTr="00373FC3">
        <w:trPr>
          <w:trHeight w:val="146"/>
        </w:trPr>
        <w:tc>
          <w:tcPr>
            <w:tcW w:w="4538" w:type="dxa"/>
          </w:tcPr>
          <w:p w:rsidR="00086C8D" w:rsidRDefault="00086C8D" w:rsidP="00056912">
            <w:pPr>
              <w:pStyle w:val="HTMLPreformatted"/>
              <w:shd w:val="clear" w:color="auto" w:fill="FFFFFF"/>
              <w:rPr>
                <w:rFonts w:ascii="Times New Roman" w:hAnsi="Times New Roman" w:cs="Times New Roman"/>
                <w:sz w:val="24"/>
                <w:szCs w:val="24"/>
              </w:rPr>
            </w:pPr>
            <w:r w:rsidRPr="00056912">
              <w:rPr>
                <w:rFonts w:ascii="Times New Roman" w:hAnsi="Times New Roman" w:cs="Times New Roman"/>
                <w:sz w:val="24"/>
                <w:szCs w:val="24"/>
                <w:lang w:val="en-US"/>
              </w:rPr>
              <w:t xml:space="preserve"> </w:t>
            </w:r>
            <w:r w:rsidRPr="00056912">
              <w:rPr>
                <w:rFonts w:ascii="Times New Roman" w:hAnsi="Times New Roman" w:cs="Times New Roman"/>
                <w:sz w:val="24"/>
                <w:szCs w:val="24"/>
              </w:rPr>
              <w:t>«Раздел 14» - «</w:t>
            </w:r>
            <w:r>
              <w:rPr>
                <w:rFonts w:ascii="Times New Roman" w:hAnsi="Times New Roman" w:cs="Times New Roman"/>
                <w:sz w:val="24"/>
                <w:szCs w:val="24"/>
              </w:rPr>
              <w:t>ДИСКОВОЕ</w:t>
            </w:r>
          </w:p>
          <w:p w:rsidR="00086C8D" w:rsidRPr="00056912" w:rsidRDefault="00086C8D" w:rsidP="00056912">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                          ХРАНИЛИЩЕ</w:t>
            </w:r>
            <w:r w:rsidRPr="00056912">
              <w:rPr>
                <w:rFonts w:ascii="Times New Roman" w:hAnsi="Times New Roman" w:cs="Times New Roman"/>
                <w:color w:val="212121"/>
                <w:sz w:val="24"/>
                <w:szCs w:val="24"/>
              </w:rPr>
              <w:t>»</w:t>
            </w:r>
          </w:p>
        </w:tc>
        <w:tc>
          <w:tcPr>
            <w:tcW w:w="3526" w:type="dxa"/>
            <w:tcBorders>
              <w:bottom w:val="nil"/>
            </w:tcBorders>
            <w:vAlign w:val="center"/>
          </w:tcPr>
          <w:p w:rsidR="00086C8D" w:rsidRPr="00056912" w:rsidRDefault="00086C8D" w:rsidP="00ED209E">
            <w:pPr>
              <w:tabs>
                <w:tab w:val="left" w:leader="dot" w:pos="9639"/>
              </w:tabs>
              <w:autoSpaceDE w:val="0"/>
              <w:autoSpaceDN w:val="0"/>
              <w:adjustRightInd w:val="0"/>
              <w:rPr>
                <w:lang w:val="en-US"/>
              </w:rPr>
            </w:pPr>
            <w:r w:rsidRPr="00056912">
              <w:t>«</w:t>
            </w:r>
            <w:r w:rsidRPr="00056912">
              <w:rPr>
                <w:lang w:val="en-US"/>
              </w:rPr>
              <w:t xml:space="preserve">Unit </w:t>
            </w:r>
            <w:r w:rsidRPr="00056912">
              <w:t>14»</w:t>
            </w:r>
            <w:r>
              <w:rPr>
                <w:lang w:val="en-US"/>
              </w:rPr>
              <w:t xml:space="preserve"> - «DISK STORAGE</w:t>
            </w:r>
            <w:r w:rsidRPr="00056912">
              <w:rPr>
                <w:lang w:val="en-US"/>
              </w:rPr>
              <w:t>»</w:t>
            </w:r>
          </w:p>
        </w:tc>
        <w:tc>
          <w:tcPr>
            <w:tcW w:w="1257" w:type="dxa"/>
          </w:tcPr>
          <w:p w:rsidR="00086C8D" w:rsidRPr="00056912" w:rsidRDefault="00086C8D" w:rsidP="00ED209E">
            <w:pPr>
              <w:tabs>
                <w:tab w:val="left" w:leader="dot" w:pos="9639"/>
              </w:tabs>
              <w:autoSpaceDE w:val="0"/>
              <w:autoSpaceDN w:val="0"/>
              <w:adjustRightInd w:val="0"/>
              <w:rPr>
                <w:b/>
                <w:caps/>
                <w:lang w:val="en-US"/>
              </w:rPr>
            </w:pPr>
          </w:p>
        </w:tc>
      </w:tr>
      <w:tr w:rsidR="00086C8D" w:rsidRPr="005E2A82" w:rsidTr="001B133D">
        <w:trPr>
          <w:trHeight w:val="249"/>
        </w:trPr>
        <w:tc>
          <w:tcPr>
            <w:tcW w:w="4538" w:type="dxa"/>
            <w:tcBorders>
              <w:right w:val="nil"/>
            </w:tcBorders>
          </w:tcPr>
          <w:p w:rsidR="00086C8D" w:rsidRPr="00056912" w:rsidRDefault="00086C8D" w:rsidP="00056912">
            <w:pPr>
              <w:pStyle w:val="HTMLPreformatted"/>
              <w:shd w:val="clear" w:color="auto" w:fill="FFFFFF"/>
              <w:rPr>
                <w:rFonts w:ascii="Times New Roman" w:hAnsi="Times New Roman" w:cs="Times New Roman"/>
                <w:sz w:val="24"/>
                <w:szCs w:val="24"/>
              </w:rPr>
            </w:pPr>
            <w:r w:rsidRPr="00056912">
              <w:rPr>
                <w:rFonts w:ascii="Times New Roman" w:hAnsi="Times New Roman" w:cs="Times New Roman"/>
                <w:sz w:val="24"/>
                <w:szCs w:val="24"/>
              </w:rPr>
              <w:t>«Раздел 1</w:t>
            </w:r>
            <w:r w:rsidRPr="00056912">
              <w:rPr>
                <w:rFonts w:ascii="Times New Roman" w:hAnsi="Times New Roman" w:cs="Times New Roman"/>
                <w:sz w:val="24"/>
                <w:szCs w:val="24"/>
                <w:lang w:val="en-US"/>
              </w:rPr>
              <w:t>5</w:t>
            </w:r>
            <w:r>
              <w:rPr>
                <w:rFonts w:ascii="Times New Roman" w:hAnsi="Times New Roman" w:cs="Times New Roman"/>
                <w:sz w:val="24"/>
                <w:szCs w:val="24"/>
              </w:rPr>
              <w:t>» - «ШИНЫ</w:t>
            </w:r>
            <w:r w:rsidRPr="00056912">
              <w:rPr>
                <w:rFonts w:ascii="Times New Roman" w:hAnsi="Times New Roman" w:cs="Times New Roman"/>
                <w:sz w:val="24"/>
                <w:szCs w:val="24"/>
              </w:rPr>
              <w:t>»</w:t>
            </w:r>
          </w:p>
        </w:tc>
        <w:tc>
          <w:tcPr>
            <w:tcW w:w="3526" w:type="dxa"/>
            <w:tcBorders>
              <w:top w:val="nil"/>
              <w:left w:val="nil"/>
              <w:bottom w:val="nil"/>
              <w:right w:val="nil"/>
            </w:tcBorders>
          </w:tcPr>
          <w:p w:rsidR="00086C8D" w:rsidRPr="00056912" w:rsidRDefault="00086C8D" w:rsidP="00D36FAB">
            <w:r w:rsidRPr="00056912">
              <w:t>«</w:t>
            </w:r>
            <w:r w:rsidRPr="00056912">
              <w:rPr>
                <w:lang w:val="en-US"/>
              </w:rPr>
              <w:t xml:space="preserve">Unit </w:t>
            </w:r>
            <w:r w:rsidRPr="00056912">
              <w:t>1</w:t>
            </w:r>
            <w:r w:rsidRPr="00056912">
              <w:rPr>
                <w:lang w:val="en-US"/>
              </w:rPr>
              <w:t>5</w:t>
            </w:r>
            <w:r w:rsidRPr="00056912">
              <w:t>»</w:t>
            </w:r>
            <w:r>
              <w:rPr>
                <w:lang w:val="en-US"/>
              </w:rPr>
              <w:t xml:space="preserve"> - «BUSES</w:t>
            </w:r>
            <w:r w:rsidRPr="00056912">
              <w:rPr>
                <w:lang w:val="en-US"/>
              </w:rPr>
              <w:t>»</w:t>
            </w:r>
          </w:p>
        </w:tc>
        <w:tc>
          <w:tcPr>
            <w:tcW w:w="1257" w:type="dxa"/>
            <w:tcBorders>
              <w:left w:val="nil"/>
            </w:tcBorders>
          </w:tcPr>
          <w:p w:rsidR="00086C8D" w:rsidRPr="00056912" w:rsidRDefault="00086C8D"/>
        </w:tc>
      </w:tr>
      <w:tr w:rsidR="00086C8D" w:rsidRPr="005E2A82" w:rsidTr="00373FC3">
        <w:trPr>
          <w:trHeight w:val="175"/>
        </w:trPr>
        <w:tc>
          <w:tcPr>
            <w:tcW w:w="4538" w:type="dxa"/>
          </w:tcPr>
          <w:p w:rsidR="00086C8D" w:rsidRPr="004015E0" w:rsidRDefault="00086C8D" w:rsidP="00ED209E">
            <w:pPr>
              <w:jc w:val="center"/>
              <w:rPr>
                <w:b/>
              </w:rPr>
            </w:pPr>
            <w:r>
              <w:rPr>
                <w:b/>
              </w:rPr>
              <w:t>«ОТВЕТЫ»</w:t>
            </w:r>
          </w:p>
        </w:tc>
        <w:tc>
          <w:tcPr>
            <w:tcW w:w="3526" w:type="dxa"/>
            <w:tcBorders>
              <w:top w:val="nil"/>
            </w:tcBorders>
          </w:tcPr>
          <w:p w:rsidR="00086C8D" w:rsidRPr="00795943" w:rsidRDefault="00086C8D" w:rsidP="00ED209E">
            <w:pPr>
              <w:jc w:val="center"/>
              <w:rPr>
                <w:b/>
              </w:rPr>
            </w:pPr>
            <w:r>
              <w:rPr>
                <w:b/>
              </w:rPr>
              <w:t>«ANSWERS»</w:t>
            </w:r>
          </w:p>
        </w:tc>
        <w:tc>
          <w:tcPr>
            <w:tcW w:w="1257" w:type="dxa"/>
          </w:tcPr>
          <w:p w:rsidR="00086C8D" w:rsidRPr="00845D6B" w:rsidRDefault="00086C8D" w:rsidP="00ED209E">
            <w:pPr>
              <w:jc w:val="center"/>
              <w:rPr>
                <w:lang w:val="en-US"/>
              </w:rPr>
            </w:pPr>
            <w:r>
              <w:t>1</w:t>
            </w:r>
            <w:r>
              <w:rPr>
                <w:lang w:val="en-US"/>
              </w:rPr>
              <w:t>3</w:t>
            </w:r>
            <w:r>
              <w:t>-1</w:t>
            </w:r>
            <w:r>
              <w:rPr>
                <w:lang w:val="en-US"/>
              </w:rPr>
              <w:t>6</w:t>
            </w:r>
          </w:p>
        </w:tc>
      </w:tr>
      <w:tr w:rsidR="00086C8D" w:rsidRPr="001017BB" w:rsidTr="00373FC3">
        <w:trPr>
          <w:trHeight w:val="175"/>
        </w:trPr>
        <w:tc>
          <w:tcPr>
            <w:tcW w:w="4538" w:type="dxa"/>
          </w:tcPr>
          <w:p w:rsidR="00086C8D" w:rsidRPr="004015E0" w:rsidRDefault="00086C8D" w:rsidP="00087595">
            <w:pPr>
              <w:jc w:val="center"/>
              <w:rPr>
                <w:b/>
              </w:rPr>
            </w:pPr>
            <w:r w:rsidRPr="004015E0">
              <w:rPr>
                <w:b/>
              </w:rPr>
              <w:t>«СПИСОК ЛИТЕРАТУРЫ»</w:t>
            </w:r>
          </w:p>
        </w:tc>
        <w:tc>
          <w:tcPr>
            <w:tcW w:w="3526" w:type="dxa"/>
            <w:tcBorders>
              <w:top w:val="nil"/>
            </w:tcBorders>
          </w:tcPr>
          <w:p w:rsidR="00086C8D" w:rsidRPr="004015E0" w:rsidRDefault="00086C8D" w:rsidP="00087595">
            <w:pPr>
              <w:jc w:val="center"/>
              <w:rPr>
                <w:b/>
              </w:rPr>
            </w:pPr>
            <w:r w:rsidRPr="004015E0">
              <w:rPr>
                <w:b/>
              </w:rPr>
              <w:t>«</w:t>
            </w:r>
            <w:r w:rsidRPr="00795943">
              <w:rPr>
                <w:b/>
              </w:rPr>
              <w:t>BIBLIOGRAPHY</w:t>
            </w:r>
            <w:r w:rsidRPr="004015E0">
              <w:rPr>
                <w:b/>
              </w:rPr>
              <w:t>»</w:t>
            </w:r>
          </w:p>
        </w:tc>
        <w:tc>
          <w:tcPr>
            <w:tcW w:w="1257" w:type="dxa"/>
          </w:tcPr>
          <w:p w:rsidR="00086C8D" w:rsidRPr="00845D6B" w:rsidRDefault="00086C8D" w:rsidP="00087595">
            <w:pPr>
              <w:jc w:val="center"/>
              <w:rPr>
                <w:lang w:val="en-US"/>
              </w:rPr>
            </w:pPr>
            <w:r>
              <w:t>1</w:t>
            </w:r>
            <w:r>
              <w:rPr>
                <w:lang w:val="en-US"/>
              </w:rPr>
              <w:t>7</w:t>
            </w:r>
          </w:p>
        </w:tc>
      </w:tr>
    </w:tbl>
    <w:p w:rsidR="00086C8D" w:rsidRPr="005E2A82" w:rsidRDefault="00086C8D" w:rsidP="00E50393">
      <w:pPr>
        <w:tabs>
          <w:tab w:val="left" w:leader="dot" w:pos="9639"/>
        </w:tabs>
        <w:autoSpaceDE w:val="0"/>
        <w:autoSpaceDN w:val="0"/>
        <w:adjustRightInd w:val="0"/>
        <w:rPr>
          <w:b/>
          <w:caps/>
          <w:lang w:val="en-US"/>
        </w:rPr>
      </w:pPr>
    </w:p>
    <w:p w:rsidR="00086C8D" w:rsidRDefault="00086C8D" w:rsidP="000539BA">
      <w:pPr>
        <w:jc w:val="center"/>
        <w:rPr>
          <w:b/>
          <w:lang w:val="en-US"/>
        </w:rPr>
      </w:pPr>
    </w:p>
    <w:p w:rsidR="00086C8D" w:rsidRPr="005E2A82" w:rsidRDefault="00086C8D" w:rsidP="000539BA">
      <w:pPr>
        <w:jc w:val="center"/>
        <w:rPr>
          <w:b/>
        </w:rPr>
      </w:pPr>
      <w:r w:rsidRPr="005E2A82">
        <w:rPr>
          <w:b/>
        </w:rPr>
        <w:t>ПОЯСНИТЕЛЬНАЯ ЗАПИСКА</w:t>
      </w:r>
    </w:p>
    <w:p w:rsidR="00086C8D" w:rsidRDefault="00086C8D" w:rsidP="000539BA">
      <w:pPr>
        <w:rPr>
          <w:b/>
        </w:rPr>
      </w:pPr>
      <w:r w:rsidRPr="00156524">
        <w:rPr>
          <w:b/>
        </w:rPr>
        <w:t xml:space="preserve">    </w:t>
      </w:r>
    </w:p>
    <w:p w:rsidR="00086C8D" w:rsidRDefault="00086C8D" w:rsidP="00AE608C">
      <w:pPr>
        <w:ind w:firstLine="708"/>
      </w:pPr>
      <w:r>
        <w:rPr>
          <w:b/>
        </w:rPr>
        <w:t xml:space="preserve">   «</w:t>
      </w:r>
      <w:r>
        <w:t>Задания по самостоятельной работе студентов (с ответами)» соответствую</w:t>
      </w:r>
      <w:r w:rsidRPr="009E5603">
        <w:t xml:space="preserve">т программе преподавания </w:t>
      </w:r>
      <w:r>
        <w:t>учебной дисциплины ОГСЭ.03 «Иностранный язык (английский)»</w:t>
      </w:r>
      <w:r w:rsidRPr="009E5603">
        <w:t xml:space="preserve"> и календарно – тематическим плана</w:t>
      </w:r>
      <w:r>
        <w:t>м</w:t>
      </w:r>
      <w:r w:rsidRPr="009E5603">
        <w:t>. Необходимость разработки данных заданий обусловлена специальностью групп, уровнем обучения иностранному языку</w:t>
      </w:r>
      <w:r>
        <w:t>, основной литературой</w:t>
      </w:r>
      <w:r w:rsidRPr="009E5603">
        <w:t xml:space="preserve"> и учебными пособиями. </w:t>
      </w:r>
      <w:r>
        <w:t xml:space="preserve">Задания составлены в соответствии с упражнениями основной литературы, но с учётом профессиональной лексики и специфики данной специальности. Задания способствуют закреплению </w:t>
      </w:r>
      <w:r w:rsidRPr="009E5603">
        <w:t xml:space="preserve">лексики и грамматики каждого семестра, со второго по четвёртый курс - </w:t>
      </w:r>
      <w:r>
        <w:t xml:space="preserve">включительно. </w:t>
      </w:r>
      <w:r w:rsidRPr="009E5603">
        <w:t xml:space="preserve">Задания </w:t>
      </w:r>
      <w:r>
        <w:t>разработ</w:t>
      </w:r>
      <w:r w:rsidRPr="009E5603">
        <w:t xml:space="preserve">аны с целью повторения всех грамматических тем </w:t>
      </w:r>
      <w:r>
        <w:t>английского языка, предусмотренных программой для изучения и повторения на аудиторных занятиях</w:t>
      </w:r>
      <w:r w:rsidRPr="009E5603">
        <w:t xml:space="preserve"> и направлены на расширение </w:t>
      </w:r>
      <w:r>
        <w:t xml:space="preserve">активного и пассивного </w:t>
      </w:r>
      <w:r w:rsidRPr="009E5603">
        <w:t>словарного запаса студентов</w:t>
      </w:r>
      <w:r>
        <w:t xml:space="preserve"> посредством профессиональной терминологии и грамматических структур</w:t>
      </w:r>
      <w:r w:rsidRPr="009E5603">
        <w:t>.</w:t>
      </w:r>
      <w:r>
        <w:t xml:space="preserve"> </w:t>
      </w:r>
    </w:p>
    <w:p w:rsidR="00086C8D" w:rsidRPr="00936795" w:rsidRDefault="00086C8D" w:rsidP="00AE608C">
      <w:pPr>
        <w:ind w:firstLine="708"/>
      </w:pPr>
    </w:p>
    <w:p w:rsidR="00086C8D" w:rsidRPr="004123D3" w:rsidRDefault="00086C8D" w:rsidP="00AE608C">
      <w:pPr>
        <w:ind w:firstLine="708"/>
      </w:pPr>
      <w:r w:rsidRPr="005E2A82">
        <w:t xml:space="preserve">При подготовке моделей для различных заданий мною использовался </w:t>
      </w:r>
      <w:r>
        <w:t xml:space="preserve">также и </w:t>
      </w:r>
      <w:r w:rsidRPr="005E2A82">
        <w:t>раздел «</w:t>
      </w:r>
      <w:r>
        <w:rPr>
          <w:lang w:val="en-US"/>
        </w:rPr>
        <w:t>Glossary</w:t>
      </w:r>
      <w:r>
        <w:t>» - «Глоссарий</w:t>
      </w:r>
      <w:r w:rsidRPr="005E2A82">
        <w:t xml:space="preserve">» </w:t>
      </w:r>
      <w:r>
        <w:t>«</w:t>
      </w:r>
      <w:r>
        <w:rPr>
          <w:lang w:val="en-US"/>
        </w:rPr>
        <w:t>Book</w:t>
      </w:r>
      <w:r>
        <w:t xml:space="preserve"> 3» - «Книги 3» учебного пособия </w:t>
      </w:r>
      <w:r w:rsidRPr="007021FB">
        <w:t>«</w:t>
      </w:r>
      <w:r>
        <w:rPr>
          <w:lang w:val="en-US"/>
        </w:rPr>
        <w:t>Computer</w:t>
      </w:r>
      <w:r w:rsidRPr="00E30273">
        <w:t xml:space="preserve"> </w:t>
      </w:r>
      <w:r>
        <w:rPr>
          <w:lang w:val="en-US"/>
        </w:rPr>
        <w:t>Engineering</w:t>
      </w:r>
      <w:r w:rsidRPr="007021FB">
        <w:t>»</w:t>
      </w:r>
      <w:r w:rsidRPr="005E2A82">
        <w:t>.</w:t>
      </w:r>
      <w:r>
        <w:t xml:space="preserve"> </w:t>
      </w:r>
    </w:p>
    <w:p w:rsidR="00086C8D" w:rsidRPr="004123D3" w:rsidRDefault="00086C8D" w:rsidP="00AE608C">
      <w:pPr>
        <w:ind w:firstLine="708"/>
      </w:pPr>
    </w:p>
    <w:p w:rsidR="00086C8D" w:rsidRPr="00936795" w:rsidRDefault="00086C8D" w:rsidP="00AE608C">
      <w:pPr>
        <w:ind w:firstLine="708"/>
      </w:pPr>
      <w:r>
        <w:t>Аудирование таких заданий направлено как на развитие навыков произношения профессиональной лексики, так и на формирование стратегий речевого поведения в англоязычной среде.</w:t>
      </w:r>
    </w:p>
    <w:p w:rsidR="00086C8D" w:rsidRPr="00936795" w:rsidRDefault="00086C8D" w:rsidP="00AE608C">
      <w:pPr>
        <w:ind w:firstLine="708"/>
        <w:rPr>
          <w:b/>
        </w:rPr>
      </w:pPr>
    </w:p>
    <w:p w:rsidR="00086C8D" w:rsidRPr="00936795" w:rsidRDefault="00086C8D" w:rsidP="00AE608C">
      <w:pPr>
        <w:ind w:firstLine="708"/>
        <w:jc w:val="both"/>
      </w:pPr>
      <w:r>
        <w:t>Студентам интересна информация курса «Стратегии речевого поведения в англоязычной среде» Ю.Б. Кузьменковой, потому что полноценное общение людей разных национальностей всегда зависит от понимания культурного наследия каждого народа. Основные положения данного курса объясняют разные точки зрения на сам процесс общения русских, англичан и американцев. Далее привожу некоторые положения этого курса, которые следует учитывать при ведении диалога.</w:t>
      </w:r>
    </w:p>
    <w:p w:rsidR="00086C8D" w:rsidRPr="00936795" w:rsidRDefault="00086C8D" w:rsidP="00AE608C">
      <w:pPr>
        <w:ind w:firstLine="708"/>
        <w:jc w:val="both"/>
      </w:pPr>
    </w:p>
    <w:p w:rsidR="00086C8D" w:rsidRPr="00CA7F86" w:rsidRDefault="00086C8D" w:rsidP="00174761">
      <w:pPr>
        <w:jc w:val="both"/>
      </w:pPr>
      <w:r>
        <w:t>Естественность, являющаяся доминантой русскоязычного общения, определяет такие его черты, как однозначность, прямолинейность и эмоциональность. Англоязычное общение отражает прагматические установки индивидуалиста, опирающегося на принцип невмешательства: «</w:t>
      </w:r>
      <w:r>
        <w:rPr>
          <w:lang w:val="en-US"/>
        </w:rPr>
        <w:t>Mind</w:t>
      </w:r>
      <w:r w:rsidRPr="00C064C6">
        <w:t xml:space="preserve"> </w:t>
      </w:r>
      <w:r>
        <w:rPr>
          <w:lang w:val="en-US"/>
        </w:rPr>
        <w:t>your</w:t>
      </w:r>
      <w:r w:rsidRPr="00C064C6">
        <w:t xml:space="preserve"> </w:t>
      </w:r>
      <w:r>
        <w:rPr>
          <w:lang w:val="en-US"/>
        </w:rPr>
        <w:t>own</w:t>
      </w:r>
      <w:r w:rsidRPr="00C064C6">
        <w:t xml:space="preserve"> </w:t>
      </w:r>
      <w:r>
        <w:rPr>
          <w:lang w:val="en-US"/>
        </w:rPr>
        <w:t>business</w:t>
      </w:r>
      <w:r>
        <w:t>» - «Занимайтесь своим собственным делом»! Британцам и американцам свойственно стремление удерживать разговор в заранее предусмотренных границах, контролируемых с позиций рассудочности.</w:t>
      </w:r>
      <w:r w:rsidRPr="00127CD6">
        <w:t xml:space="preserve"> </w:t>
      </w:r>
      <w:r>
        <w:t>Для эффективного контакта с англо</w:t>
      </w:r>
      <w:r w:rsidRPr="00E30273">
        <w:t>-</w:t>
      </w:r>
      <w:r>
        <w:t>говорящими собеседниками россиянину следует руководствоваться коммуникативными правилами, которые можно сформулировать следующим образом:</w:t>
      </w:r>
    </w:p>
    <w:p w:rsidR="00086C8D" w:rsidRDefault="00086C8D" w:rsidP="00174761">
      <w:pPr>
        <w:jc w:val="both"/>
      </w:pPr>
      <w:r>
        <w:t>1. Соблюдайте регламент, меру и пропорцию.</w:t>
      </w:r>
    </w:p>
    <w:p w:rsidR="00086C8D" w:rsidRDefault="00086C8D" w:rsidP="00174761">
      <w:pPr>
        <w:jc w:val="both"/>
      </w:pPr>
      <w:r>
        <w:t>2. Соблюдайте дистанцию, держите собеседника на расстоянии.</w:t>
      </w:r>
    </w:p>
    <w:p w:rsidR="00086C8D" w:rsidRDefault="00086C8D" w:rsidP="00174761">
      <w:pPr>
        <w:jc w:val="both"/>
      </w:pPr>
    </w:p>
    <w:p w:rsidR="00086C8D" w:rsidRPr="002E5A74" w:rsidRDefault="00086C8D" w:rsidP="00174761">
      <w:pPr>
        <w:jc w:val="both"/>
      </w:pPr>
      <w:r>
        <w:t>Из материалов учебного пособия по английскому языку «</w:t>
      </w:r>
      <w:r>
        <w:rPr>
          <w:lang w:val="en-US"/>
        </w:rPr>
        <w:t>Computer</w:t>
      </w:r>
      <w:r w:rsidRPr="004B1DBA">
        <w:t xml:space="preserve"> </w:t>
      </w:r>
      <w:r>
        <w:rPr>
          <w:lang w:val="en-US"/>
        </w:rPr>
        <w:t>Engineering</w:t>
      </w:r>
      <w:r>
        <w:t>»</w:t>
      </w:r>
      <w:r w:rsidRPr="00C064C6">
        <w:t xml:space="preserve"> </w:t>
      </w:r>
      <w:r>
        <w:t>таким правилам соответствуют так называемые «</w:t>
      </w:r>
      <w:r>
        <w:rPr>
          <w:lang w:val="en-US"/>
        </w:rPr>
        <w:t>If</w:t>
      </w:r>
      <w:r>
        <w:t>-</w:t>
      </w:r>
      <w:r>
        <w:rPr>
          <w:lang w:val="en-US"/>
        </w:rPr>
        <w:t>phrases</w:t>
      </w:r>
      <w:r>
        <w:t xml:space="preserve">» - фразы, начинающиеся со слова «Если», которые снижают категоричность высказываний.  </w:t>
      </w:r>
    </w:p>
    <w:p w:rsidR="00086C8D" w:rsidRPr="002E5A74" w:rsidRDefault="00086C8D" w:rsidP="00174761">
      <w:pPr>
        <w:jc w:val="both"/>
      </w:pPr>
    </w:p>
    <w:p w:rsidR="00086C8D" w:rsidRPr="00936795" w:rsidRDefault="00086C8D" w:rsidP="00174761">
      <w:pPr>
        <w:jc w:val="both"/>
        <w:rPr>
          <w:lang w:val="en-US"/>
        </w:rPr>
      </w:pPr>
      <w:r>
        <w:rPr>
          <w:lang w:val="en-US"/>
        </w:rPr>
        <w:t>-  If the word has a leading 0, it is positive.</w:t>
      </w:r>
    </w:p>
    <w:p w:rsidR="00086C8D" w:rsidRPr="00174761" w:rsidRDefault="00086C8D" w:rsidP="00174761">
      <w:pPr>
        <w:jc w:val="both"/>
        <w:rPr>
          <w:lang w:val="en-US"/>
        </w:rPr>
      </w:pPr>
      <w:r>
        <w:rPr>
          <w:lang w:val="en-US"/>
        </w:rPr>
        <w:t>-  If the word has a leading 1, it is negative.</w:t>
      </w:r>
    </w:p>
    <w:p w:rsidR="00086C8D" w:rsidRPr="00174761" w:rsidRDefault="00086C8D" w:rsidP="00174761">
      <w:pPr>
        <w:rPr>
          <w:lang w:val="en-US"/>
        </w:rPr>
      </w:pPr>
      <w:r>
        <w:rPr>
          <w:lang w:val="en-US"/>
        </w:rPr>
        <w:t xml:space="preserve">- </w:t>
      </w:r>
      <w:r w:rsidRPr="005C17ED">
        <w:rPr>
          <w:lang w:val="en-US"/>
        </w:rPr>
        <w:t xml:space="preserve"> </w:t>
      </w:r>
      <w:r>
        <w:rPr>
          <w:lang w:val="en-US"/>
        </w:rPr>
        <w:t>If programmed correctly, the computer jumps to a predetermined address to handle the exception.</w:t>
      </w:r>
    </w:p>
    <w:p w:rsidR="00086C8D" w:rsidRPr="002E5A74" w:rsidRDefault="00086C8D" w:rsidP="00174761">
      <w:pPr>
        <w:ind w:firstLine="708"/>
        <w:jc w:val="both"/>
      </w:pPr>
      <w:r>
        <w:t>В конструкциях с «</w:t>
      </w:r>
      <w:r>
        <w:rPr>
          <w:lang w:val="en-US"/>
        </w:rPr>
        <w:t>if</w:t>
      </w:r>
      <w:r>
        <w:t xml:space="preserve">» используются модальные глаголы для выражения вежливого вопроса, предложения, совета, приказа. </w:t>
      </w:r>
    </w:p>
    <w:p w:rsidR="00086C8D" w:rsidRPr="002E5A74" w:rsidRDefault="00086C8D" w:rsidP="00581E1D">
      <w:pPr>
        <w:ind w:firstLine="708"/>
        <w:jc w:val="both"/>
      </w:pPr>
    </w:p>
    <w:p w:rsidR="00086C8D" w:rsidRDefault="00086C8D" w:rsidP="00581E1D">
      <w:pPr>
        <w:ind w:firstLine="708"/>
        <w:jc w:val="both"/>
        <w:rPr>
          <w:lang w:val="en-US"/>
        </w:rPr>
      </w:pPr>
      <w:r>
        <w:rPr>
          <w:lang w:val="en-US"/>
        </w:rPr>
        <w:t>- It only helps if the memory can complete writes faster than the processor generates the write instructions.</w:t>
      </w:r>
    </w:p>
    <w:p w:rsidR="00086C8D" w:rsidRDefault="00086C8D" w:rsidP="00BA7884">
      <w:pPr>
        <w:jc w:val="both"/>
        <w:rPr>
          <w:lang w:val="en-US"/>
        </w:rPr>
      </w:pPr>
      <w:r>
        <w:rPr>
          <w:lang w:val="en-US"/>
        </w:rPr>
        <w:tab/>
        <w:t>- Well, if it comes to that, you might need to switch to a write-back scheme.</w:t>
      </w:r>
    </w:p>
    <w:p w:rsidR="00086C8D" w:rsidRDefault="00086C8D" w:rsidP="00BA7884">
      <w:pPr>
        <w:jc w:val="both"/>
        <w:rPr>
          <w:lang w:val="en-US"/>
        </w:rPr>
      </w:pPr>
      <w:r>
        <w:rPr>
          <w:lang w:val="en-US"/>
        </w:rPr>
        <w:tab/>
        <w:t>- If segmentation is going to be on the test, how much detail should we know?</w:t>
      </w:r>
    </w:p>
    <w:p w:rsidR="00086C8D" w:rsidRDefault="00086C8D" w:rsidP="00BA7884">
      <w:pPr>
        <w:jc w:val="both"/>
        <w:rPr>
          <w:lang w:val="en-US"/>
        </w:rPr>
      </w:pPr>
      <w:r>
        <w:rPr>
          <w:lang w:val="en-US"/>
        </w:rPr>
        <w:tab/>
        <w:t>- If I come by your office, could you help me?</w:t>
      </w:r>
    </w:p>
    <w:p w:rsidR="00086C8D" w:rsidRPr="00AE608C" w:rsidRDefault="00086C8D" w:rsidP="00174761">
      <w:pPr>
        <w:jc w:val="both"/>
        <w:rPr>
          <w:lang w:val="en-US"/>
        </w:rPr>
      </w:pPr>
    </w:p>
    <w:p w:rsidR="00086C8D" w:rsidRDefault="00086C8D" w:rsidP="00CA7F86">
      <w:pPr>
        <w:ind w:firstLine="708"/>
        <w:jc w:val="both"/>
      </w:pPr>
      <w:r>
        <w:t xml:space="preserve">Роль «знаков внимания» выполняют разделительные вопросы, «хвостики» которых при всём разнообразии сочетаний вспомогательных глаголов в утвердительной или отрицательной форме с личными местоимениями, всегда переводятся как: «Не так ли»? = «Не правда ли»? Успешное выполнение студентами заданий подобного рода во многом зависит от того, сколько времени преподаватель уделяет систематическому повторению со студентами вспомогательных глаголов для каждого английского времени. Конечные формативы разделительных вопросов в процессе общения с собеседником выражают заинтересованность в беседе. </w:t>
      </w:r>
    </w:p>
    <w:p w:rsidR="00086C8D" w:rsidRPr="00667FD2" w:rsidRDefault="00086C8D" w:rsidP="00FA549A">
      <w:pPr>
        <w:ind w:firstLine="708"/>
        <w:jc w:val="both"/>
      </w:pPr>
      <w:r>
        <w:t>Отрицательные «</w:t>
      </w:r>
      <w:r>
        <w:rPr>
          <w:lang w:val="en-US"/>
        </w:rPr>
        <w:t>tags</w:t>
      </w:r>
      <w:r>
        <w:t>» - «хвостики» в ответе на утвердительные предложения подчёркивают согласие собеседника. Особое</w:t>
      </w:r>
      <w:r w:rsidRPr="00667FD2">
        <w:t xml:space="preserve"> </w:t>
      </w:r>
      <w:r>
        <w:t>внимание</w:t>
      </w:r>
      <w:r w:rsidRPr="00667FD2">
        <w:t xml:space="preserve"> </w:t>
      </w:r>
      <w:r>
        <w:t>требуется</w:t>
      </w:r>
      <w:r w:rsidRPr="00667FD2">
        <w:t xml:space="preserve"> </w:t>
      </w:r>
      <w:r>
        <w:t>при</w:t>
      </w:r>
      <w:r w:rsidRPr="00667FD2">
        <w:t xml:space="preserve"> </w:t>
      </w:r>
      <w:r>
        <w:t>составлении</w:t>
      </w:r>
      <w:r w:rsidRPr="00667FD2">
        <w:t xml:space="preserve"> </w:t>
      </w:r>
      <w:r>
        <w:t>разделительных</w:t>
      </w:r>
      <w:r w:rsidRPr="00667FD2">
        <w:t xml:space="preserve"> </w:t>
      </w:r>
      <w:r>
        <w:t>вопросов</w:t>
      </w:r>
      <w:r w:rsidRPr="00667FD2">
        <w:t xml:space="preserve"> </w:t>
      </w:r>
      <w:r>
        <w:t>типа</w:t>
      </w:r>
      <w:r w:rsidRPr="00667FD2">
        <w:t xml:space="preserve">: </w:t>
      </w:r>
    </w:p>
    <w:p w:rsidR="00086C8D" w:rsidRPr="00FA549A" w:rsidRDefault="00086C8D" w:rsidP="00CA7F86">
      <w:pPr>
        <w:ind w:firstLine="708"/>
        <w:jc w:val="both"/>
        <w:rPr>
          <w:lang w:val="en-US"/>
        </w:rPr>
      </w:pPr>
      <w:r w:rsidRPr="00FA549A">
        <w:rPr>
          <w:lang w:val="en-US"/>
        </w:rPr>
        <w:t xml:space="preserve">- </w:t>
      </w:r>
      <w:r>
        <w:rPr>
          <w:lang w:val="en-US"/>
        </w:rPr>
        <w:t>Make sure the miss rate isn’t higher than the hit rate</w:t>
      </w:r>
      <w:r w:rsidRPr="00FA549A">
        <w:rPr>
          <w:lang w:val="en-US"/>
        </w:rPr>
        <w:t xml:space="preserve">, </w:t>
      </w:r>
      <w:r>
        <w:rPr>
          <w:lang w:val="en-US"/>
        </w:rPr>
        <w:t>will</w:t>
      </w:r>
      <w:r w:rsidRPr="00FA549A">
        <w:rPr>
          <w:lang w:val="en-US"/>
        </w:rPr>
        <w:t xml:space="preserve"> </w:t>
      </w:r>
      <w:r>
        <w:rPr>
          <w:lang w:val="en-US"/>
        </w:rPr>
        <w:t>you</w:t>
      </w:r>
      <w:r w:rsidRPr="00FA549A">
        <w:rPr>
          <w:lang w:val="en-US"/>
        </w:rPr>
        <w:t xml:space="preserve">? </w:t>
      </w:r>
    </w:p>
    <w:p w:rsidR="00086C8D" w:rsidRPr="002753AB" w:rsidRDefault="00086C8D" w:rsidP="00F469D5">
      <w:pPr>
        <w:ind w:firstLine="708"/>
        <w:rPr>
          <w:lang w:val="en-US"/>
        </w:rPr>
      </w:pPr>
      <w:r w:rsidRPr="00F469D5">
        <w:rPr>
          <w:lang w:val="en-US"/>
        </w:rPr>
        <w:t>-</w:t>
      </w:r>
      <w:r w:rsidRPr="00FA549A">
        <w:rPr>
          <w:lang w:val="en-US"/>
        </w:rPr>
        <w:t xml:space="preserve"> </w:t>
      </w:r>
      <w:r>
        <w:rPr>
          <w:lang w:val="en-US"/>
        </w:rPr>
        <w:t>Make sure the miss rate isn’t higher than the hit rate</w:t>
      </w:r>
      <w:r w:rsidRPr="00F469D5">
        <w:rPr>
          <w:lang w:val="en-US"/>
        </w:rPr>
        <w:t xml:space="preserve">, </w:t>
      </w:r>
      <w:r>
        <w:rPr>
          <w:lang w:val="en-US"/>
        </w:rPr>
        <w:t>can you</w:t>
      </w:r>
      <w:r w:rsidRPr="00F469D5">
        <w:rPr>
          <w:lang w:val="en-US"/>
        </w:rPr>
        <w:t xml:space="preserve">? </w:t>
      </w:r>
      <w:r w:rsidRPr="00F143D1">
        <w:rPr>
          <w:lang w:val="en-US"/>
        </w:rPr>
        <w:t xml:space="preserve">- </w:t>
      </w:r>
      <w:r>
        <w:t>это</w:t>
      </w:r>
      <w:r w:rsidRPr="00D162A0">
        <w:rPr>
          <w:lang w:val="en-US"/>
        </w:rPr>
        <w:t xml:space="preserve"> </w:t>
      </w:r>
      <w:r>
        <w:t>звучит</w:t>
      </w:r>
      <w:r w:rsidRPr="002753AB">
        <w:rPr>
          <w:lang w:val="en-US"/>
        </w:rPr>
        <w:t xml:space="preserve"> </w:t>
      </w:r>
      <w:r>
        <w:t>более</w:t>
      </w:r>
      <w:r w:rsidRPr="002753AB">
        <w:rPr>
          <w:lang w:val="en-US"/>
        </w:rPr>
        <w:t xml:space="preserve"> </w:t>
      </w:r>
      <w:r>
        <w:t>дружески</w:t>
      </w:r>
      <w:r w:rsidRPr="002753AB">
        <w:rPr>
          <w:lang w:val="en-US"/>
        </w:rPr>
        <w:t>.</w:t>
      </w:r>
    </w:p>
    <w:p w:rsidR="00086C8D" w:rsidRDefault="00086C8D" w:rsidP="00F469D5">
      <w:pPr>
        <w:ind w:firstLine="708"/>
        <w:jc w:val="both"/>
        <w:rPr>
          <w:lang w:val="en-US"/>
        </w:rPr>
      </w:pPr>
      <w:r w:rsidRPr="00F469D5">
        <w:rPr>
          <w:lang w:val="en-US"/>
        </w:rPr>
        <w:t>-</w:t>
      </w:r>
      <w:r w:rsidRPr="00FA549A">
        <w:rPr>
          <w:lang w:val="en-US"/>
        </w:rPr>
        <w:t xml:space="preserve"> </w:t>
      </w:r>
      <w:r>
        <w:rPr>
          <w:lang w:val="en-US"/>
        </w:rPr>
        <w:t>Make sure the miss rate isn’t higher than the hit rate</w:t>
      </w:r>
      <w:r w:rsidRPr="00F469D5">
        <w:rPr>
          <w:lang w:val="en-US"/>
        </w:rPr>
        <w:t xml:space="preserve">, </w:t>
      </w:r>
      <w:r>
        <w:rPr>
          <w:lang w:val="en-US"/>
        </w:rPr>
        <w:t>would you</w:t>
      </w:r>
      <w:r w:rsidRPr="00F469D5">
        <w:rPr>
          <w:lang w:val="en-US"/>
        </w:rPr>
        <w:t xml:space="preserve">? </w:t>
      </w:r>
      <w:r w:rsidRPr="00F143D1">
        <w:rPr>
          <w:lang w:val="en-US"/>
        </w:rPr>
        <w:t xml:space="preserve">- </w:t>
      </w:r>
      <w:r>
        <w:t>это</w:t>
      </w:r>
      <w:r w:rsidRPr="002753AB">
        <w:rPr>
          <w:lang w:val="en-US"/>
        </w:rPr>
        <w:t xml:space="preserve"> </w:t>
      </w:r>
      <w:r>
        <w:t>звучит</w:t>
      </w:r>
      <w:r w:rsidRPr="002753AB">
        <w:rPr>
          <w:lang w:val="en-US"/>
        </w:rPr>
        <w:t xml:space="preserve"> </w:t>
      </w:r>
      <w:r>
        <w:t>более</w:t>
      </w:r>
      <w:r w:rsidRPr="002753AB">
        <w:rPr>
          <w:lang w:val="en-US"/>
        </w:rPr>
        <w:t xml:space="preserve"> </w:t>
      </w:r>
      <w:r>
        <w:t>вежливо</w:t>
      </w:r>
      <w:r w:rsidRPr="002753AB">
        <w:rPr>
          <w:lang w:val="en-US"/>
        </w:rPr>
        <w:t>.</w:t>
      </w:r>
    </w:p>
    <w:p w:rsidR="00086C8D" w:rsidRPr="002753AB" w:rsidRDefault="00086C8D" w:rsidP="00F469D5">
      <w:pPr>
        <w:ind w:firstLine="708"/>
        <w:jc w:val="both"/>
        <w:rPr>
          <w:lang w:val="en-US"/>
        </w:rPr>
      </w:pPr>
      <w:r>
        <w:rPr>
          <w:lang w:val="en-US"/>
        </w:rPr>
        <w:t>- Let me know how it goes, will you?</w:t>
      </w:r>
    </w:p>
    <w:p w:rsidR="00086C8D" w:rsidRPr="002753AB" w:rsidRDefault="00086C8D" w:rsidP="00F469D5">
      <w:pPr>
        <w:ind w:firstLine="708"/>
        <w:jc w:val="both"/>
        <w:rPr>
          <w:lang w:val="en-US"/>
        </w:rPr>
      </w:pPr>
      <w:r w:rsidRPr="00A34582">
        <w:rPr>
          <w:lang w:val="en-US"/>
        </w:rPr>
        <w:t xml:space="preserve">- </w:t>
      </w:r>
      <w:r>
        <w:rPr>
          <w:lang w:val="en-US"/>
        </w:rPr>
        <w:t>Let</w:t>
      </w:r>
      <w:r w:rsidRPr="00A34582">
        <w:rPr>
          <w:lang w:val="en-US"/>
        </w:rPr>
        <w:t>’</w:t>
      </w:r>
      <w:r>
        <w:rPr>
          <w:lang w:val="en-US"/>
        </w:rPr>
        <w:t>s</w:t>
      </w:r>
      <w:r w:rsidRPr="00A34582">
        <w:rPr>
          <w:lang w:val="en-US"/>
        </w:rPr>
        <w:t xml:space="preserve"> </w:t>
      </w:r>
      <w:r>
        <w:rPr>
          <w:lang w:val="en-US"/>
        </w:rPr>
        <w:t>improve the spatial locality</w:t>
      </w:r>
      <w:r w:rsidRPr="00A34582">
        <w:rPr>
          <w:lang w:val="en-US"/>
        </w:rPr>
        <w:t xml:space="preserve">, </w:t>
      </w:r>
      <w:r>
        <w:rPr>
          <w:lang w:val="en-US"/>
        </w:rPr>
        <w:t>shall</w:t>
      </w:r>
      <w:r w:rsidRPr="00A34582">
        <w:rPr>
          <w:lang w:val="en-US"/>
        </w:rPr>
        <w:t xml:space="preserve"> </w:t>
      </w:r>
      <w:r>
        <w:rPr>
          <w:lang w:val="en-US"/>
        </w:rPr>
        <w:t>we</w:t>
      </w:r>
      <w:r w:rsidRPr="00A34582">
        <w:rPr>
          <w:lang w:val="en-US"/>
        </w:rPr>
        <w:t>?</w:t>
      </w:r>
      <w:r w:rsidRPr="002753AB">
        <w:rPr>
          <w:lang w:val="en-US"/>
        </w:rPr>
        <w:t xml:space="preserve"> </w:t>
      </w:r>
      <w:r>
        <w:rPr>
          <w:lang w:val="en-US"/>
        </w:rPr>
        <w:t>–</w:t>
      </w:r>
      <w:r w:rsidRPr="002753AB">
        <w:rPr>
          <w:lang w:val="en-US"/>
        </w:rPr>
        <w:t xml:space="preserve"> </w:t>
      </w:r>
      <w:r>
        <w:t>как</w:t>
      </w:r>
      <w:r w:rsidRPr="002753AB">
        <w:rPr>
          <w:lang w:val="en-US"/>
        </w:rPr>
        <w:t xml:space="preserve"> </w:t>
      </w:r>
      <w:r>
        <w:t>приглашение</w:t>
      </w:r>
      <w:r w:rsidRPr="002753AB">
        <w:rPr>
          <w:lang w:val="en-US"/>
        </w:rPr>
        <w:t>.</w:t>
      </w:r>
    </w:p>
    <w:p w:rsidR="00086C8D" w:rsidRPr="00A34582" w:rsidRDefault="00086C8D" w:rsidP="00CA7F86">
      <w:pPr>
        <w:ind w:firstLine="708"/>
        <w:jc w:val="both"/>
        <w:rPr>
          <w:lang w:val="en-US"/>
        </w:rPr>
      </w:pPr>
    </w:p>
    <w:p w:rsidR="00086C8D" w:rsidRPr="00936795" w:rsidRDefault="00086C8D" w:rsidP="00CA7F86">
      <w:pPr>
        <w:ind w:firstLine="708"/>
        <w:jc w:val="both"/>
      </w:pPr>
      <w:r w:rsidRPr="009E5603">
        <w:t>Перевод</w:t>
      </w:r>
      <w:r w:rsidRPr="00373FC3">
        <w:t xml:space="preserve"> </w:t>
      </w:r>
      <w:r w:rsidRPr="009E5603">
        <w:t>с</w:t>
      </w:r>
      <w:r w:rsidRPr="00373FC3">
        <w:t xml:space="preserve"> </w:t>
      </w:r>
      <w:r w:rsidRPr="009E5603">
        <w:t>русского</w:t>
      </w:r>
      <w:r w:rsidRPr="00373FC3">
        <w:t xml:space="preserve"> </w:t>
      </w:r>
      <w:r w:rsidRPr="009E5603">
        <w:t>на</w:t>
      </w:r>
      <w:r w:rsidRPr="00373FC3">
        <w:t xml:space="preserve"> </w:t>
      </w:r>
      <w:r w:rsidRPr="009E5603">
        <w:t>английский</w:t>
      </w:r>
      <w:r w:rsidRPr="00373FC3">
        <w:t xml:space="preserve"> </w:t>
      </w:r>
      <w:r w:rsidRPr="009E5603">
        <w:t>показывает</w:t>
      </w:r>
      <w:r w:rsidRPr="00373FC3">
        <w:t xml:space="preserve"> </w:t>
      </w:r>
      <w:r w:rsidRPr="009E5603">
        <w:t>уровень</w:t>
      </w:r>
      <w:r w:rsidRPr="00373FC3">
        <w:t xml:space="preserve"> </w:t>
      </w:r>
      <w:r w:rsidRPr="009E5603">
        <w:t>усвоения лексических единиц по каждой теме и подчиняется грамматическим правилам, как русского, так и английского языков. В английском языке – строгий порядок слов, а в русском – свободный. Кроме того, в английском предложении всегда должен быть глагол, а в русском предложении глагол часто отсутствует. Разные грамматические нормы двух языков делают перевод с русского языка на английский как самым трудным, так и наиболее интересным видом упражнений.</w:t>
      </w:r>
      <w:r>
        <w:t xml:space="preserve"> </w:t>
      </w:r>
    </w:p>
    <w:p w:rsidR="00086C8D" w:rsidRPr="00936795" w:rsidRDefault="00086C8D" w:rsidP="00CA7F86">
      <w:pPr>
        <w:ind w:firstLine="708"/>
        <w:jc w:val="both"/>
      </w:pPr>
    </w:p>
    <w:p w:rsidR="00086C8D" w:rsidRPr="004B1DBA" w:rsidRDefault="00086C8D" w:rsidP="00CA7F86">
      <w:pPr>
        <w:ind w:firstLine="708"/>
        <w:jc w:val="both"/>
      </w:pPr>
      <w:r>
        <w:t xml:space="preserve">В качестве предложений для перевода с русского языка на английский я включила примеры в настоящем простом (неопределённом) времени - </w:t>
      </w:r>
      <w:r>
        <w:rPr>
          <w:lang w:val="en-US"/>
        </w:rPr>
        <w:t>The</w:t>
      </w:r>
      <w:r w:rsidRPr="003E2BE2">
        <w:t xml:space="preserve"> </w:t>
      </w:r>
      <w:r>
        <w:rPr>
          <w:lang w:val="en-US"/>
        </w:rPr>
        <w:t>Present</w:t>
      </w:r>
      <w:r w:rsidRPr="003E2BE2">
        <w:t xml:space="preserve"> </w:t>
      </w:r>
      <w:r>
        <w:rPr>
          <w:lang w:val="en-US"/>
        </w:rPr>
        <w:t>Simple</w:t>
      </w:r>
      <w:r>
        <w:t xml:space="preserve"> (</w:t>
      </w:r>
      <w:r>
        <w:rPr>
          <w:lang w:val="en-US"/>
        </w:rPr>
        <w:t>Indefinite</w:t>
      </w:r>
      <w:r>
        <w:t xml:space="preserve">) </w:t>
      </w:r>
      <w:r>
        <w:rPr>
          <w:lang w:val="en-US"/>
        </w:rPr>
        <w:t>Tense</w:t>
      </w:r>
      <w:r>
        <w:t xml:space="preserve"> как в действительном, так и в страдательном залоге. Это объясняется тем, что в будущей профессиональной деятельности студентам предстоит работать со справочной литературой, - читать и составлять руководства для сотрудников компании. Настоящее простое (неопределённое) время – </w:t>
      </w:r>
      <w:r>
        <w:rPr>
          <w:lang w:val="en-US"/>
        </w:rPr>
        <w:t>The</w:t>
      </w:r>
      <w:r w:rsidRPr="003E2BE2">
        <w:t xml:space="preserve"> </w:t>
      </w:r>
      <w:r>
        <w:rPr>
          <w:lang w:val="en-US"/>
        </w:rPr>
        <w:t>Present</w:t>
      </w:r>
      <w:r w:rsidRPr="003E2BE2">
        <w:t xml:space="preserve"> </w:t>
      </w:r>
      <w:r>
        <w:rPr>
          <w:lang w:val="en-US"/>
        </w:rPr>
        <w:t>Simple</w:t>
      </w:r>
      <w:r w:rsidRPr="003E2BE2">
        <w:t xml:space="preserve"> </w:t>
      </w:r>
      <w:r>
        <w:rPr>
          <w:lang w:val="en-US"/>
        </w:rPr>
        <w:t>Tense</w:t>
      </w:r>
      <w:r w:rsidRPr="003E2BE2">
        <w:t xml:space="preserve"> </w:t>
      </w:r>
      <w:r>
        <w:t>используется во всех справочниках и руководствах. Студенты, занимающиеся по учебному пособию «</w:t>
      </w:r>
      <w:r>
        <w:rPr>
          <w:lang w:val="en-US"/>
        </w:rPr>
        <w:t>Computer</w:t>
      </w:r>
      <w:r w:rsidRPr="004B1DBA">
        <w:t xml:space="preserve"> </w:t>
      </w:r>
      <w:r>
        <w:rPr>
          <w:lang w:val="en-US"/>
        </w:rPr>
        <w:t>Engineering</w:t>
      </w:r>
      <w:r>
        <w:t>», легко находят соответствующие английские предложения при чтении текстов и выполнении заданий к ним.</w:t>
      </w:r>
      <w:r w:rsidRPr="003E2BE2">
        <w:t xml:space="preserve"> </w:t>
      </w:r>
      <w:r>
        <w:t>Сложность заключается в том, что студентам</w:t>
      </w:r>
      <w:r w:rsidRPr="00041878">
        <w:t xml:space="preserve"> </w:t>
      </w:r>
      <w:r>
        <w:t>следует списывать предложения на английском языке с учётом формулировки предложений на русском. Это значит, что какие-то слова и выражения английских предложений учебного пособия «</w:t>
      </w:r>
      <w:r>
        <w:rPr>
          <w:lang w:val="en-US"/>
        </w:rPr>
        <w:t>Computer</w:t>
      </w:r>
      <w:r w:rsidRPr="004B1DBA">
        <w:t xml:space="preserve"> </w:t>
      </w:r>
      <w:r>
        <w:rPr>
          <w:lang w:val="en-US"/>
        </w:rPr>
        <w:t>Engineering</w:t>
      </w:r>
      <w:r>
        <w:t>» в предложения задания «Переведите на английский язык» не войдут.</w:t>
      </w:r>
    </w:p>
    <w:p w:rsidR="00086C8D" w:rsidRPr="004B1DBA" w:rsidRDefault="00086C8D" w:rsidP="00CA7F86">
      <w:pPr>
        <w:ind w:firstLine="708"/>
        <w:jc w:val="both"/>
      </w:pPr>
    </w:p>
    <w:p w:rsidR="00086C8D" w:rsidRPr="00936795" w:rsidRDefault="00086C8D" w:rsidP="00AE608C">
      <w:pPr>
        <w:ind w:firstLine="708"/>
      </w:pPr>
      <w:r w:rsidRPr="009E5603">
        <w:t>В своей работе я использую раздаточный материал, позволяющий быстро и эффективно проверять допущен</w:t>
      </w:r>
      <w:r>
        <w:t xml:space="preserve">ные каждым студентом ошибки. </w:t>
      </w:r>
      <w:r w:rsidRPr="009E5603">
        <w:t xml:space="preserve">Представленные на рассмотрение студентов раздаточные материалы демонстрируют также и допущенные ими орфографические ошибки. Кроме того, выданные на дом в качестве домашнего задания, </w:t>
      </w:r>
      <w:r>
        <w:t xml:space="preserve">данные упражнения </w:t>
      </w:r>
      <w:r w:rsidRPr="009E5603">
        <w:t xml:space="preserve">могут быть использованы для других видов работы. Это может быть: заучивание наизусть, перевод с английского на русский, построение вопросительных предложений разного типа, изменение предложений в активном (действительном) залоге на предложения в пассивном (страдательном) залоге, и </w:t>
      </w:r>
      <w:r w:rsidRPr="00297B40">
        <w:t>-</w:t>
      </w:r>
      <w:r w:rsidRPr="009E5603">
        <w:t xml:space="preserve"> наоборот. </w:t>
      </w:r>
    </w:p>
    <w:p w:rsidR="00086C8D" w:rsidRPr="00936795" w:rsidRDefault="00086C8D" w:rsidP="00AE608C">
      <w:pPr>
        <w:ind w:firstLine="708"/>
      </w:pPr>
    </w:p>
    <w:p w:rsidR="00086C8D" w:rsidRPr="00845D6B" w:rsidRDefault="00086C8D" w:rsidP="00AE608C">
      <w:pPr>
        <w:ind w:firstLine="708"/>
        <w:sectPr w:rsidR="00086C8D" w:rsidRPr="00845D6B" w:rsidSect="000539BA">
          <w:pgSz w:w="11906" w:h="16838"/>
          <w:pgMar w:top="1134" w:right="850" w:bottom="1134" w:left="1701" w:header="708" w:footer="708" w:gutter="0"/>
          <w:cols w:space="708"/>
          <w:docGrid w:linePitch="360"/>
        </w:sectPr>
      </w:pPr>
      <w:r w:rsidRPr="009E5603">
        <w:t>Творческий подход подразумевает разработку собственных аналогичных заданий, что способствует закреплению материала на уровне понимания.</w:t>
      </w:r>
      <w:r w:rsidRPr="00AE608C">
        <w:t xml:space="preserve"> </w:t>
      </w:r>
      <w:r w:rsidRPr="009E5603">
        <w:t xml:space="preserve">Сборник ответов предоставляется студентам для возможности проведения </w:t>
      </w:r>
      <w:r>
        <w:t xml:space="preserve">ими </w:t>
      </w:r>
      <w:r w:rsidRPr="009E5603">
        <w:t>самостоятельного сравнительного анализа правильного от</w:t>
      </w:r>
      <w:r>
        <w:t>вета с собственным результатом</w:t>
      </w:r>
      <w:r w:rsidRPr="00845D6B">
        <w:t>.</w:t>
      </w:r>
    </w:p>
    <w:p w:rsidR="00086C8D" w:rsidRPr="00845D6B" w:rsidRDefault="00086C8D" w:rsidP="008F7451"/>
    <w:p w:rsidR="00086C8D" w:rsidRPr="00EC6005" w:rsidRDefault="00086C8D" w:rsidP="002739D9">
      <w:pPr>
        <w:spacing w:after="200" w:line="276" w:lineRule="auto"/>
        <w:jc w:val="center"/>
        <w:rPr>
          <w:szCs w:val="28"/>
          <w:lang w:val="en-US"/>
        </w:rPr>
      </w:pPr>
      <w:r w:rsidRPr="0081163F">
        <w:rPr>
          <w:b/>
          <w:lang w:val="en-US"/>
        </w:rPr>
        <w:t>«</w:t>
      </w:r>
      <w:r>
        <w:rPr>
          <w:b/>
          <w:lang w:val="en-US"/>
        </w:rPr>
        <w:t xml:space="preserve">TASKS TO BOOK </w:t>
      </w:r>
      <w:r w:rsidRPr="00E76DB3">
        <w:rPr>
          <w:b/>
          <w:lang w:val="en-US"/>
        </w:rPr>
        <w:t>3</w:t>
      </w:r>
      <w:r w:rsidRPr="0081163F">
        <w:rPr>
          <w:b/>
          <w:lang w:val="en-US"/>
        </w:rPr>
        <w:t xml:space="preserve">» - </w:t>
      </w:r>
      <w:r w:rsidRPr="003E2BE2">
        <w:rPr>
          <w:b/>
          <w:lang w:val="en-US"/>
        </w:rPr>
        <w:t>«</w:t>
      </w:r>
      <w:r>
        <w:rPr>
          <w:b/>
        </w:rPr>
        <w:t>ЗАДАНИЯ</w:t>
      </w:r>
      <w:r w:rsidRPr="003E2BE2">
        <w:rPr>
          <w:b/>
          <w:lang w:val="en-US"/>
        </w:rPr>
        <w:t xml:space="preserve"> </w:t>
      </w:r>
      <w:r>
        <w:rPr>
          <w:b/>
        </w:rPr>
        <w:t>К</w:t>
      </w:r>
      <w:r w:rsidRPr="003E2BE2">
        <w:rPr>
          <w:b/>
          <w:lang w:val="en-US"/>
        </w:rPr>
        <w:t xml:space="preserve"> </w:t>
      </w:r>
      <w:r>
        <w:rPr>
          <w:b/>
        </w:rPr>
        <w:t>КНИГЕ</w:t>
      </w:r>
      <w:r w:rsidRPr="0081163F">
        <w:rPr>
          <w:b/>
          <w:lang w:val="en-US"/>
        </w:rPr>
        <w:t xml:space="preserve"> </w:t>
      </w:r>
      <w:r w:rsidRPr="00E76DB3">
        <w:rPr>
          <w:b/>
          <w:lang w:val="en-US"/>
        </w:rPr>
        <w:t>3</w:t>
      </w:r>
      <w:r w:rsidRPr="0081163F">
        <w:rPr>
          <w:b/>
          <w:lang w:val="en-US"/>
        </w:rPr>
        <w:t>»</w:t>
      </w:r>
    </w:p>
    <w:p w:rsidR="00086C8D" w:rsidRPr="009E5603" w:rsidRDefault="00086C8D" w:rsidP="00E84974">
      <w:pPr>
        <w:jc w:val="center"/>
        <w:rPr>
          <w:b/>
          <w:lang w:val="en-US"/>
        </w:rPr>
      </w:pPr>
      <w:r w:rsidRPr="0081163F">
        <w:rPr>
          <w:b/>
          <w:lang w:val="en-US"/>
        </w:rPr>
        <w:t>«</w:t>
      </w:r>
      <w:r>
        <w:rPr>
          <w:b/>
          <w:lang w:val="en-US"/>
        </w:rPr>
        <w:t>UNITS 1-5</w:t>
      </w:r>
      <w:r w:rsidRPr="0081163F">
        <w:rPr>
          <w:b/>
          <w:lang w:val="en-US"/>
        </w:rPr>
        <w:t>» - «</w:t>
      </w:r>
      <w:r>
        <w:rPr>
          <w:b/>
        </w:rPr>
        <w:t>РАЗДЕЛЫ</w:t>
      </w:r>
      <w:r w:rsidRPr="0081163F">
        <w:rPr>
          <w:b/>
          <w:lang w:val="en-US"/>
        </w:rPr>
        <w:t xml:space="preserve"> 1-5»</w:t>
      </w:r>
      <w:r w:rsidRPr="009E5603">
        <w:rPr>
          <w:b/>
          <w:lang w:val="en-US"/>
        </w:rPr>
        <w:t xml:space="preserve"> </w:t>
      </w:r>
    </w:p>
    <w:p w:rsidR="00086C8D" w:rsidRPr="009E5603" w:rsidRDefault="00086C8D" w:rsidP="00E84974">
      <w:pPr>
        <w:pStyle w:val="ListParagraph"/>
        <w:tabs>
          <w:tab w:val="left" w:pos="426"/>
        </w:tabs>
        <w:ind w:left="0"/>
        <w:rPr>
          <w:b/>
          <w:lang w:val="en-US"/>
        </w:rPr>
      </w:pPr>
      <w:r w:rsidRPr="009E5603">
        <w:rPr>
          <w:b/>
          <w:lang w:val="en-US"/>
        </w:rPr>
        <w:t>I).</w:t>
      </w:r>
    </w:p>
    <w:p w:rsidR="00086C8D" w:rsidRPr="009E5603" w:rsidRDefault="00086C8D" w:rsidP="00E84974">
      <w:pPr>
        <w:pStyle w:val="ListParagraph"/>
        <w:tabs>
          <w:tab w:val="left" w:pos="426"/>
        </w:tabs>
        <w:ind w:left="0"/>
        <w:rPr>
          <w:b/>
          <w:lang w:val="en-US"/>
        </w:rPr>
      </w:pPr>
      <w:r w:rsidRPr="009E5603">
        <w:rPr>
          <w:b/>
          <w:lang w:val="en-US"/>
        </w:rPr>
        <w:t xml:space="preserve">«MATCH THE WORDS (1-10) WITH THEIR DEFINITIONS (A-J)» - </w:t>
      </w:r>
    </w:p>
    <w:p w:rsidR="00086C8D" w:rsidRPr="004A4C4C" w:rsidRDefault="00086C8D" w:rsidP="00E84974">
      <w:pPr>
        <w:pStyle w:val="ListParagraph"/>
        <w:tabs>
          <w:tab w:val="left" w:pos="426"/>
        </w:tabs>
        <w:ind w:left="0"/>
        <w:jc w:val="center"/>
        <w:rPr>
          <w:b/>
        </w:rPr>
      </w:pPr>
      <w:r w:rsidRPr="00FD09BE">
        <w:rPr>
          <w:b/>
          <w:lang w:val="en-US"/>
        </w:rPr>
        <w:t xml:space="preserve"> </w:t>
      </w:r>
      <w:r w:rsidRPr="002E5A74">
        <w:rPr>
          <w:b/>
        </w:rPr>
        <w:t>«</w:t>
      </w:r>
      <w:r w:rsidRPr="009E5603">
        <w:rPr>
          <w:b/>
        </w:rPr>
        <w:t>СОПОСТАВЬТЕ</w:t>
      </w:r>
      <w:r w:rsidRPr="002E5A74">
        <w:rPr>
          <w:b/>
        </w:rPr>
        <w:t xml:space="preserve"> </w:t>
      </w:r>
      <w:r w:rsidRPr="009E5603">
        <w:rPr>
          <w:b/>
        </w:rPr>
        <w:t>СЛОВА</w:t>
      </w:r>
      <w:r w:rsidRPr="002E5A74">
        <w:rPr>
          <w:b/>
        </w:rPr>
        <w:t xml:space="preserve"> (1-10) </w:t>
      </w:r>
      <w:r w:rsidRPr="009E5603">
        <w:rPr>
          <w:b/>
        </w:rPr>
        <w:t>С</w:t>
      </w:r>
      <w:r w:rsidRPr="002E5A74">
        <w:rPr>
          <w:b/>
        </w:rPr>
        <w:t xml:space="preserve"> </w:t>
      </w:r>
      <w:r w:rsidRPr="009E5603">
        <w:rPr>
          <w:b/>
        </w:rPr>
        <w:t>ИХ</w:t>
      </w:r>
      <w:r w:rsidRPr="002E5A74">
        <w:rPr>
          <w:b/>
        </w:rPr>
        <w:t xml:space="preserve"> </w:t>
      </w:r>
      <w:r w:rsidRPr="009E5603">
        <w:rPr>
          <w:b/>
        </w:rPr>
        <w:t>ОПРЕДЕЛЕНИЯМИ (</w:t>
      </w:r>
      <w:r w:rsidRPr="009E5603">
        <w:rPr>
          <w:b/>
          <w:lang w:val="en-US"/>
        </w:rPr>
        <w:t>A</w:t>
      </w:r>
      <w:r w:rsidRPr="009E5603">
        <w:rPr>
          <w:b/>
        </w:rPr>
        <w:t>-</w:t>
      </w:r>
      <w:r w:rsidRPr="009E5603">
        <w:rPr>
          <w:b/>
          <w:lang w:val="en-US"/>
        </w:rPr>
        <w:t>J</w:t>
      </w:r>
      <w:r w:rsidRPr="009E5603">
        <w:rPr>
          <w:b/>
        </w:rPr>
        <w:t>)</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7123"/>
      </w:tblGrid>
      <w:tr w:rsidR="00086C8D" w:rsidRPr="00A56948" w:rsidTr="004C4E60">
        <w:tc>
          <w:tcPr>
            <w:tcW w:w="2448" w:type="dxa"/>
            <w:vAlign w:val="center"/>
          </w:tcPr>
          <w:p w:rsidR="00086C8D" w:rsidRPr="00282FA0" w:rsidRDefault="00086C8D" w:rsidP="008101E7">
            <w:pPr>
              <w:rPr>
                <w:lang w:val="en-US"/>
              </w:rPr>
            </w:pPr>
            <w:r>
              <w:rPr>
                <w:lang w:val="en-US"/>
              </w:rPr>
              <w:t>1. A binary digit</w:t>
            </w:r>
          </w:p>
        </w:tc>
        <w:tc>
          <w:tcPr>
            <w:tcW w:w="7123" w:type="dxa"/>
            <w:vAlign w:val="center"/>
          </w:tcPr>
          <w:p w:rsidR="00086C8D" w:rsidRPr="00811799" w:rsidRDefault="00086C8D" w:rsidP="008101E7">
            <w:pPr>
              <w:contextualSpacing/>
              <w:rPr>
                <w:lang w:val="en-US"/>
              </w:rPr>
            </w:pPr>
            <w:r>
              <w:rPr>
                <w:lang w:val="en-US"/>
              </w:rPr>
              <w:t>A. is a specific set of words that prompts a computer to perform an action.</w:t>
            </w:r>
          </w:p>
        </w:tc>
      </w:tr>
      <w:tr w:rsidR="00086C8D" w:rsidRPr="00A56948" w:rsidTr="004C4E60">
        <w:tc>
          <w:tcPr>
            <w:tcW w:w="2448" w:type="dxa"/>
            <w:vAlign w:val="center"/>
          </w:tcPr>
          <w:p w:rsidR="00086C8D" w:rsidRPr="00811799" w:rsidRDefault="00086C8D" w:rsidP="008101E7">
            <w:pPr>
              <w:rPr>
                <w:lang w:val="en-US"/>
              </w:rPr>
            </w:pPr>
            <w:r>
              <w:rPr>
                <w:lang w:val="en-US"/>
              </w:rPr>
              <w:t>2. Systems software</w:t>
            </w:r>
          </w:p>
        </w:tc>
        <w:tc>
          <w:tcPr>
            <w:tcW w:w="7123" w:type="dxa"/>
            <w:vAlign w:val="center"/>
          </w:tcPr>
          <w:p w:rsidR="00086C8D" w:rsidRDefault="00086C8D" w:rsidP="008101E7">
            <w:r>
              <w:rPr>
                <w:lang w:val="en-US"/>
              </w:rPr>
              <w:t>B. is the location of specific information within the computer’s</w:t>
            </w:r>
          </w:p>
          <w:p w:rsidR="00086C8D" w:rsidRPr="00811799" w:rsidRDefault="00086C8D" w:rsidP="008101E7">
            <w:pPr>
              <w:rPr>
                <w:lang w:val="en-US"/>
              </w:rPr>
            </w:pPr>
            <w:r>
              <w:t xml:space="preserve">    </w:t>
            </w:r>
            <w:r>
              <w:rPr>
                <w:lang w:val="en-US"/>
              </w:rPr>
              <w:t xml:space="preserve"> memory.</w:t>
            </w:r>
          </w:p>
        </w:tc>
      </w:tr>
      <w:tr w:rsidR="00086C8D" w:rsidRPr="00A56948" w:rsidTr="004C4E60">
        <w:trPr>
          <w:trHeight w:val="276"/>
        </w:trPr>
        <w:tc>
          <w:tcPr>
            <w:tcW w:w="2448" w:type="dxa"/>
            <w:vAlign w:val="center"/>
          </w:tcPr>
          <w:p w:rsidR="00086C8D" w:rsidRDefault="00086C8D" w:rsidP="008101E7">
            <w:pPr>
              <w:rPr>
                <w:lang w:val="en-US"/>
              </w:rPr>
            </w:pPr>
            <w:r>
              <w:rPr>
                <w:lang w:val="en-US"/>
              </w:rPr>
              <w:t>3. An assembly</w:t>
            </w:r>
          </w:p>
          <w:p w:rsidR="00086C8D" w:rsidRPr="00811799" w:rsidRDefault="00086C8D" w:rsidP="008101E7">
            <w:pPr>
              <w:rPr>
                <w:lang w:val="en-US"/>
              </w:rPr>
            </w:pPr>
            <w:r>
              <w:rPr>
                <w:lang w:val="en-US"/>
              </w:rPr>
              <w:t xml:space="preserve">    language</w:t>
            </w:r>
          </w:p>
        </w:tc>
        <w:tc>
          <w:tcPr>
            <w:tcW w:w="7123" w:type="dxa"/>
            <w:vAlign w:val="center"/>
          </w:tcPr>
          <w:p w:rsidR="00086C8D" w:rsidRDefault="00086C8D" w:rsidP="008101E7">
            <w:pPr>
              <w:rPr>
                <w:lang w:val="en-US"/>
              </w:rPr>
            </w:pPr>
            <w:r>
              <w:rPr>
                <w:lang w:val="en-US"/>
              </w:rPr>
              <w:t xml:space="preserve">C. is a number, represented by either 0 or 1, that makes up the language </w:t>
            </w:r>
          </w:p>
          <w:p w:rsidR="00086C8D" w:rsidRPr="00811799" w:rsidRDefault="00086C8D" w:rsidP="008101E7">
            <w:pPr>
              <w:rPr>
                <w:lang w:val="en-US"/>
              </w:rPr>
            </w:pPr>
            <w:r>
              <w:rPr>
                <w:lang w:val="en-US"/>
              </w:rPr>
              <w:t xml:space="preserve">     that computers use to transmit and receive instructions.</w:t>
            </w:r>
          </w:p>
        </w:tc>
      </w:tr>
      <w:tr w:rsidR="00086C8D" w:rsidRPr="00A56948" w:rsidTr="004C4E60">
        <w:tc>
          <w:tcPr>
            <w:tcW w:w="2448" w:type="dxa"/>
            <w:vAlign w:val="center"/>
          </w:tcPr>
          <w:p w:rsidR="00086C8D" w:rsidRPr="00811799" w:rsidRDefault="00086C8D" w:rsidP="008101E7">
            <w:pPr>
              <w:rPr>
                <w:lang w:val="en-US"/>
              </w:rPr>
            </w:pPr>
            <w:r>
              <w:rPr>
                <w:lang w:val="en-US"/>
              </w:rPr>
              <w:t>4. An instruction set</w:t>
            </w:r>
          </w:p>
        </w:tc>
        <w:tc>
          <w:tcPr>
            <w:tcW w:w="7123" w:type="dxa"/>
            <w:vAlign w:val="center"/>
          </w:tcPr>
          <w:p w:rsidR="00086C8D" w:rsidRPr="00811799" w:rsidRDefault="00086C8D" w:rsidP="008101E7">
            <w:pPr>
              <w:rPr>
                <w:lang w:val="en-US"/>
              </w:rPr>
            </w:pPr>
            <w:r>
              <w:rPr>
                <w:lang w:val="en-US"/>
              </w:rPr>
              <w:t xml:space="preserve">D. is a binary digit that is farthest to the right in a word. </w:t>
            </w:r>
          </w:p>
        </w:tc>
      </w:tr>
      <w:tr w:rsidR="00086C8D" w:rsidRPr="00A56948" w:rsidTr="004C4E60">
        <w:tc>
          <w:tcPr>
            <w:tcW w:w="2448" w:type="dxa"/>
            <w:vAlign w:val="center"/>
          </w:tcPr>
          <w:p w:rsidR="00086C8D" w:rsidRPr="00811799" w:rsidRDefault="00086C8D" w:rsidP="008101E7">
            <w:pPr>
              <w:rPr>
                <w:lang w:val="en-US"/>
              </w:rPr>
            </w:pPr>
            <w:r>
              <w:rPr>
                <w:lang w:val="en-US"/>
              </w:rPr>
              <w:t>5. Data</w:t>
            </w:r>
          </w:p>
        </w:tc>
        <w:tc>
          <w:tcPr>
            <w:tcW w:w="7123" w:type="dxa"/>
            <w:vAlign w:val="center"/>
          </w:tcPr>
          <w:p w:rsidR="00086C8D" w:rsidRDefault="00086C8D" w:rsidP="008101E7">
            <w:pPr>
              <w:rPr>
                <w:lang w:val="en-US"/>
              </w:rPr>
            </w:pPr>
            <w:r>
              <w:rPr>
                <w:lang w:val="en-US"/>
              </w:rPr>
              <w:t xml:space="preserve">E. is a useful representation of a number that is not exact, but comes as </w:t>
            </w:r>
          </w:p>
          <w:p w:rsidR="00086C8D" w:rsidRPr="00811799" w:rsidRDefault="00086C8D" w:rsidP="008101E7">
            <w:pPr>
              <w:rPr>
                <w:lang w:val="en-US"/>
              </w:rPr>
            </w:pPr>
            <w:r>
              <w:rPr>
                <w:lang w:val="en-US"/>
              </w:rPr>
              <w:t xml:space="preserve">    close as possible under the circumstances.</w:t>
            </w:r>
          </w:p>
        </w:tc>
      </w:tr>
      <w:tr w:rsidR="00086C8D" w:rsidRPr="00A56948" w:rsidTr="004C4E60">
        <w:trPr>
          <w:trHeight w:val="297"/>
        </w:trPr>
        <w:tc>
          <w:tcPr>
            <w:tcW w:w="2448" w:type="dxa"/>
            <w:vAlign w:val="center"/>
          </w:tcPr>
          <w:p w:rsidR="00086C8D" w:rsidRPr="00811799" w:rsidRDefault="00086C8D" w:rsidP="008101E7">
            <w:pPr>
              <w:rPr>
                <w:lang w:val="en-US"/>
              </w:rPr>
            </w:pPr>
            <w:r>
              <w:rPr>
                <w:lang w:val="en-US"/>
              </w:rPr>
              <w:t>6. An address</w:t>
            </w:r>
          </w:p>
        </w:tc>
        <w:tc>
          <w:tcPr>
            <w:tcW w:w="7123" w:type="dxa"/>
            <w:vAlign w:val="center"/>
          </w:tcPr>
          <w:p w:rsidR="00086C8D" w:rsidRPr="00811799" w:rsidRDefault="00086C8D" w:rsidP="008101E7">
            <w:pPr>
              <w:rPr>
                <w:lang w:val="en-US"/>
              </w:rPr>
            </w:pPr>
            <w:r>
              <w:rPr>
                <w:lang w:val="en-US"/>
              </w:rPr>
              <w:t>F. is the binary digit that is farthest to the left in the word.</w:t>
            </w:r>
          </w:p>
        </w:tc>
      </w:tr>
      <w:tr w:rsidR="00086C8D" w:rsidRPr="00A56948" w:rsidTr="004C4E60">
        <w:tc>
          <w:tcPr>
            <w:tcW w:w="2448" w:type="dxa"/>
            <w:vAlign w:val="center"/>
          </w:tcPr>
          <w:p w:rsidR="00086C8D" w:rsidRDefault="00086C8D" w:rsidP="008101E7">
            <w:pPr>
              <w:rPr>
                <w:lang w:val="en-US"/>
              </w:rPr>
            </w:pPr>
            <w:r>
              <w:rPr>
                <w:lang w:val="en-US"/>
              </w:rPr>
              <w:t xml:space="preserve">7. A least </w:t>
            </w:r>
          </w:p>
          <w:p w:rsidR="00086C8D" w:rsidRPr="00811799" w:rsidRDefault="00086C8D" w:rsidP="008101E7">
            <w:pPr>
              <w:rPr>
                <w:lang w:val="en-US"/>
              </w:rPr>
            </w:pPr>
            <w:r>
              <w:rPr>
                <w:lang w:val="en-US"/>
              </w:rPr>
              <w:t xml:space="preserve">    significant bit</w:t>
            </w:r>
          </w:p>
        </w:tc>
        <w:tc>
          <w:tcPr>
            <w:tcW w:w="7123" w:type="dxa"/>
            <w:vAlign w:val="center"/>
          </w:tcPr>
          <w:p w:rsidR="00086C8D" w:rsidRDefault="00086C8D" w:rsidP="008101E7">
            <w:pPr>
              <w:rPr>
                <w:lang w:val="en-US"/>
              </w:rPr>
            </w:pPr>
            <w:r>
              <w:rPr>
                <w:lang w:val="en-US"/>
              </w:rPr>
              <w:t>G. is a way of writing a number with only one digit to the left of the</w:t>
            </w:r>
          </w:p>
          <w:p w:rsidR="00086C8D" w:rsidRPr="00811799" w:rsidRDefault="00086C8D" w:rsidP="008101E7">
            <w:pPr>
              <w:rPr>
                <w:lang w:val="en-US"/>
              </w:rPr>
            </w:pPr>
            <w:r>
              <w:rPr>
                <w:lang w:val="en-US"/>
              </w:rPr>
              <w:t xml:space="preserve">    decimal point, multiplied by ten raised to an exponent.</w:t>
            </w:r>
          </w:p>
        </w:tc>
      </w:tr>
      <w:tr w:rsidR="00086C8D" w:rsidRPr="00A56948" w:rsidTr="004C4E60">
        <w:tc>
          <w:tcPr>
            <w:tcW w:w="2448" w:type="dxa"/>
            <w:vAlign w:val="center"/>
          </w:tcPr>
          <w:p w:rsidR="00086C8D" w:rsidRDefault="00086C8D" w:rsidP="008101E7">
            <w:pPr>
              <w:rPr>
                <w:lang w:val="en-US"/>
              </w:rPr>
            </w:pPr>
            <w:r>
              <w:rPr>
                <w:lang w:val="en-US"/>
              </w:rPr>
              <w:t>8. The most</w:t>
            </w:r>
          </w:p>
          <w:p w:rsidR="00086C8D" w:rsidRPr="00811799" w:rsidRDefault="00086C8D" w:rsidP="008101E7">
            <w:pPr>
              <w:rPr>
                <w:lang w:val="en-US"/>
              </w:rPr>
            </w:pPr>
            <w:r>
              <w:rPr>
                <w:lang w:val="en-US"/>
              </w:rPr>
              <w:t xml:space="preserve">     significant bit</w:t>
            </w:r>
          </w:p>
        </w:tc>
        <w:tc>
          <w:tcPr>
            <w:tcW w:w="7123" w:type="dxa"/>
            <w:vAlign w:val="center"/>
          </w:tcPr>
          <w:p w:rsidR="00086C8D" w:rsidRPr="00811799" w:rsidRDefault="00086C8D" w:rsidP="008101E7">
            <w:pPr>
              <w:rPr>
                <w:lang w:val="en-US"/>
              </w:rPr>
            </w:pPr>
            <w:r>
              <w:rPr>
                <w:lang w:val="en-US"/>
              </w:rPr>
              <w:t>H. is information stored in a computer.</w:t>
            </w:r>
          </w:p>
        </w:tc>
      </w:tr>
      <w:tr w:rsidR="00086C8D" w:rsidRPr="00A56948" w:rsidTr="004C4E60">
        <w:trPr>
          <w:trHeight w:val="312"/>
        </w:trPr>
        <w:tc>
          <w:tcPr>
            <w:tcW w:w="2448" w:type="dxa"/>
            <w:vAlign w:val="center"/>
          </w:tcPr>
          <w:p w:rsidR="00086C8D" w:rsidRPr="00811799" w:rsidRDefault="00086C8D" w:rsidP="008101E7">
            <w:pPr>
              <w:rPr>
                <w:lang w:val="en-US"/>
              </w:rPr>
            </w:pPr>
            <w:r>
              <w:rPr>
                <w:lang w:val="en-US"/>
              </w:rPr>
              <w:t>9. An approximation</w:t>
            </w:r>
          </w:p>
        </w:tc>
        <w:tc>
          <w:tcPr>
            <w:tcW w:w="7123" w:type="dxa"/>
            <w:vAlign w:val="center"/>
          </w:tcPr>
          <w:p w:rsidR="00086C8D" w:rsidRDefault="00086C8D" w:rsidP="008101E7">
            <w:pPr>
              <w:contextualSpacing/>
              <w:rPr>
                <w:lang w:val="en-US"/>
              </w:rPr>
            </w:pPr>
            <w:r>
              <w:rPr>
                <w:lang w:val="en-US"/>
              </w:rPr>
              <w:t xml:space="preserve">I. is a form of written instructions for a computer that is simpler than </w:t>
            </w:r>
          </w:p>
          <w:p w:rsidR="00086C8D" w:rsidRDefault="00086C8D" w:rsidP="008101E7">
            <w:pPr>
              <w:contextualSpacing/>
              <w:rPr>
                <w:lang w:val="en-US"/>
              </w:rPr>
            </w:pPr>
            <w:r>
              <w:rPr>
                <w:lang w:val="en-US"/>
              </w:rPr>
              <w:t xml:space="preserve">   high-level or human-readable programming languages but has not </w:t>
            </w:r>
          </w:p>
          <w:p w:rsidR="00086C8D" w:rsidRPr="00D04332" w:rsidRDefault="00086C8D" w:rsidP="008101E7">
            <w:pPr>
              <w:contextualSpacing/>
              <w:rPr>
                <w:lang w:val="en-US"/>
              </w:rPr>
            </w:pPr>
            <w:r>
              <w:rPr>
                <w:lang w:val="en-US"/>
              </w:rPr>
              <w:t xml:space="preserve">   been converted to a binary translation.</w:t>
            </w:r>
          </w:p>
        </w:tc>
      </w:tr>
      <w:tr w:rsidR="00086C8D" w:rsidRPr="009F3A5F" w:rsidTr="004C4E60">
        <w:tc>
          <w:tcPr>
            <w:tcW w:w="2448" w:type="dxa"/>
            <w:vAlign w:val="center"/>
          </w:tcPr>
          <w:p w:rsidR="00086C8D" w:rsidRPr="00811799" w:rsidRDefault="00086C8D" w:rsidP="008101E7">
            <w:pPr>
              <w:rPr>
                <w:lang w:val="en-US"/>
              </w:rPr>
            </w:pPr>
            <w:r>
              <w:rPr>
                <w:lang w:val="en-US"/>
              </w:rPr>
              <w:t>10. Scientific notation</w:t>
            </w:r>
          </w:p>
        </w:tc>
        <w:tc>
          <w:tcPr>
            <w:tcW w:w="7123" w:type="dxa"/>
            <w:vAlign w:val="center"/>
          </w:tcPr>
          <w:p w:rsidR="00086C8D" w:rsidRDefault="00086C8D" w:rsidP="008101E7">
            <w:pPr>
              <w:rPr>
                <w:lang w:val="en-US"/>
              </w:rPr>
            </w:pPr>
            <w:r>
              <w:rPr>
                <w:lang w:val="en-US"/>
              </w:rPr>
              <w:t xml:space="preserve">J. is a type of computer program, such as a complier or assembler, that </w:t>
            </w:r>
          </w:p>
          <w:p w:rsidR="00086C8D" w:rsidRPr="00811799" w:rsidRDefault="00086C8D" w:rsidP="008101E7">
            <w:pPr>
              <w:rPr>
                <w:lang w:val="en-US"/>
              </w:rPr>
            </w:pPr>
            <w:r>
              <w:rPr>
                <w:lang w:val="en-US"/>
              </w:rPr>
              <w:t xml:space="preserve">   enables computer functions.</w:t>
            </w:r>
          </w:p>
        </w:tc>
      </w:tr>
    </w:tbl>
    <w:p w:rsidR="00086C8D" w:rsidRDefault="00086C8D" w:rsidP="00E84974">
      <w:pPr>
        <w:rPr>
          <w:b/>
          <w:szCs w:val="20"/>
          <w:lang w:val="en-US"/>
        </w:rPr>
      </w:pPr>
    </w:p>
    <w:p w:rsidR="00086C8D" w:rsidRPr="009E5603" w:rsidRDefault="00086C8D" w:rsidP="00E84974">
      <w:pPr>
        <w:rPr>
          <w:b/>
          <w:lang w:val="en-US"/>
        </w:rPr>
      </w:pPr>
      <w:r>
        <w:rPr>
          <w:b/>
          <w:lang w:val="en-US"/>
        </w:rPr>
        <w:t>II</w:t>
      </w:r>
      <w:r w:rsidRPr="009E5603">
        <w:rPr>
          <w:b/>
          <w:lang w:val="en-US"/>
        </w:rPr>
        <w:t xml:space="preserve">). </w:t>
      </w:r>
    </w:p>
    <w:p w:rsidR="00086C8D" w:rsidRPr="009E5603" w:rsidRDefault="00086C8D" w:rsidP="00E84974">
      <w:pPr>
        <w:rPr>
          <w:b/>
          <w:lang w:val="en-US"/>
        </w:rPr>
      </w:pPr>
      <w:r w:rsidRPr="009E5603">
        <w:rPr>
          <w:b/>
          <w:lang w:val="en-US"/>
        </w:rPr>
        <w:t>«PUT A QUESTION TAG ON THE END OF THESE SENTENCES» -</w:t>
      </w:r>
    </w:p>
    <w:p w:rsidR="00086C8D" w:rsidRDefault="00086C8D" w:rsidP="00E84974">
      <w:pPr>
        <w:jc w:val="center"/>
        <w:rPr>
          <w:b/>
          <w:lang w:val="en-US"/>
        </w:rPr>
      </w:pPr>
      <w:r w:rsidRPr="009A18A9">
        <w:rPr>
          <w:b/>
          <w:lang w:val="en-US"/>
        </w:rPr>
        <w:t>«</w:t>
      </w:r>
      <w:r w:rsidRPr="009E5603">
        <w:rPr>
          <w:b/>
        </w:rPr>
        <w:t>ПРОДОЛЖИТЕ</w:t>
      </w:r>
      <w:r w:rsidRPr="009A18A9">
        <w:rPr>
          <w:b/>
          <w:lang w:val="en-US"/>
        </w:rPr>
        <w:t xml:space="preserve"> «</w:t>
      </w:r>
      <w:r w:rsidRPr="009E5603">
        <w:rPr>
          <w:b/>
        </w:rPr>
        <w:t>ХВО</w:t>
      </w:r>
      <w:r>
        <w:rPr>
          <w:b/>
        </w:rPr>
        <w:t>СТИКИ</w:t>
      </w:r>
      <w:r w:rsidRPr="009A18A9">
        <w:rPr>
          <w:b/>
          <w:lang w:val="en-US"/>
        </w:rPr>
        <w:t xml:space="preserve">» </w:t>
      </w:r>
      <w:r>
        <w:rPr>
          <w:b/>
        </w:rPr>
        <w:t>РАЗДЕЛИТЕЛЬНЫХ</w:t>
      </w:r>
      <w:r w:rsidRPr="009A18A9">
        <w:rPr>
          <w:b/>
          <w:lang w:val="en-US"/>
        </w:rPr>
        <w:t xml:space="preserve"> </w:t>
      </w:r>
      <w:r>
        <w:rPr>
          <w:b/>
        </w:rPr>
        <w:t>ВОПРОСОВ</w:t>
      </w:r>
      <w:r w:rsidRPr="009A18A9">
        <w:rPr>
          <w:b/>
          <w:lang w:val="en-US"/>
        </w:rPr>
        <w:t>»</w:t>
      </w:r>
    </w:p>
    <w:p w:rsidR="00086C8D" w:rsidRDefault="00086C8D" w:rsidP="00350EB1">
      <w:pPr>
        <w:rPr>
          <w:lang w:val="en-US"/>
        </w:rPr>
      </w:pPr>
    </w:p>
    <w:p w:rsidR="00086C8D" w:rsidRDefault="00086C8D" w:rsidP="001B133D">
      <w:pPr>
        <w:rPr>
          <w:lang w:val="en-US"/>
        </w:rPr>
      </w:pPr>
      <w:r w:rsidRPr="009020A3">
        <w:rPr>
          <w:lang w:val="en-US"/>
        </w:rPr>
        <w:t>1.</w:t>
      </w:r>
      <w:r>
        <w:rPr>
          <w:lang w:val="en-US"/>
        </w:rPr>
        <w:t xml:space="preserve"> Computers are constantly processing large amounts of information, … …?</w:t>
      </w:r>
    </w:p>
    <w:p w:rsidR="00086C8D" w:rsidRDefault="00086C8D" w:rsidP="001B133D">
      <w:pPr>
        <w:rPr>
          <w:lang w:val="en-US"/>
        </w:rPr>
      </w:pPr>
      <w:r>
        <w:rPr>
          <w:lang w:val="en-US"/>
        </w:rPr>
        <w:t>2. Operating a computer involves sending and receiving complex sets of instructions, … …?</w:t>
      </w:r>
    </w:p>
    <w:p w:rsidR="00086C8D" w:rsidRDefault="00086C8D" w:rsidP="001B133D">
      <w:pPr>
        <w:rPr>
          <w:lang w:val="en-US"/>
        </w:rPr>
      </w:pPr>
      <w:r>
        <w:rPr>
          <w:lang w:val="en-US"/>
        </w:rPr>
        <w:t>3. Computers have their own language, called machine language, … …?</w:t>
      </w:r>
    </w:p>
    <w:p w:rsidR="00086C8D" w:rsidRDefault="00086C8D" w:rsidP="001B133D">
      <w:pPr>
        <w:rPr>
          <w:lang w:val="en-US"/>
        </w:rPr>
      </w:pPr>
      <w:r>
        <w:rPr>
          <w:lang w:val="en-US"/>
        </w:rPr>
        <w:t xml:space="preserve">4. Machine language is made up of binary digits that are represented by the numbers 0 and 1, </w:t>
      </w:r>
    </w:p>
    <w:p w:rsidR="00086C8D" w:rsidRDefault="00086C8D" w:rsidP="001B133D">
      <w:pPr>
        <w:rPr>
          <w:lang w:val="en-US"/>
        </w:rPr>
      </w:pPr>
      <w:r>
        <w:rPr>
          <w:lang w:val="en-US"/>
        </w:rPr>
        <w:t xml:space="preserve">     … …?</w:t>
      </w:r>
    </w:p>
    <w:p w:rsidR="00086C8D" w:rsidRDefault="00086C8D" w:rsidP="001B133D">
      <w:pPr>
        <w:rPr>
          <w:lang w:val="en-US"/>
        </w:rPr>
      </w:pPr>
      <w:r>
        <w:rPr>
          <w:lang w:val="en-US"/>
        </w:rPr>
        <w:t xml:space="preserve">5. Every possible computer operation is encoded with different combinations of these two </w:t>
      </w:r>
    </w:p>
    <w:p w:rsidR="00086C8D" w:rsidRDefault="00086C8D" w:rsidP="001B133D">
      <w:pPr>
        <w:rPr>
          <w:lang w:val="en-US"/>
        </w:rPr>
      </w:pPr>
      <w:r>
        <w:rPr>
          <w:lang w:val="en-US"/>
        </w:rPr>
        <w:t xml:space="preserve">    numbers, … …?</w:t>
      </w:r>
    </w:p>
    <w:p w:rsidR="00086C8D" w:rsidRDefault="00086C8D" w:rsidP="001B133D">
      <w:pPr>
        <w:rPr>
          <w:lang w:val="en-US"/>
        </w:rPr>
      </w:pPr>
      <w:r>
        <w:rPr>
          <w:lang w:val="en-US"/>
        </w:rPr>
        <w:t>6. However, programmers usually do not send commands in machine language, … …?</w:t>
      </w:r>
    </w:p>
    <w:p w:rsidR="00086C8D" w:rsidRDefault="00086C8D" w:rsidP="001B133D">
      <w:pPr>
        <w:rPr>
          <w:lang w:val="en-US"/>
        </w:rPr>
      </w:pPr>
      <w:r>
        <w:rPr>
          <w:lang w:val="en-US"/>
        </w:rPr>
        <w:t>7. They write software in human-readable programming languages, … …?</w:t>
      </w:r>
    </w:p>
    <w:p w:rsidR="00086C8D" w:rsidRDefault="00086C8D" w:rsidP="001B133D">
      <w:pPr>
        <w:rPr>
          <w:lang w:val="en-US"/>
        </w:rPr>
      </w:pPr>
      <w:r>
        <w:rPr>
          <w:lang w:val="en-US"/>
        </w:rPr>
        <w:t>8. This allows programmers to write software quickly and efficiently, … …?</w:t>
      </w:r>
    </w:p>
    <w:p w:rsidR="00086C8D" w:rsidRDefault="00086C8D" w:rsidP="001B133D">
      <w:pPr>
        <w:rPr>
          <w:lang w:val="en-US"/>
        </w:rPr>
      </w:pPr>
      <w:r>
        <w:rPr>
          <w:lang w:val="en-US"/>
        </w:rPr>
        <w:t>9. These languages, like C and Java, are more compatible with the way humans think, … …?</w:t>
      </w:r>
    </w:p>
    <w:p w:rsidR="00086C8D" w:rsidRDefault="00086C8D" w:rsidP="001B133D">
      <w:pPr>
        <w:rPr>
          <w:lang w:val="en-US"/>
        </w:rPr>
      </w:pPr>
      <w:r>
        <w:rPr>
          <w:lang w:val="en-US"/>
        </w:rPr>
        <w:t>10. However, computers still require instructions in machine language, … …?</w:t>
      </w:r>
    </w:p>
    <w:p w:rsidR="00086C8D" w:rsidRPr="009A18A9" w:rsidRDefault="00086C8D" w:rsidP="001B133D">
      <w:pPr>
        <w:rPr>
          <w:b/>
          <w:lang w:val="en-US"/>
        </w:rPr>
      </w:pPr>
    </w:p>
    <w:p w:rsidR="00086C8D" w:rsidRPr="009E5603" w:rsidRDefault="00086C8D" w:rsidP="00E84974">
      <w:pPr>
        <w:rPr>
          <w:b/>
          <w:lang w:val="en-US"/>
        </w:rPr>
      </w:pPr>
      <w:r>
        <w:rPr>
          <w:b/>
          <w:lang w:val="en-US"/>
        </w:rPr>
        <w:t>III</w:t>
      </w:r>
      <w:r w:rsidRPr="009E5603">
        <w:rPr>
          <w:b/>
          <w:lang w:val="en-US"/>
        </w:rPr>
        <w:t>).</w:t>
      </w:r>
    </w:p>
    <w:p w:rsidR="00086C8D" w:rsidRPr="006A78B2" w:rsidRDefault="00086C8D" w:rsidP="00E84974">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4A4C4C">
        <w:rPr>
          <w:b/>
        </w:rPr>
        <w:t xml:space="preserve"> </w:t>
      </w:r>
      <w:r w:rsidRPr="009E5603">
        <w:rPr>
          <w:b/>
          <w:lang w:val="en-US"/>
        </w:rPr>
        <w:t>WORDS</w:t>
      </w:r>
      <w:r w:rsidRPr="004A4C4C">
        <w:rPr>
          <w:b/>
        </w:rPr>
        <w:t xml:space="preserve"> </w:t>
      </w:r>
      <w:r w:rsidRPr="009E5603">
        <w:rPr>
          <w:b/>
          <w:lang w:val="en-US"/>
        </w:rPr>
        <w:t>IN</w:t>
      </w:r>
      <w:r w:rsidRPr="004A4C4C">
        <w:rPr>
          <w:b/>
        </w:rPr>
        <w:t xml:space="preserve"> </w:t>
      </w:r>
      <w:r w:rsidRPr="009E5603">
        <w:rPr>
          <w:b/>
          <w:lang w:val="en-US"/>
        </w:rPr>
        <w:t>BRACKETS</w:t>
      </w:r>
      <w:r w:rsidRPr="004A4C4C">
        <w:rPr>
          <w:b/>
        </w:rPr>
        <w:t xml:space="preserve"> </w:t>
      </w:r>
      <w:r w:rsidRPr="009E5603">
        <w:rPr>
          <w:b/>
          <w:lang w:val="en-US"/>
        </w:rPr>
        <w:t>WILL</w:t>
      </w:r>
      <w:r w:rsidRPr="004A4C4C">
        <w:rPr>
          <w:b/>
        </w:rPr>
        <w:t xml:space="preserve"> </w:t>
      </w:r>
      <w:r w:rsidRPr="009E5603">
        <w:rPr>
          <w:b/>
          <w:lang w:val="en-US"/>
        </w:rPr>
        <w:t>HELP</w:t>
      </w:r>
      <w:r w:rsidRPr="004A4C4C">
        <w:rPr>
          <w:b/>
        </w:rPr>
        <w:t xml:space="preserve"> </w:t>
      </w:r>
      <w:r w:rsidRPr="009E5603">
        <w:rPr>
          <w:b/>
          <w:lang w:val="en-US"/>
        </w:rPr>
        <w:t>YOU</w:t>
      </w:r>
      <w:r w:rsidRPr="004A4C4C">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6A78B2">
        <w:rPr>
          <w:b/>
          <w:lang w:val="en-US"/>
        </w:rPr>
        <w:t xml:space="preserve"> </w:t>
      </w:r>
      <w:r w:rsidRPr="009E5603">
        <w:rPr>
          <w:b/>
        </w:rPr>
        <w:t>В</w:t>
      </w:r>
      <w:r w:rsidRPr="006A78B2">
        <w:rPr>
          <w:b/>
          <w:lang w:val="en-US"/>
        </w:rPr>
        <w:t xml:space="preserve"> </w:t>
      </w:r>
      <w:r w:rsidRPr="009E5603">
        <w:rPr>
          <w:b/>
        </w:rPr>
        <w:t>СКОБКАХ</w:t>
      </w:r>
      <w:r w:rsidRPr="006A78B2">
        <w:rPr>
          <w:b/>
          <w:lang w:val="en-US"/>
        </w:rPr>
        <w:t xml:space="preserve"> </w:t>
      </w:r>
      <w:r w:rsidRPr="009E5603">
        <w:rPr>
          <w:b/>
        </w:rPr>
        <w:t>ПОМОГУТ</w:t>
      </w:r>
      <w:r w:rsidRPr="006A78B2">
        <w:rPr>
          <w:b/>
          <w:lang w:val="en-US"/>
        </w:rPr>
        <w:t xml:space="preserve"> </w:t>
      </w:r>
      <w:r w:rsidRPr="009E5603">
        <w:rPr>
          <w:b/>
        </w:rPr>
        <w:t>ВАМ</w:t>
      </w:r>
      <w:r w:rsidRPr="006A78B2">
        <w:rPr>
          <w:b/>
          <w:lang w:val="en-US"/>
        </w:rPr>
        <w:t>»</w:t>
      </w:r>
    </w:p>
    <w:p w:rsidR="00086C8D" w:rsidRPr="006A78B2" w:rsidRDefault="00086C8D" w:rsidP="00E84974">
      <w:pPr>
        <w:rPr>
          <w:b/>
          <w:lang w:val="en-US"/>
        </w:rPr>
      </w:pPr>
    </w:p>
    <w:p w:rsidR="00086C8D" w:rsidRDefault="00086C8D" w:rsidP="007D0F93">
      <w:pPr>
        <w:rPr>
          <w:lang w:val="en-US"/>
        </w:rPr>
      </w:pPr>
      <w:r w:rsidRPr="00314A9E">
        <w:rPr>
          <w:lang w:val="en-US"/>
        </w:rPr>
        <w:t>1.</w:t>
      </w:r>
      <w:r w:rsidRPr="0083252D">
        <w:rPr>
          <w:lang w:val="en-US"/>
        </w:rPr>
        <w:t xml:space="preserve"> </w:t>
      </w:r>
      <w:r>
        <w:rPr>
          <w:lang w:val="en-US"/>
        </w:rPr>
        <w:t xml:space="preserve">The speed at which data is accessed depends upon </w:t>
      </w:r>
      <w:r w:rsidRPr="0083252D">
        <w:rPr>
          <w:i/>
          <w:lang w:val="en-US"/>
        </w:rPr>
        <w:t>the available number of bits</w:t>
      </w:r>
      <w:r>
        <w:rPr>
          <w:lang w:val="en-US"/>
        </w:rPr>
        <w:t>. (What)</w:t>
      </w:r>
    </w:p>
    <w:p w:rsidR="00086C8D" w:rsidRPr="0083252D" w:rsidRDefault="00086C8D" w:rsidP="007D0F93">
      <w:pPr>
        <w:rPr>
          <w:lang w:val="en-US"/>
        </w:rPr>
      </w:pPr>
      <w:r>
        <w:rPr>
          <w:lang w:val="en-US"/>
        </w:rPr>
        <w:t xml:space="preserve">2. </w:t>
      </w:r>
      <w:r w:rsidRPr="0083252D">
        <w:rPr>
          <w:i/>
          <w:lang w:val="en-US"/>
        </w:rPr>
        <w:t>The speed at which data is accessed</w:t>
      </w:r>
      <w:r>
        <w:rPr>
          <w:lang w:val="en-US"/>
        </w:rPr>
        <w:t xml:space="preserve"> depends upon </w:t>
      </w:r>
      <w:r w:rsidRPr="0083252D">
        <w:rPr>
          <w:lang w:val="en-US"/>
        </w:rPr>
        <w:t>the available number of bits.</w:t>
      </w:r>
      <w:r>
        <w:rPr>
          <w:lang w:val="en-US"/>
        </w:rPr>
        <w:t xml:space="preserve"> (What)</w:t>
      </w:r>
    </w:p>
    <w:p w:rsidR="00086C8D" w:rsidRDefault="00086C8D" w:rsidP="007D0F93">
      <w:pPr>
        <w:rPr>
          <w:lang w:val="en-US"/>
        </w:rPr>
      </w:pPr>
      <w:r>
        <w:rPr>
          <w:lang w:val="en-US"/>
        </w:rPr>
        <w:t xml:space="preserve">3. Computers must distinguish between </w:t>
      </w:r>
      <w:r w:rsidRPr="0083252D">
        <w:rPr>
          <w:i/>
          <w:lang w:val="en-US"/>
        </w:rPr>
        <w:t>positive and negative numbers</w:t>
      </w:r>
      <w:r>
        <w:rPr>
          <w:lang w:val="en-US"/>
        </w:rPr>
        <w:t xml:space="preserve"> in order to operate the </w:t>
      </w:r>
    </w:p>
    <w:p w:rsidR="00086C8D" w:rsidRDefault="00086C8D" w:rsidP="007D0F93">
      <w:pPr>
        <w:rPr>
          <w:lang w:val="en-US"/>
        </w:rPr>
      </w:pPr>
      <w:r>
        <w:rPr>
          <w:lang w:val="en-US"/>
        </w:rPr>
        <w:t xml:space="preserve">    hardware. (What)</w:t>
      </w:r>
    </w:p>
    <w:p w:rsidR="00086C8D" w:rsidRPr="0084059B" w:rsidRDefault="00086C8D" w:rsidP="0083252D">
      <w:pPr>
        <w:rPr>
          <w:i/>
          <w:lang w:val="en-US"/>
        </w:rPr>
      </w:pPr>
      <w:r>
        <w:rPr>
          <w:lang w:val="en-US"/>
        </w:rPr>
        <w:t xml:space="preserve">4. Computers must distinguish between positive and negative numbers </w:t>
      </w:r>
      <w:r w:rsidRPr="0084059B">
        <w:rPr>
          <w:i/>
          <w:lang w:val="en-US"/>
        </w:rPr>
        <w:t xml:space="preserve">in order to operate the </w:t>
      </w:r>
    </w:p>
    <w:p w:rsidR="00086C8D" w:rsidRDefault="00086C8D" w:rsidP="0083252D">
      <w:pPr>
        <w:rPr>
          <w:lang w:val="en-US"/>
        </w:rPr>
      </w:pPr>
      <w:r w:rsidRPr="0084059B">
        <w:rPr>
          <w:i/>
          <w:lang w:val="en-US"/>
        </w:rPr>
        <w:t xml:space="preserve">    hardware</w:t>
      </w:r>
      <w:r>
        <w:rPr>
          <w:lang w:val="en-US"/>
        </w:rPr>
        <w:t>. (Why)</w:t>
      </w:r>
    </w:p>
    <w:p w:rsidR="00086C8D" w:rsidRDefault="00086C8D" w:rsidP="007D0F93">
      <w:pPr>
        <w:rPr>
          <w:lang w:val="en-US"/>
        </w:rPr>
      </w:pPr>
      <w:r>
        <w:rPr>
          <w:lang w:val="en-US"/>
        </w:rPr>
        <w:t xml:space="preserve">5. A signed number refers to </w:t>
      </w:r>
      <w:r w:rsidRPr="0084059B">
        <w:rPr>
          <w:i/>
          <w:lang w:val="en-US"/>
        </w:rPr>
        <w:t>a number that has a negative or positive sign</w:t>
      </w:r>
      <w:r>
        <w:rPr>
          <w:lang w:val="en-US"/>
        </w:rPr>
        <w:t>. (What)</w:t>
      </w:r>
    </w:p>
    <w:p w:rsidR="00086C8D" w:rsidRDefault="00086C8D" w:rsidP="0084059B">
      <w:pPr>
        <w:rPr>
          <w:lang w:val="en-US"/>
        </w:rPr>
      </w:pPr>
      <w:r>
        <w:rPr>
          <w:lang w:val="en-US"/>
        </w:rPr>
        <w:t xml:space="preserve">6. A signed number refers to a number </w:t>
      </w:r>
      <w:r w:rsidRPr="0084059B">
        <w:rPr>
          <w:i/>
          <w:lang w:val="en-US"/>
        </w:rPr>
        <w:t>that has a negative or positive sign</w:t>
      </w:r>
      <w:r>
        <w:rPr>
          <w:lang w:val="en-US"/>
        </w:rPr>
        <w:t>. (What)</w:t>
      </w:r>
    </w:p>
    <w:p w:rsidR="00086C8D" w:rsidRDefault="00086C8D" w:rsidP="0084059B">
      <w:pPr>
        <w:rPr>
          <w:lang w:val="en-US"/>
        </w:rPr>
      </w:pPr>
      <w:r>
        <w:rPr>
          <w:lang w:val="en-US"/>
        </w:rPr>
        <w:t xml:space="preserve">7. </w:t>
      </w:r>
      <w:r w:rsidRPr="0084059B">
        <w:rPr>
          <w:i/>
          <w:lang w:val="en-US"/>
        </w:rPr>
        <w:t>A signed number</w:t>
      </w:r>
      <w:r>
        <w:rPr>
          <w:lang w:val="en-US"/>
        </w:rPr>
        <w:t xml:space="preserve"> refers to a number that has a negative or positive sign. (What)</w:t>
      </w:r>
    </w:p>
    <w:p w:rsidR="00086C8D" w:rsidRDefault="00086C8D" w:rsidP="0084059B">
      <w:pPr>
        <w:rPr>
          <w:lang w:val="en-US"/>
        </w:rPr>
      </w:pPr>
      <w:r>
        <w:rPr>
          <w:lang w:val="en-US"/>
        </w:rPr>
        <w:t xml:space="preserve">8. The hardware is programmed to test </w:t>
      </w:r>
      <w:r w:rsidRPr="0084059B">
        <w:rPr>
          <w:i/>
          <w:lang w:val="en-US"/>
        </w:rPr>
        <w:t>the sign bit for positivity or negativity</w:t>
      </w:r>
      <w:r>
        <w:rPr>
          <w:lang w:val="en-US"/>
        </w:rPr>
        <w:t>. (What)</w:t>
      </w:r>
    </w:p>
    <w:p w:rsidR="00086C8D" w:rsidRDefault="00086C8D" w:rsidP="0084059B">
      <w:pPr>
        <w:rPr>
          <w:lang w:val="en-US"/>
        </w:rPr>
      </w:pPr>
      <w:r>
        <w:rPr>
          <w:lang w:val="en-US"/>
        </w:rPr>
        <w:t xml:space="preserve">9. The hardware is programmed to test </w:t>
      </w:r>
      <w:r w:rsidRPr="0084059B">
        <w:rPr>
          <w:i/>
          <w:lang w:val="en-US"/>
        </w:rPr>
        <w:t>the sign bit</w:t>
      </w:r>
      <w:r>
        <w:rPr>
          <w:lang w:val="en-US"/>
        </w:rPr>
        <w:t xml:space="preserve"> for positivity or negativity. (What)</w:t>
      </w:r>
    </w:p>
    <w:p w:rsidR="00086C8D" w:rsidRDefault="00086C8D" w:rsidP="0084059B">
      <w:pPr>
        <w:rPr>
          <w:lang w:val="en-US"/>
        </w:rPr>
      </w:pPr>
      <w:r>
        <w:rPr>
          <w:lang w:val="en-US"/>
        </w:rPr>
        <w:t xml:space="preserve">10. </w:t>
      </w:r>
      <w:r w:rsidRPr="00F01A61">
        <w:rPr>
          <w:i/>
          <w:lang w:val="en-US"/>
        </w:rPr>
        <w:t>The hardware</w:t>
      </w:r>
      <w:r>
        <w:rPr>
          <w:lang w:val="en-US"/>
        </w:rPr>
        <w:t xml:space="preserve"> is programmed to test the sign bit for positivity or negativity. (What)</w:t>
      </w:r>
    </w:p>
    <w:p w:rsidR="00086C8D" w:rsidRDefault="00086C8D" w:rsidP="0084059B">
      <w:pPr>
        <w:rPr>
          <w:lang w:val="en-US"/>
        </w:rPr>
      </w:pPr>
    </w:p>
    <w:p w:rsidR="00086C8D" w:rsidRPr="008F6750" w:rsidRDefault="00086C8D" w:rsidP="00E84974">
      <w:pPr>
        <w:rPr>
          <w:lang w:val="en-US"/>
        </w:rPr>
      </w:pPr>
      <w:r>
        <w:rPr>
          <w:b/>
          <w:lang w:val="en-US"/>
        </w:rPr>
        <w:t>IV</w:t>
      </w:r>
      <w:r w:rsidRPr="008F6750">
        <w:rPr>
          <w:b/>
          <w:lang w:val="en-US"/>
        </w:rPr>
        <w:t>).</w:t>
      </w:r>
    </w:p>
    <w:p w:rsidR="00086C8D" w:rsidRPr="008F6750" w:rsidRDefault="00086C8D" w:rsidP="00E84974">
      <w:pPr>
        <w:rPr>
          <w:b/>
          <w:lang w:val="en-US"/>
        </w:rPr>
      </w:pPr>
      <w:r w:rsidRPr="008F6750">
        <w:rPr>
          <w:b/>
          <w:lang w:val="en-US"/>
        </w:rPr>
        <w:t>«</w:t>
      </w:r>
      <w:r w:rsidRPr="009E5603">
        <w:rPr>
          <w:b/>
          <w:lang w:val="en-US"/>
        </w:rPr>
        <w:t>MAKE</w:t>
      </w:r>
      <w:r w:rsidRPr="008F6750">
        <w:rPr>
          <w:b/>
          <w:lang w:val="en-US"/>
        </w:rPr>
        <w:t xml:space="preserve"> </w:t>
      </w:r>
      <w:r w:rsidRPr="009E5603">
        <w:rPr>
          <w:b/>
          <w:lang w:val="en-US"/>
        </w:rPr>
        <w:t>UP</w:t>
      </w:r>
      <w:r w:rsidRPr="008F6750">
        <w:rPr>
          <w:b/>
          <w:lang w:val="en-US"/>
        </w:rPr>
        <w:t xml:space="preserve"> </w:t>
      </w:r>
      <w:r w:rsidRPr="009E5603">
        <w:rPr>
          <w:b/>
          <w:lang w:val="en-US"/>
        </w:rPr>
        <w:t>GE</w:t>
      </w:r>
      <w:r>
        <w:rPr>
          <w:b/>
          <w:lang w:val="en-US"/>
        </w:rPr>
        <w:t>NERAL</w:t>
      </w:r>
      <w:r w:rsidRPr="008F6750">
        <w:rPr>
          <w:b/>
          <w:lang w:val="en-US"/>
        </w:rPr>
        <w:t xml:space="preserve"> </w:t>
      </w:r>
      <w:r>
        <w:rPr>
          <w:b/>
          <w:lang w:val="en-US"/>
        </w:rPr>
        <w:t>GUESTIONS</w:t>
      </w:r>
      <w:r w:rsidRPr="008F6750">
        <w:rPr>
          <w:b/>
          <w:lang w:val="en-US"/>
        </w:rPr>
        <w:t xml:space="preserve"> </w:t>
      </w:r>
      <w:r>
        <w:rPr>
          <w:b/>
          <w:lang w:val="en-US"/>
        </w:rPr>
        <w:t>AND</w:t>
      </w:r>
      <w:r w:rsidRPr="008F6750">
        <w:rPr>
          <w:b/>
          <w:lang w:val="en-US"/>
        </w:rPr>
        <w:t xml:space="preserve"> </w:t>
      </w:r>
      <w:r>
        <w:rPr>
          <w:b/>
          <w:lang w:val="en-US"/>
        </w:rPr>
        <w:t>ANSWER</w:t>
      </w:r>
      <w:r w:rsidRPr="008F6750">
        <w:rPr>
          <w:b/>
          <w:lang w:val="en-US"/>
        </w:rPr>
        <w:t xml:space="preserve"> </w:t>
      </w:r>
      <w:r>
        <w:rPr>
          <w:b/>
          <w:lang w:val="en-US"/>
        </w:rPr>
        <w:t>THEM</w:t>
      </w:r>
      <w:r w:rsidRPr="008F6750">
        <w:rPr>
          <w:b/>
          <w:lang w:val="en-US"/>
        </w:rPr>
        <w:t xml:space="preserve"> </w:t>
      </w:r>
      <w:r w:rsidRPr="009E5603">
        <w:rPr>
          <w:b/>
          <w:lang w:val="en-US"/>
        </w:rPr>
        <w:t>ACCORDING</w:t>
      </w:r>
      <w:r w:rsidRPr="008F6750">
        <w:rPr>
          <w:b/>
          <w:lang w:val="en-US"/>
        </w:rPr>
        <w:t xml:space="preserve"> </w:t>
      </w:r>
      <w:r w:rsidRPr="009E5603">
        <w:rPr>
          <w:b/>
          <w:lang w:val="en-US"/>
        </w:rPr>
        <w:t>TO</w:t>
      </w:r>
      <w:r w:rsidRPr="008F6750">
        <w:rPr>
          <w:b/>
          <w:lang w:val="en-US"/>
        </w:rPr>
        <w:t xml:space="preserve"> </w:t>
      </w:r>
      <w:r w:rsidRPr="009E5603">
        <w:rPr>
          <w:b/>
          <w:lang w:val="en-US"/>
        </w:rPr>
        <w:t>THE</w:t>
      </w:r>
      <w:r w:rsidRPr="008F6750">
        <w:rPr>
          <w:b/>
          <w:lang w:val="en-US"/>
        </w:rPr>
        <w:t xml:space="preserve"> </w:t>
      </w:r>
      <w:r w:rsidRPr="009E5603">
        <w:rPr>
          <w:b/>
          <w:lang w:val="en-US"/>
        </w:rPr>
        <w:t>MODEL</w:t>
      </w:r>
      <w:r w:rsidRPr="008F6750">
        <w:rPr>
          <w:b/>
          <w:lang w:val="en-US"/>
        </w:rPr>
        <w:t>» - «</w:t>
      </w:r>
      <w:r w:rsidRPr="009E5603">
        <w:rPr>
          <w:b/>
        </w:rPr>
        <w:t>СОСТАВЬТЕ</w:t>
      </w:r>
      <w:r w:rsidRPr="008F6750">
        <w:rPr>
          <w:b/>
          <w:lang w:val="en-US"/>
        </w:rPr>
        <w:t xml:space="preserve"> </w:t>
      </w:r>
      <w:r w:rsidRPr="009E5603">
        <w:rPr>
          <w:b/>
        </w:rPr>
        <w:t>ОБЩИЕ</w:t>
      </w:r>
      <w:r w:rsidRPr="008F6750">
        <w:rPr>
          <w:b/>
          <w:lang w:val="en-US"/>
        </w:rPr>
        <w:t xml:space="preserve"> </w:t>
      </w:r>
      <w:r w:rsidRPr="009E5603">
        <w:rPr>
          <w:b/>
        </w:rPr>
        <w:t>ВОПРОСЫ</w:t>
      </w:r>
      <w:r w:rsidRPr="008F6750">
        <w:rPr>
          <w:b/>
          <w:lang w:val="en-US"/>
        </w:rPr>
        <w:t xml:space="preserve"> </w:t>
      </w:r>
      <w:r w:rsidRPr="009E5603">
        <w:rPr>
          <w:b/>
        </w:rPr>
        <w:t>И</w:t>
      </w:r>
      <w:r w:rsidRPr="008F6750">
        <w:rPr>
          <w:b/>
          <w:lang w:val="en-US"/>
        </w:rPr>
        <w:t xml:space="preserve"> </w:t>
      </w:r>
      <w:r w:rsidRPr="009E5603">
        <w:rPr>
          <w:b/>
        </w:rPr>
        <w:t>ОТВЕТЬТЕ</w:t>
      </w:r>
      <w:r w:rsidRPr="008F6750">
        <w:rPr>
          <w:b/>
          <w:lang w:val="en-US"/>
        </w:rPr>
        <w:t xml:space="preserve"> </w:t>
      </w:r>
      <w:r w:rsidRPr="009E5603">
        <w:rPr>
          <w:b/>
        </w:rPr>
        <w:t>НА</w:t>
      </w:r>
      <w:r w:rsidRPr="008F6750">
        <w:rPr>
          <w:b/>
          <w:lang w:val="en-US"/>
        </w:rPr>
        <w:t xml:space="preserve"> </w:t>
      </w:r>
      <w:r w:rsidRPr="009E5603">
        <w:rPr>
          <w:b/>
        </w:rPr>
        <w:t>НИХ</w:t>
      </w:r>
      <w:r w:rsidRPr="008F6750">
        <w:rPr>
          <w:b/>
          <w:lang w:val="en-US"/>
        </w:rPr>
        <w:t xml:space="preserve"> </w:t>
      </w:r>
    </w:p>
    <w:p w:rsidR="00086C8D" w:rsidRPr="00174761" w:rsidRDefault="00086C8D" w:rsidP="00E84974">
      <w:pPr>
        <w:jc w:val="center"/>
        <w:rPr>
          <w:b/>
          <w:lang w:val="en-US"/>
        </w:rPr>
      </w:pPr>
      <w:r w:rsidRPr="009E5603">
        <w:rPr>
          <w:b/>
        </w:rPr>
        <w:t>В</w:t>
      </w:r>
      <w:r w:rsidRPr="0084059B">
        <w:rPr>
          <w:b/>
          <w:lang w:val="en-US"/>
        </w:rPr>
        <w:t xml:space="preserve"> </w:t>
      </w:r>
      <w:r w:rsidRPr="009E5603">
        <w:rPr>
          <w:b/>
        </w:rPr>
        <w:t>СООТВЕТСТВИИ</w:t>
      </w:r>
      <w:r w:rsidRPr="00174761">
        <w:rPr>
          <w:b/>
          <w:lang w:val="en-US"/>
        </w:rPr>
        <w:t xml:space="preserve"> </w:t>
      </w:r>
      <w:r w:rsidRPr="009E5603">
        <w:rPr>
          <w:b/>
        </w:rPr>
        <w:t>С</w:t>
      </w:r>
      <w:r w:rsidRPr="00174761">
        <w:rPr>
          <w:b/>
          <w:lang w:val="en-US"/>
        </w:rPr>
        <w:t xml:space="preserve"> </w:t>
      </w:r>
      <w:r w:rsidRPr="009E5603">
        <w:rPr>
          <w:b/>
        </w:rPr>
        <w:t>ОБРАЗЦОМ</w:t>
      </w:r>
      <w:r w:rsidRPr="00174761">
        <w:rPr>
          <w:b/>
          <w:lang w:val="en-US"/>
        </w:rPr>
        <w:t>»</w:t>
      </w:r>
    </w:p>
    <w:p w:rsidR="00086C8D" w:rsidRPr="00174761" w:rsidRDefault="00086C8D" w:rsidP="00E84974">
      <w:pPr>
        <w:rPr>
          <w:b/>
          <w:lang w:val="en-US"/>
        </w:rPr>
      </w:pPr>
    </w:p>
    <w:p w:rsidR="00086C8D" w:rsidRDefault="00086C8D" w:rsidP="007B4C38">
      <w:pPr>
        <w:pStyle w:val="ListParagraph"/>
        <w:ind w:left="0"/>
        <w:rPr>
          <w:lang w:val="en-US"/>
        </w:rPr>
      </w:pPr>
      <w:r w:rsidRPr="007B4C38">
        <w:rPr>
          <w:b/>
          <w:lang w:val="en-US"/>
        </w:rPr>
        <w:t>a</w:t>
      </w:r>
      <w:r w:rsidRPr="006F3914">
        <w:rPr>
          <w:b/>
          <w:lang w:val="en-US"/>
        </w:rPr>
        <w:t xml:space="preserve">) </w:t>
      </w:r>
      <w:r w:rsidRPr="00356B3A">
        <w:rPr>
          <w:b/>
          <w:lang w:val="en-US"/>
        </w:rPr>
        <w:t>Model</w:t>
      </w:r>
      <w:r w:rsidRPr="006F3914">
        <w:rPr>
          <w:b/>
          <w:lang w:val="en-US"/>
        </w:rPr>
        <w:t xml:space="preserve">:  </w:t>
      </w:r>
      <w:r>
        <w:rPr>
          <w:lang w:val="en-US"/>
        </w:rPr>
        <w:t>Computers can only understand commands written in binary digits.</w:t>
      </w:r>
    </w:p>
    <w:p w:rsidR="00086C8D" w:rsidRPr="006F3914" w:rsidRDefault="00086C8D" w:rsidP="007B4C38">
      <w:pPr>
        <w:pStyle w:val="ListParagraph"/>
        <w:ind w:left="0"/>
        <w:rPr>
          <w:lang w:val="en-US"/>
        </w:rPr>
      </w:pPr>
      <w:r>
        <w:rPr>
          <w:lang w:val="en-US"/>
        </w:rPr>
        <w:t xml:space="preserve">                  Can computers understand only commands written in binary digits? – Yes, they can.</w:t>
      </w:r>
    </w:p>
    <w:p w:rsidR="00086C8D" w:rsidRDefault="00086C8D" w:rsidP="007B4C38">
      <w:pPr>
        <w:pStyle w:val="ListParagraph"/>
        <w:ind w:left="0"/>
        <w:rPr>
          <w:lang w:val="en-US"/>
        </w:rPr>
      </w:pPr>
    </w:p>
    <w:p w:rsidR="00086C8D" w:rsidRPr="008851E3" w:rsidRDefault="00086C8D" w:rsidP="007B4C38">
      <w:pPr>
        <w:pStyle w:val="ListParagraph"/>
        <w:ind w:left="0"/>
        <w:rPr>
          <w:lang w:val="en-US"/>
        </w:rPr>
      </w:pPr>
      <w:r w:rsidRPr="008851E3">
        <w:rPr>
          <w:lang w:val="en-US"/>
        </w:rPr>
        <w:t xml:space="preserve">1. </w:t>
      </w:r>
      <w:r>
        <w:rPr>
          <w:lang w:val="en-US"/>
        </w:rPr>
        <w:t>However, processing multiple commands can be time-consuming. 2. With floating point notation, we can express large numbers in 32-bit words. 3. Signed and unsigned numbers can be difficult to identify. 4. Sometimes we can use double precision to avoid overflow and underflow.  5. Double precision can help eliminate instances of underflow.</w:t>
      </w:r>
    </w:p>
    <w:p w:rsidR="00086C8D" w:rsidRDefault="00086C8D" w:rsidP="00BF3DEB">
      <w:pPr>
        <w:rPr>
          <w:lang w:val="en-US"/>
        </w:rPr>
      </w:pPr>
      <w:r>
        <w:rPr>
          <w:b/>
          <w:lang w:val="en-US"/>
        </w:rPr>
        <w:t>b</w:t>
      </w:r>
      <w:r w:rsidRPr="00477A9B">
        <w:rPr>
          <w:b/>
          <w:lang w:val="en-US"/>
        </w:rPr>
        <w:t xml:space="preserve">) </w:t>
      </w:r>
      <w:r>
        <w:rPr>
          <w:b/>
          <w:lang w:val="en-US"/>
        </w:rPr>
        <w:t>Model</w:t>
      </w:r>
      <w:r w:rsidRPr="00477A9B">
        <w:rPr>
          <w:b/>
          <w:lang w:val="en-US"/>
        </w:rPr>
        <w:t xml:space="preserve">: </w:t>
      </w:r>
      <w:r w:rsidRPr="00477A9B">
        <w:rPr>
          <w:lang w:val="en-US"/>
        </w:rPr>
        <w:t xml:space="preserve"> </w:t>
      </w:r>
      <w:r>
        <w:rPr>
          <w:lang w:val="en-US"/>
        </w:rPr>
        <w:t xml:space="preserve">In order for a computer to function properly, assembly language must be converted, </w:t>
      </w:r>
    </w:p>
    <w:p w:rsidR="00086C8D" w:rsidRDefault="00086C8D" w:rsidP="00BF3DEB">
      <w:pPr>
        <w:rPr>
          <w:lang w:val="en-US"/>
        </w:rPr>
      </w:pPr>
      <w:r>
        <w:rPr>
          <w:lang w:val="en-US"/>
        </w:rPr>
        <w:t xml:space="preserve">                   or translated, to machine language.</w:t>
      </w:r>
    </w:p>
    <w:p w:rsidR="00086C8D" w:rsidRDefault="00086C8D" w:rsidP="004B14CC">
      <w:pPr>
        <w:rPr>
          <w:lang w:val="en-US"/>
        </w:rPr>
      </w:pPr>
      <w:r>
        <w:rPr>
          <w:lang w:val="en-US"/>
        </w:rPr>
        <w:t xml:space="preserve">                   Must assembly language be converted, or translated, to machine language in order</w:t>
      </w:r>
    </w:p>
    <w:p w:rsidR="00086C8D" w:rsidRDefault="00086C8D" w:rsidP="004B14CC">
      <w:pPr>
        <w:rPr>
          <w:lang w:val="en-US"/>
        </w:rPr>
      </w:pPr>
      <w:r>
        <w:rPr>
          <w:lang w:val="en-US"/>
        </w:rPr>
        <w:t xml:space="preserve">                   for a computer to function properly? – Yes, it must.</w:t>
      </w:r>
    </w:p>
    <w:p w:rsidR="00086C8D" w:rsidRPr="00477A9B" w:rsidRDefault="00086C8D" w:rsidP="00BF3DEB">
      <w:pPr>
        <w:rPr>
          <w:lang w:val="en-US"/>
        </w:rPr>
      </w:pPr>
    </w:p>
    <w:p w:rsidR="00086C8D" w:rsidRPr="00477A9B" w:rsidRDefault="00086C8D" w:rsidP="00BF3DEB">
      <w:pPr>
        <w:rPr>
          <w:lang w:val="en-US"/>
        </w:rPr>
      </w:pPr>
      <w:r w:rsidRPr="00477A9B">
        <w:rPr>
          <w:lang w:val="en-US"/>
        </w:rPr>
        <w:t xml:space="preserve">1. </w:t>
      </w:r>
      <w:r>
        <w:rPr>
          <w:lang w:val="en-US"/>
        </w:rPr>
        <w:t>This information must be stored for multiple uses. 2. In order to be used, it must be transferred to the registers. 3. An instruction called a data transfer instruction must be executed. 4. However, computers must use numbers to interpret the programmer’s language. 5. When instructions arrive in sets, computers must calculate numbers and algorithms in order to command the hardware.</w:t>
      </w:r>
    </w:p>
    <w:p w:rsidR="00086C8D" w:rsidRPr="00477A9B" w:rsidRDefault="00086C8D" w:rsidP="00E84974">
      <w:pPr>
        <w:rPr>
          <w:b/>
          <w:lang w:val="en-US"/>
        </w:rPr>
      </w:pPr>
    </w:p>
    <w:p w:rsidR="00086C8D" w:rsidRPr="00174761" w:rsidRDefault="00086C8D" w:rsidP="00E84974">
      <w:pPr>
        <w:rPr>
          <w:b/>
        </w:rPr>
      </w:pPr>
      <w:r w:rsidRPr="009F2392">
        <w:rPr>
          <w:b/>
          <w:lang w:val="en-US"/>
        </w:rPr>
        <w:t>V</w:t>
      </w:r>
      <w:r w:rsidRPr="00174761">
        <w:rPr>
          <w:b/>
        </w:rPr>
        <w:t xml:space="preserve">). </w:t>
      </w:r>
    </w:p>
    <w:p w:rsidR="00086C8D" w:rsidRPr="00174761" w:rsidRDefault="00086C8D" w:rsidP="00E84974">
      <w:r w:rsidRPr="00174761">
        <w:rPr>
          <w:b/>
        </w:rPr>
        <w:t>«</w:t>
      </w:r>
      <w:r>
        <w:rPr>
          <w:b/>
          <w:lang w:val="en-US"/>
        </w:rPr>
        <w:t>MIND</w:t>
      </w:r>
      <w:r w:rsidRPr="00174761">
        <w:rPr>
          <w:b/>
        </w:rPr>
        <w:t xml:space="preserve"> </w:t>
      </w:r>
      <w:r>
        <w:rPr>
          <w:b/>
          <w:lang w:val="en-US"/>
        </w:rPr>
        <w:t>THE</w:t>
      </w:r>
      <w:r w:rsidRPr="00174761">
        <w:rPr>
          <w:b/>
        </w:rPr>
        <w:t xml:space="preserve"> </w:t>
      </w:r>
      <w:r>
        <w:rPr>
          <w:b/>
          <w:lang w:val="en-US"/>
        </w:rPr>
        <w:t>WORD</w:t>
      </w:r>
      <w:r w:rsidRPr="00174761">
        <w:rPr>
          <w:b/>
        </w:rPr>
        <w:t xml:space="preserve"> </w:t>
      </w:r>
      <w:r>
        <w:rPr>
          <w:b/>
          <w:lang w:val="en-US"/>
        </w:rPr>
        <w:t>ORDER</w:t>
      </w:r>
      <w:r w:rsidRPr="00174761">
        <w:rPr>
          <w:b/>
        </w:rPr>
        <w:t>» - «</w:t>
      </w:r>
      <w:r>
        <w:rPr>
          <w:b/>
        </w:rPr>
        <w:t>ОБРАТИТЕ</w:t>
      </w:r>
      <w:r w:rsidRPr="00174761">
        <w:rPr>
          <w:b/>
        </w:rPr>
        <w:t xml:space="preserve"> </w:t>
      </w:r>
      <w:r>
        <w:rPr>
          <w:b/>
        </w:rPr>
        <w:t>ВНИМАНИЕ</w:t>
      </w:r>
      <w:r w:rsidRPr="00174761">
        <w:rPr>
          <w:b/>
        </w:rPr>
        <w:t xml:space="preserve"> </w:t>
      </w:r>
      <w:r>
        <w:rPr>
          <w:b/>
        </w:rPr>
        <w:t>НА</w:t>
      </w:r>
      <w:r w:rsidRPr="00174761">
        <w:rPr>
          <w:b/>
        </w:rPr>
        <w:t xml:space="preserve"> </w:t>
      </w:r>
      <w:r>
        <w:rPr>
          <w:b/>
        </w:rPr>
        <w:t>ПОРЯДОК</w:t>
      </w:r>
      <w:r w:rsidRPr="00174761">
        <w:rPr>
          <w:b/>
        </w:rPr>
        <w:t xml:space="preserve"> </w:t>
      </w:r>
      <w:r>
        <w:rPr>
          <w:b/>
        </w:rPr>
        <w:t>СЛОВ</w:t>
      </w:r>
      <w:r w:rsidRPr="00174761">
        <w:rPr>
          <w:b/>
        </w:rPr>
        <w:t>»</w:t>
      </w:r>
    </w:p>
    <w:p w:rsidR="00086C8D" w:rsidRPr="00466EE9" w:rsidRDefault="00086C8D" w:rsidP="00E84974">
      <w:pPr>
        <w:rPr>
          <w:b/>
          <w:lang w:val="en-US"/>
        </w:rPr>
      </w:pPr>
      <w:r>
        <w:rPr>
          <w:b/>
          <w:lang w:val="en-US"/>
        </w:rPr>
        <w:t xml:space="preserve">a) </w:t>
      </w:r>
    </w:p>
    <w:p w:rsidR="00086C8D" w:rsidRDefault="00086C8D" w:rsidP="00E84974">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086C8D" w:rsidRDefault="00086C8D" w:rsidP="00E84974">
      <w:pPr>
        <w:rPr>
          <w:lang w:val="en-US"/>
        </w:rPr>
      </w:pPr>
    </w:p>
    <w:p w:rsidR="00086C8D" w:rsidRDefault="00086C8D" w:rsidP="00845D6B">
      <w:pPr>
        <w:pStyle w:val="ListParagraph"/>
        <w:ind w:left="0"/>
        <w:rPr>
          <w:lang w:val="en-US"/>
        </w:rPr>
      </w:pPr>
      <w:r w:rsidRPr="00A32DC1">
        <w:rPr>
          <w:lang w:val="en-US"/>
        </w:rPr>
        <w:t xml:space="preserve">1. Computers perform arithmetic </w:t>
      </w:r>
      <w:r>
        <w:rPr>
          <w:lang w:val="en-US"/>
        </w:rPr>
        <w:t xml:space="preserve">(by, hand, is, that, operations, perform, </w:t>
      </w:r>
      <w:r w:rsidRPr="00A32DC1">
        <w:rPr>
          <w:lang w:val="en-US"/>
        </w:rPr>
        <w:t>similar</w:t>
      </w:r>
      <w:r>
        <w:rPr>
          <w:lang w:val="en-US"/>
        </w:rPr>
        <w:t>, that, the, to, we)</w:t>
      </w:r>
      <w:r w:rsidRPr="00A32DC1">
        <w:rPr>
          <w:lang w:val="en-US"/>
        </w:rPr>
        <w:t xml:space="preserve">. </w:t>
      </w:r>
      <w:r>
        <w:rPr>
          <w:lang w:val="en-US"/>
        </w:rPr>
        <w:t>2. Multiplication and division are related operations (complete, computers, instructions, perform, that, to). 3. Overflow occurs (an, can, digits, handle, hardware, more, when, operation produces, than, the). 4. Some computer programs ignore overflow, (it, must, others, recognize, while). 5. (detected, is, overflow, when), an exception or interrupt occurs.</w:t>
      </w:r>
    </w:p>
    <w:p w:rsidR="00086C8D" w:rsidRPr="00845D6B" w:rsidRDefault="00086C8D" w:rsidP="00845D6B">
      <w:pPr>
        <w:pStyle w:val="ListParagraph"/>
        <w:ind w:left="0"/>
        <w:rPr>
          <w:lang w:val="en-US"/>
        </w:rPr>
      </w:pPr>
      <w:r>
        <w:rPr>
          <w:b/>
          <w:lang w:val="en-US"/>
        </w:rPr>
        <w:t>b</w:t>
      </w:r>
      <w:r w:rsidRPr="00EB66D3">
        <w:rPr>
          <w:b/>
          <w:lang w:val="en-US"/>
        </w:rPr>
        <w:t xml:space="preserve">) </w:t>
      </w:r>
    </w:p>
    <w:p w:rsidR="00086C8D" w:rsidRDefault="00086C8D" w:rsidP="006E5B9F">
      <w:pPr>
        <w:rPr>
          <w:b/>
          <w:lang w:val="en-US"/>
        </w:rPr>
      </w:pPr>
      <w:r w:rsidRPr="00EB66D3">
        <w:rPr>
          <w:b/>
          <w:lang w:val="en-US"/>
        </w:rPr>
        <w:t>«</w:t>
      </w:r>
      <w:r>
        <w:rPr>
          <w:b/>
          <w:lang w:val="en-US"/>
        </w:rPr>
        <w:t>WRITE</w:t>
      </w:r>
      <w:r w:rsidRPr="00EB66D3">
        <w:rPr>
          <w:b/>
          <w:lang w:val="en-US"/>
        </w:rPr>
        <w:t xml:space="preserve"> </w:t>
      </w:r>
      <w:r>
        <w:rPr>
          <w:b/>
          <w:lang w:val="en-US"/>
        </w:rPr>
        <w:t>THE</w:t>
      </w:r>
      <w:r w:rsidRPr="00EB66D3">
        <w:rPr>
          <w:b/>
          <w:lang w:val="en-US"/>
        </w:rPr>
        <w:t xml:space="preserve"> </w:t>
      </w:r>
      <w:r>
        <w:rPr>
          <w:b/>
          <w:lang w:val="en-US"/>
        </w:rPr>
        <w:t>WORDS</w:t>
      </w:r>
      <w:r w:rsidRPr="00EB66D3">
        <w:rPr>
          <w:b/>
          <w:lang w:val="en-US"/>
        </w:rPr>
        <w:t xml:space="preserve"> </w:t>
      </w:r>
      <w:r>
        <w:rPr>
          <w:b/>
          <w:lang w:val="en-US"/>
        </w:rPr>
        <w:t>IN</w:t>
      </w:r>
      <w:r w:rsidRPr="00EB66D3">
        <w:rPr>
          <w:b/>
          <w:lang w:val="en-US"/>
        </w:rPr>
        <w:t xml:space="preserve"> </w:t>
      </w:r>
      <w:r>
        <w:rPr>
          <w:b/>
          <w:lang w:val="en-US"/>
        </w:rPr>
        <w:t>THE</w:t>
      </w:r>
      <w:r w:rsidRPr="00EB66D3">
        <w:rPr>
          <w:b/>
          <w:lang w:val="en-US"/>
        </w:rPr>
        <w:t xml:space="preserve"> </w:t>
      </w:r>
      <w:r>
        <w:rPr>
          <w:b/>
          <w:lang w:val="en-US"/>
        </w:rPr>
        <w:t>FOLLOWING</w:t>
      </w:r>
      <w:r w:rsidRPr="00EB66D3">
        <w:rPr>
          <w:b/>
          <w:lang w:val="en-US"/>
        </w:rPr>
        <w:t xml:space="preserve"> </w:t>
      </w:r>
      <w:r>
        <w:rPr>
          <w:b/>
          <w:lang w:val="en-US"/>
        </w:rPr>
        <w:t>SENTENCES</w:t>
      </w:r>
      <w:r w:rsidRPr="00EB66D3">
        <w:rPr>
          <w:b/>
          <w:lang w:val="en-US"/>
        </w:rPr>
        <w:t xml:space="preserve"> </w:t>
      </w:r>
      <w:r>
        <w:rPr>
          <w:b/>
          <w:lang w:val="en-US"/>
        </w:rPr>
        <w:t>IN</w:t>
      </w:r>
      <w:r w:rsidRPr="00EB66D3">
        <w:rPr>
          <w:b/>
          <w:lang w:val="en-US"/>
        </w:rPr>
        <w:t xml:space="preserve"> </w:t>
      </w:r>
      <w:r>
        <w:rPr>
          <w:b/>
          <w:lang w:val="en-US"/>
        </w:rPr>
        <w:t>ORDER</w:t>
      </w:r>
      <w:r w:rsidRPr="00EB66D3">
        <w:rPr>
          <w:b/>
          <w:lang w:val="en-US"/>
        </w:rPr>
        <w:t xml:space="preserve">, </w:t>
      </w:r>
      <w:r>
        <w:rPr>
          <w:b/>
          <w:lang w:val="en-US"/>
        </w:rPr>
        <w:t>THE</w:t>
      </w:r>
      <w:r w:rsidRPr="00EB66D3">
        <w:rPr>
          <w:b/>
          <w:lang w:val="en-US"/>
        </w:rPr>
        <w:t xml:space="preserve"> </w:t>
      </w:r>
      <w:r>
        <w:rPr>
          <w:b/>
          <w:lang w:val="en-US"/>
        </w:rPr>
        <w:t>FIRST</w:t>
      </w:r>
      <w:r w:rsidRPr="00EB66D3">
        <w:rPr>
          <w:b/>
          <w:lang w:val="en-US"/>
        </w:rPr>
        <w:t xml:space="preserve"> </w:t>
      </w:r>
      <w:r>
        <w:rPr>
          <w:b/>
          <w:lang w:val="en-US"/>
        </w:rPr>
        <w:t>WORD</w:t>
      </w:r>
      <w:r w:rsidRPr="00EB66D3">
        <w:rPr>
          <w:b/>
          <w:lang w:val="en-US"/>
        </w:rPr>
        <w:t xml:space="preserve"> </w:t>
      </w:r>
      <w:r>
        <w:rPr>
          <w:b/>
          <w:lang w:val="en-US"/>
        </w:rPr>
        <w:t>IN</w:t>
      </w:r>
      <w:r w:rsidRPr="00EB66D3">
        <w:rPr>
          <w:b/>
          <w:lang w:val="en-US"/>
        </w:rPr>
        <w:t xml:space="preserve"> </w:t>
      </w:r>
      <w:r>
        <w:rPr>
          <w:b/>
          <w:lang w:val="en-US"/>
        </w:rPr>
        <w:t>EACH</w:t>
      </w:r>
      <w:r w:rsidRPr="00EB66D3">
        <w:rPr>
          <w:b/>
          <w:lang w:val="en-US"/>
        </w:rPr>
        <w:t xml:space="preserve"> </w:t>
      </w:r>
      <w:r>
        <w:rPr>
          <w:b/>
          <w:lang w:val="en-US"/>
        </w:rPr>
        <w:t>SENTENCE</w:t>
      </w:r>
      <w:r w:rsidRPr="00EB66D3">
        <w:rPr>
          <w:b/>
          <w:lang w:val="en-US"/>
        </w:rPr>
        <w:t xml:space="preserve"> </w:t>
      </w:r>
      <w:r>
        <w:rPr>
          <w:b/>
          <w:lang w:val="en-US"/>
        </w:rPr>
        <w:t>IS</w:t>
      </w:r>
      <w:r w:rsidRPr="00EB66D3">
        <w:rPr>
          <w:b/>
          <w:lang w:val="en-US"/>
        </w:rPr>
        <w:t xml:space="preserve"> </w:t>
      </w:r>
      <w:r>
        <w:rPr>
          <w:b/>
          <w:lang w:val="en-US"/>
        </w:rPr>
        <w:t>IN</w:t>
      </w:r>
      <w:r w:rsidRPr="00EB66D3">
        <w:rPr>
          <w:b/>
          <w:lang w:val="en-US"/>
        </w:rPr>
        <w:t xml:space="preserve"> </w:t>
      </w:r>
      <w:r>
        <w:rPr>
          <w:b/>
          <w:lang w:val="en-US"/>
        </w:rPr>
        <w:t>ITALICS</w:t>
      </w:r>
      <w:r w:rsidRPr="00EB66D3">
        <w:rPr>
          <w:b/>
          <w:lang w:val="en-US"/>
        </w:rPr>
        <w:t>» - «</w:t>
      </w:r>
      <w:r>
        <w:rPr>
          <w:b/>
        </w:rPr>
        <w:t>НАПИШИТЕ</w:t>
      </w:r>
      <w:r w:rsidRPr="00EB66D3">
        <w:rPr>
          <w:b/>
          <w:lang w:val="en-US"/>
        </w:rPr>
        <w:t xml:space="preserve"> </w:t>
      </w:r>
      <w:r>
        <w:rPr>
          <w:b/>
        </w:rPr>
        <w:t>СЛОВА</w:t>
      </w:r>
      <w:r w:rsidRPr="00EB66D3">
        <w:rPr>
          <w:b/>
          <w:lang w:val="en-US"/>
        </w:rPr>
        <w:t xml:space="preserve"> </w:t>
      </w:r>
      <w:r>
        <w:rPr>
          <w:b/>
        </w:rPr>
        <w:t>В</w:t>
      </w:r>
      <w:r w:rsidRPr="00EB66D3">
        <w:rPr>
          <w:b/>
          <w:lang w:val="en-US"/>
        </w:rPr>
        <w:t xml:space="preserve"> </w:t>
      </w:r>
      <w:r>
        <w:rPr>
          <w:b/>
        </w:rPr>
        <w:t>СЛЕДУЮЩИХ</w:t>
      </w:r>
      <w:r w:rsidRPr="00EB66D3">
        <w:rPr>
          <w:b/>
          <w:lang w:val="en-US"/>
        </w:rPr>
        <w:t xml:space="preserve"> </w:t>
      </w:r>
      <w:r>
        <w:rPr>
          <w:b/>
        </w:rPr>
        <w:t>ПРЕДЛОЖЕНИЯХ</w:t>
      </w:r>
      <w:r w:rsidRPr="00EB66D3">
        <w:rPr>
          <w:b/>
          <w:lang w:val="en-US"/>
        </w:rPr>
        <w:t xml:space="preserve"> </w:t>
      </w:r>
      <w:r>
        <w:rPr>
          <w:b/>
        </w:rPr>
        <w:t>ПО</w:t>
      </w:r>
      <w:r w:rsidRPr="00EB66D3">
        <w:rPr>
          <w:b/>
          <w:lang w:val="en-US"/>
        </w:rPr>
        <w:t xml:space="preserve"> </w:t>
      </w:r>
      <w:r>
        <w:rPr>
          <w:b/>
        </w:rPr>
        <w:t>ПОРЯДКУ</w:t>
      </w:r>
      <w:r w:rsidRPr="00EB66D3">
        <w:rPr>
          <w:b/>
          <w:lang w:val="en-US"/>
        </w:rPr>
        <w:t xml:space="preserve">, </w:t>
      </w:r>
      <w:r>
        <w:rPr>
          <w:b/>
        </w:rPr>
        <w:t>ПЕРВОЕ</w:t>
      </w:r>
      <w:r w:rsidRPr="00EB66D3">
        <w:rPr>
          <w:b/>
          <w:lang w:val="en-US"/>
        </w:rPr>
        <w:t xml:space="preserve"> </w:t>
      </w:r>
      <w:r>
        <w:rPr>
          <w:b/>
        </w:rPr>
        <w:t>СЛОВО</w:t>
      </w:r>
      <w:r w:rsidRPr="00EB66D3">
        <w:rPr>
          <w:b/>
          <w:lang w:val="en-US"/>
        </w:rPr>
        <w:t xml:space="preserve"> </w:t>
      </w:r>
      <w:r>
        <w:rPr>
          <w:b/>
        </w:rPr>
        <w:t>В</w:t>
      </w:r>
      <w:r w:rsidRPr="00EB66D3">
        <w:rPr>
          <w:b/>
          <w:lang w:val="en-US"/>
        </w:rPr>
        <w:t xml:space="preserve"> </w:t>
      </w:r>
      <w:r>
        <w:rPr>
          <w:b/>
        </w:rPr>
        <w:t>КАЖДОМ</w:t>
      </w:r>
      <w:r w:rsidRPr="00EB66D3">
        <w:rPr>
          <w:b/>
          <w:lang w:val="en-US"/>
        </w:rPr>
        <w:t xml:space="preserve"> </w:t>
      </w:r>
      <w:r>
        <w:rPr>
          <w:b/>
        </w:rPr>
        <w:t>ПРЕДЛОЖЕНИИ</w:t>
      </w:r>
      <w:r w:rsidRPr="00EB66D3">
        <w:rPr>
          <w:b/>
          <w:lang w:val="en-US"/>
        </w:rPr>
        <w:t xml:space="preserve"> </w:t>
      </w:r>
      <w:r>
        <w:rPr>
          <w:b/>
        </w:rPr>
        <w:t>ДАНО</w:t>
      </w:r>
      <w:r w:rsidRPr="00EB66D3">
        <w:rPr>
          <w:b/>
          <w:lang w:val="en-US"/>
        </w:rPr>
        <w:t xml:space="preserve"> </w:t>
      </w:r>
      <w:r>
        <w:rPr>
          <w:b/>
        </w:rPr>
        <w:t>КУРСИВОМ</w:t>
      </w:r>
      <w:r w:rsidRPr="00EB66D3">
        <w:rPr>
          <w:b/>
          <w:lang w:val="en-US"/>
        </w:rPr>
        <w:t>»</w:t>
      </w:r>
    </w:p>
    <w:p w:rsidR="00086C8D" w:rsidRDefault="00086C8D" w:rsidP="006E5B9F">
      <w:pPr>
        <w:rPr>
          <w:b/>
          <w:lang w:val="en-US"/>
        </w:rPr>
      </w:pPr>
    </w:p>
    <w:p w:rsidR="00086C8D" w:rsidRPr="00B86EC9" w:rsidRDefault="00086C8D" w:rsidP="001A0679">
      <w:pPr>
        <w:rPr>
          <w:lang w:val="en-US"/>
        </w:rPr>
      </w:pPr>
      <w:r>
        <w:rPr>
          <w:lang w:val="en-US"/>
        </w:rPr>
        <w:t xml:space="preserve">1. </w:t>
      </w:r>
      <w:r w:rsidRPr="001A0679">
        <w:rPr>
          <w:i/>
          <w:lang w:val="en-US"/>
        </w:rPr>
        <w:t>Double</w:t>
      </w:r>
      <w:r>
        <w:rPr>
          <w:lang w:val="en-US"/>
        </w:rPr>
        <w:t xml:space="preserve">, and, minimizes, occurrences, of, overflow, precision, underflow. 2. </w:t>
      </w:r>
      <w:r w:rsidRPr="001A0679">
        <w:rPr>
          <w:i/>
          <w:lang w:val="en-US"/>
        </w:rPr>
        <w:t>There</w:t>
      </w:r>
      <w:r>
        <w:rPr>
          <w:lang w:val="en-US"/>
        </w:rPr>
        <w:t xml:space="preserve">, a, also, are, are, commonly, number, of, rounding, that, tools, used. 3. </w:t>
      </w:r>
      <w:r w:rsidRPr="001A0679">
        <w:rPr>
          <w:i/>
          <w:lang w:val="en-US"/>
        </w:rPr>
        <w:t>Guard</w:t>
      </w:r>
      <w:r>
        <w:rPr>
          <w:lang w:val="en-US"/>
        </w:rPr>
        <w:t xml:space="preserve">, accuracy, addition, allow, digits, during, for, greater, intermediate. 4. </w:t>
      </w:r>
      <w:r w:rsidRPr="001A0679">
        <w:rPr>
          <w:i/>
          <w:lang w:val="en-US"/>
        </w:rPr>
        <w:t>In</w:t>
      </w:r>
      <w:r>
        <w:rPr>
          <w:lang w:val="en-US"/>
        </w:rPr>
        <w:t xml:space="preserve">, a, added, before, bit, finalized, is, is, number, situations, some, sticky, the. 5. </w:t>
      </w:r>
      <w:r w:rsidRPr="001A0679">
        <w:rPr>
          <w:i/>
          <w:lang w:val="en-US"/>
        </w:rPr>
        <w:t>The</w:t>
      </w:r>
      <w:r>
        <w:rPr>
          <w:lang w:val="en-US"/>
        </w:rPr>
        <w:t>, accurately, are, bit, ensures, numbers, sticky, that, rounded.</w:t>
      </w:r>
    </w:p>
    <w:p w:rsidR="00086C8D" w:rsidRPr="001A0679" w:rsidRDefault="00086C8D" w:rsidP="001D4701">
      <w:pPr>
        <w:rPr>
          <w:lang w:val="en-US"/>
        </w:rPr>
      </w:pPr>
    </w:p>
    <w:p w:rsidR="00086C8D" w:rsidRPr="001A0679" w:rsidRDefault="00086C8D" w:rsidP="00E84974">
      <w:pPr>
        <w:rPr>
          <w:b/>
          <w:lang w:val="en-US"/>
        </w:rPr>
      </w:pPr>
      <w:r w:rsidRPr="009E5603">
        <w:rPr>
          <w:b/>
          <w:lang w:val="en-US"/>
        </w:rPr>
        <w:t>VI</w:t>
      </w:r>
      <w:r w:rsidRPr="001A0679">
        <w:rPr>
          <w:b/>
          <w:lang w:val="en-US"/>
        </w:rPr>
        <w:t>).</w:t>
      </w:r>
    </w:p>
    <w:p w:rsidR="00086C8D" w:rsidRPr="00A32DC1" w:rsidRDefault="00086C8D" w:rsidP="00E84974">
      <w:pPr>
        <w:rPr>
          <w:b/>
        </w:rPr>
      </w:pPr>
      <w:r w:rsidRPr="00746AA9">
        <w:t>«</w:t>
      </w:r>
      <w:r w:rsidRPr="009E5603">
        <w:rPr>
          <w:b/>
          <w:lang w:val="en-US"/>
        </w:rPr>
        <w:t>TRANSLATE</w:t>
      </w:r>
      <w:r w:rsidRPr="00746AA9">
        <w:rPr>
          <w:b/>
        </w:rPr>
        <w:t xml:space="preserve"> </w:t>
      </w:r>
      <w:r w:rsidRPr="009E5603">
        <w:rPr>
          <w:b/>
          <w:lang w:val="en-US"/>
        </w:rPr>
        <w:t>INTO</w:t>
      </w:r>
      <w:r w:rsidRPr="00746AA9">
        <w:rPr>
          <w:b/>
        </w:rPr>
        <w:t xml:space="preserve"> </w:t>
      </w:r>
      <w:r w:rsidRPr="009E5603">
        <w:rPr>
          <w:b/>
          <w:lang w:val="en-US"/>
        </w:rPr>
        <w:t>ENGLISH</w:t>
      </w:r>
      <w:r w:rsidRPr="00746AA9">
        <w:rPr>
          <w:b/>
        </w:rPr>
        <w:t>» – «</w:t>
      </w:r>
      <w:r w:rsidRPr="009E5603">
        <w:rPr>
          <w:b/>
        </w:rPr>
        <w:t>ПЕРЕВЕДИТЕ</w:t>
      </w:r>
      <w:r w:rsidRPr="00746AA9">
        <w:rPr>
          <w:b/>
        </w:rPr>
        <w:t xml:space="preserve"> </w:t>
      </w:r>
      <w:r w:rsidRPr="009E5603">
        <w:rPr>
          <w:b/>
        </w:rPr>
        <w:t>НА</w:t>
      </w:r>
      <w:r w:rsidRPr="00746AA9">
        <w:rPr>
          <w:b/>
        </w:rPr>
        <w:t xml:space="preserve"> </w:t>
      </w:r>
      <w:r w:rsidRPr="009E5603">
        <w:rPr>
          <w:b/>
        </w:rPr>
        <w:t>АНГЛИЙСКИЙ</w:t>
      </w:r>
      <w:r w:rsidRPr="00746AA9">
        <w:rPr>
          <w:b/>
        </w:rPr>
        <w:t xml:space="preserve"> </w:t>
      </w:r>
      <w:r>
        <w:rPr>
          <w:b/>
        </w:rPr>
        <w:t>ЯЗЫК</w:t>
      </w:r>
      <w:r w:rsidRPr="00746AA9">
        <w:rPr>
          <w:b/>
        </w:rPr>
        <w:t>»</w:t>
      </w:r>
    </w:p>
    <w:p w:rsidR="00086C8D" w:rsidRPr="00A32DC1" w:rsidRDefault="00086C8D" w:rsidP="00E84974">
      <w:pPr>
        <w:rPr>
          <w:b/>
        </w:rPr>
      </w:pPr>
    </w:p>
    <w:p w:rsidR="00086C8D" w:rsidRPr="00990386" w:rsidRDefault="00086C8D" w:rsidP="009903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sz w:val="20"/>
          <w:szCs w:val="20"/>
          <w:lang w:eastAsia="ru-RU"/>
        </w:rPr>
      </w:pPr>
      <w:r w:rsidRPr="00990386">
        <w:rPr>
          <w:color w:val="212121"/>
          <w:lang w:eastAsia="ru-RU"/>
        </w:rPr>
        <w:t>1. Компьютеры пос</w:t>
      </w:r>
      <w:r>
        <w:rPr>
          <w:color w:val="212121"/>
          <w:lang w:eastAsia="ru-RU"/>
        </w:rPr>
        <w:t>тоянно обрабатывают большие объё</w:t>
      </w:r>
      <w:r w:rsidRPr="00990386">
        <w:rPr>
          <w:color w:val="212121"/>
          <w:lang w:eastAsia="ru-RU"/>
        </w:rPr>
        <w:t xml:space="preserve">мы информации. 2. Работа на компьютере включает в себя отправку и получение сложных наборов инструкций. 3. Компьютеры имеют свой собственный язык, называемый машинным языком. 4. Машинный язык состоит из двоичных цифр, которые представлены числами 0 и 1. 5. Каждая возможная компьютерная операция кодируется различными комбинациями этих двух чисел. 6. Однако программисты обычно не отправляют команды на машинном языке. 7. Они пишут программное обеспечение на понятных человеку языках программирования. 8. Это позволяет программистам писать программное обеспечение быстро и эффективно. 9. Эти языки, такие как C и Java, более совместимы с мышлением </w:t>
      </w:r>
      <w:r>
        <w:rPr>
          <w:color w:val="212121"/>
          <w:lang w:eastAsia="ru-RU"/>
        </w:rPr>
        <w:t>людей. 10. Однако компьютеры всё ещё</w:t>
      </w:r>
      <w:r w:rsidRPr="00990386">
        <w:rPr>
          <w:color w:val="212121"/>
          <w:lang w:eastAsia="ru-RU"/>
        </w:rPr>
        <w:t xml:space="preserve"> требуют инструкций на машинном языке</w:t>
      </w:r>
      <w:r w:rsidRPr="00990386">
        <w:rPr>
          <w:rFonts w:ascii="inherit" w:hAnsi="inherit" w:cs="Courier New"/>
          <w:color w:val="212121"/>
          <w:sz w:val="20"/>
          <w:szCs w:val="20"/>
          <w:lang w:eastAsia="ru-RU"/>
        </w:rPr>
        <w:t>.</w:t>
      </w:r>
    </w:p>
    <w:p w:rsidR="00086C8D" w:rsidRPr="00845D6B" w:rsidRDefault="00086C8D" w:rsidP="00E37933">
      <w:pPr>
        <w:pStyle w:val="HTMLPreformatted"/>
        <w:shd w:val="clear" w:color="auto" w:fill="FFFFFF"/>
        <w:rPr>
          <w:rFonts w:ascii="Times New Roman" w:hAnsi="Times New Roman" w:cs="Times New Roman"/>
          <w:color w:val="212121"/>
          <w:sz w:val="24"/>
          <w:szCs w:val="24"/>
          <w:lang w:val="en-US"/>
        </w:rPr>
      </w:pPr>
    </w:p>
    <w:p w:rsidR="00086C8D" w:rsidRPr="00A32DC1" w:rsidRDefault="00086C8D" w:rsidP="004F2176">
      <w:pPr>
        <w:jc w:val="center"/>
        <w:rPr>
          <w:b/>
        </w:rPr>
      </w:pPr>
      <w:r w:rsidRPr="00A32DC1">
        <w:rPr>
          <w:b/>
        </w:rPr>
        <w:t>«</w:t>
      </w:r>
      <w:r>
        <w:rPr>
          <w:b/>
          <w:lang w:val="en-US"/>
        </w:rPr>
        <w:t>UNITS</w:t>
      </w:r>
      <w:r w:rsidRPr="00A32DC1">
        <w:rPr>
          <w:b/>
        </w:rPr>
        <w:t xml:space="preserve"> 6-10» - «</w:t>
      </w:r>
      <w:r>
        <w:rPr>
          <w:b/>
        </w:rPr>
        <w:t>РАЗДЕЛЫ</w:t>
      </w:r>
      <w:r w:rsidRPr="00A32DC1">
        <w:rPr>
          <w:b/>
        </w:rPr>
        <w:t xml:space="preserve"> 6-10» </w:t>
      </w:r>
    </w:p>
    <w:p w:rsidR="00086C8D" w:rsidRPr="004F2176" w:rsidRDefault="00086C8D" w:rsidP="004F2176">
      <w:pPr>
        <w:rPr>
          <w:lang w:val="en-US"/>
        </w:rPr>
      </w:pPr>
      <w:r>
        <w:rPr>
          <w:b/>
          <w:lang w:val="en-US"/>
        </w:rPr>
        <w:t>I</w:t>
      </w:r>
      <w:r w:rsidRPr="004F2176">
        <w:rPr>
          <w:b/>
          <w:lang w:val="en-US"/>
        </w:rPr>
        <w:t>).</w:t>
      </w:r>
    </w:p>
    <w:p w:rsidR="00086C8D" w:rsidRPr="009E5603" w:rsidRDefault="00086C8D" w:rsidP="004F2176">
      <w:pPr>
        <w:pStyle w:val="ListParagraph"/>
        <w:tabs>
          <w:tab w:val="left" w:pos="426"/>
        </w:tabs>
        <w:ind w:left="0"/>
        <w:rPr>
          <w:b/>
          <w:lang w:val="en-US"/>
        </w:rPr>
      </w:pPr>
      <w:r w:rsidRPr="009E5603">
        <w:rPr>
          <w:b/>
          <w:lang w:val="en-US"/>
        </w:rPr>
        <w:t xml:space="preserve">«MATCH THE WORDS (1-10) WITH THEIR DEFINITIONS (A-J)» - </w:t>
      </w:r>
    </w:p>
    <w:p w:rsidR="00086C8D" w:rsidRPr="00EB66D3" w:rsidRDefault="00086C8D" w:rsidP="004F2176">
      <w:pPr>
        <w:pStyle w:val="ListParagraph"/>
        <w:tabs>
          <w:tab w:val="left" w:pos="426"/>
        </w:tabs>
        <w:ind w:left="0"/>
        <w:jc w:val="center"/>
        <w:rPr>
          <w:b/>
        </w:rPr>
      </w:pPr>
      <w:r w:rsidRPr="00FD09BE">
        <w:rPr>
          <w:b/>
          <w:lang w:val="en-US"/>
        </w:rPr>
        <w:t xml:space="preserve"> </w:t>
      </w:r>
      <w:r w:rsidRPr="009E5603">
        <w:rPr>
          <w:b/>
        </w:rPr>
        <w:t>«СОПОСТАВЬТЕ СЛОВА (1-10) С ИХ ОПРЕДЕЛЕНИЯМИ (</w:t>
      </w:r>
      <w:r w:rsidRPr="009E5603">
        <w:rPr>
          <w:b/>
          <w:lang w:val="en-US"/>
        </w:rPr>
        <w:t>A</w:t>
      </w:r>
      <w:r w:rsidRPr="009E5603">
        <w:rPr>
          <w:b/>
        </w:rPr>
        <w:t>-</w:t>
      </w:r>
      <w:r w:rsidRPr="009E5603">
        <w:rPr>
          <w:b/>
          <w:lang w:val="en-US"/>
        </w:rPr>
        <w:t>J</w:t>
      </w:r>
      <w:r>
        <w:rPr>
          <w:b/>
        </w:rPr>
        <w:t>)»</w:t>
      </w:r>
    </w:p>
    <w:p w:rsidR="00086C8D" w:rsidRPr="00EB66D3" w:rsidRDefault="00086C8D" w:rsidP="004F2176">
      <w:pPr>
        <w:pStyle w:val="ListParagraph"/>
        <w:tabs>
          <w:tab w:val="left" w:pos="426"/>
        </w:tabs>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7483"/>
      </w:tblGrid>
      <w:tr w:rsidR="00086C8D" w:rsidRPr="00A56948" w:rsidTr="008C6303">
        <w:tc>
          <w:tcPr>
            <w:tcW w:w="2088" w:type="dxa"/>
            <w:vAlign w:val="center"/>
          </w:tcPr>
          <w:p w:rsidR="00086C8D" w:rsidRPr="008C6303" w:rsidRDefault="00086C8D" w:rsidP="00993ADF">
            <w:pPr>
              <w:rPr>
                <w:lang w:val="en-US"/>
              </w:rPr>
            </w:pPr>
            <w:r w:rsidRPr="008C6303">
              <w:rPr>
                <w:lang w:val="en-US"/>
              </w:rPr>
              <w:t>1.</w:t>
            </w:r>
            <w:r>
              <w:rPr>
                <w:lang w:val="en-US"/>
              </w:rPr>
              <w:t xml:space="preserve"> Wall-clock time</w:t>
            </w:r>
          </w:p>
        </w:tc>
        <w:tc>
          <w:tcPr>
            <w:tcW w:w="7483" w:type="dxa"/>
            <w:vAlign w:val="center"/>
          </w:tcPr>
          <w:p w:rsidR="00086C8D" w:rsidRPr="00C10751" w:rsidRDefault="00086C8D" w:rsidP="00993ADF">
            <w:pPr>
              <w:contextualSpacing/>
              <w:rPr>
                <w:lang w:val="en-US"/>
              </w:rPr>
            </w:pPr>
            <w:r>
              <w:rPr>
                <w:lang w:val="en-US"/>
              </w:rPr>
              <w:t>A. is a workload that measures computer performance.</w:t>
            </w:r>
          </w:p>
        </w:tc>
      </w:tr>
      <w:tr w:rsidR="00086C8D" w:rsidRPr="00A56948" w:rsidTr="008C6303">
        <w:tc>
          <w:tcPr>
            <w:tcW w:w="2088" w:type="dxa"/>
            <w:vAlign w:val="center"/>
          </w:tcPr>
          <w:p w:rsidR="00086C8D" w:rsidRPr="00CF0CC2" w:rsidRDefault="00086C8D" w:rsidP="00993ADF">
            <w:pPr>
              <w:rPr>
                <w:lang w:val="en-US"/>
              </w:rPr>
            </w:pPr>
            <w:r>
              <w:rPr>
                <w:lang w:val="en-US"/>
              </w:rPr>
              <w:t>2. A clock cycle</w:t>
            </w:r>
          </w:p>
        </w:tc>
        <w:tc>
          <w:tcPr>
            <w:tcW w:w="7483" w:type="dxa"/>
            <w:vAlign w:val="center"/>
          </w:tcPr>
          <w:p w:rsidR="00086C8D" w:rsidRDefault="00086C8D" w:rsidP="00993ADF">
            <w:pPr>
              <w:rPr>
                <w:lang w:val="en-US"/>
              </w:rPr>
            </w:pPr>
            <w:r>
              <w:rPr>
                <w:lang w:val="en-US"/>
              </w:rPr>
              <w:t>B. is the principle that performance or production will decrease when a</w:t>
            </w:r>
          </w:p>
          <w:p w:rsidR="00086C8D" w:rsidRPr="00C10751" w:rsidRDefault="00086C8D" w:rsidP="00993ADF">
            <w:pPr>
              <w:rPr>
                <w:lang w:val="en-US"/>
              </w:rPr>
            </w:pPr>
            <w:r>
              <w:rPr>
                <w:lang w:val="en-US"/>
              </w:rPr>
              <w:t xml:space="preserve">     production factor is increased too much.</w:t>
            </w:r>
          </w:p>
        </w:tc>
      </w:tr>
      <w:tr w:rsidR="00086C8D" w:rsidRPr="00A56948" w:rsidTr="008C6303">
        <w:trPr>
          <w:trHeight w:val="276"/>
        </w:trPr>
        <w:tc>
          <w:tcPr>
            <w:tcW w:w="2088" w:type="dxa"/>
            <w:vAlign w:val="center"/>
          </w:tcPr>
          <w:p w:rsidR="00086C8D" w:rsidRPr="00CF0CC2" w:rsidRDefault="00086C8D" w:rsidP="00993ADF">
            <w:pPr>
              <w:rPr>
                <w:lang w:val="en-US"/>
              </w:rPr>
            </w:pPr>
            <w:r>
              <w:rPr>
                <w:lang w:val="en-US"/>
              </w:rPr>
              <w:t>3. A benchmark</w:t>
            </w:r>
          </w:p>
        </w:tc>
        <w:tc>
          <w:tcPr>
            <w:tcW w:w="7483" w:type="dxa"/>
            <w:vAlign w:val="center"/>
          </w:tcPr>
          <w:p w:rsidR="00086C8D" w:rsidRDefault="00086C8D" w:rsidP="00993ADF">
            <w:pPr>
              <w:rPr>
                <w:lang w:val="en-US"/>
              </w:rPr>
            </w:pPr>
            <w:r>
              <w:rPr>
                <w:lang w:val="en-US"/>
              </w:rPr>
              <w:t>C</w:t>
            </w:r>
            <w:r w:rsidRPr="003706FD">
              <w:rPr>
                <w:lang w:val="en-US"/>
              </w:rPr>
              <w:t xml:space="preserve">. </w:t>
            </w:r>
            <w:r>
              <w:rPr>
                <w:lang w:val="en-US"/>
              </w:rPr>
              <w:t xml:space="preserve">is the part of a computer processor that delivers instructions to the </w:t>
            </w:r>
          </w:p>
          <w:p w:rsidR="00086C8D" w:rsidRPr="003706FD" w:rsidRDefault="00086C8D" w:rsidP="00993ADF">
            <w:pPr>
              <w:rPr>
                <w:lang w:val="en-US"/>
              </w:rPr>
            </w:pPr>
            <w:r>
              <w:rPr>
                <w:lang w:val="en-US"/>
              </w:rPr>
              <w:t xml:space="preserve">    datapath, memory, and other devices.</w:t>
            </w:r>
          </w:p>
        </w:tc>
      </w:tr>
      <w:tr w:rsidR="00086C8D" w:rsidRPr="00A56948" w:rsidTr="008C6303">
        <w:tc>
          <w:tcPr>
            <w:tcW w:w="2088" w:type="dxa"/>
            <w:vAlign w:val="center"/>
          </w:tcPr>
          <w:p w:rsidR="00086C8D" w:rsidRPr="00CF0CC2" w:rsidRDefault="00086C8D" w:rsidP="00993ADF">
            <w:pPr>
              <w:rPr>
                <w:lang w:val="en-US"/>
              </w:rPr>
            </w:pPr>
            <w:r>
              <w:rPr>
                <w:lang w:val="en-US"/>
              </w:rPr>
              <w:t>4. An application</w:t>
            </w:r>
          </w:p>
        </w:tc>
        <w:tc>
          <w:tcPr>
            <w:tcW w:w="7483" w:type="dxa"/>
            <w:vAlign w:val="center"/>
          </w:tcPr>
          <w:p w:rsidR="00086C8D" w:rsidRDefault="00086C8D" w:rsidP="00993ADF">
            <w:pPr>
              <w:rPr>
                <w:lang w:val="en-US"/>
              </w:rPr>
            </w:pPr>
            <w:r>
              <w:rPr>
                <w:lang w:val="en-US"/>
              </w:rPr>
              <w:t xml:space="preserve">D. it is also called a multiplexer, it is a device that chooses one of several </w:t>
            </w:r>
          </w:p>
          <w:p w:rsidR="00086C8D" w:rsidRPr="00C10751" w:rsidRDefault="00086C8D" w:rsidP="00993ADF">
            <w:pPr>
              <w:rPr>
                <w:lang w:val="en-US"/>
              </w:rPr>
            </w:pPr>
            <w:r>
              <w:rPr>
                <w:lang w:val="en-US"/>
              </w:rPr>
              <w:t xml:space="preserve">     input signals and routes it to a single available output line.</w:t>
            </w:r>
          </w:p>
        </w:tc>
      </w:tr>
      <w:tr w:rsidR="00086C8D" w:rsidRPr="000245A9" w:rsidTr="008C6303">
        <w:tc>
          <w:tcPr>
            <w:tcW w:w="2088" w:type="dxa"/>
            <w:vAlign w:val="center"/>
          </w:tcPr>
          <w:p w:rsidR="00086C8D" w:rsidRDefault="00086C8D" w:rsidP="00993ADF">
            <w:pPr>
              <w:rPr>
                <w:lang w:val="en-US"/>
              </w:rPr>
            </w:pPr>
            <w:r>
              <w:rPr>
                <w:lang w:val="en-US"/>
              </w:rPr>
              <w:t>5. Diminishing</w:t>
            </w:r>
          </w:p>
          <w:p w:rsidR="00086C8D" w:rsidRPr="00CF0CC2" w:rsidRDefault="00086C8D" w:rsidP="00993ADF">
            <w:pPr>
              <w:rPr>
                <w:lang w:val="en-US"/>
              </w:rPr>
            </w:pPr>
            <w:r>
              <w:rPr>
                <w:lang w:val="en-US"/>
              </w:rPr>
              <w:t xml:space="preserve">     returns </w:t>
            </w:r>
          </w:p>
        </w:tc>
        <w:tc>
          <w:tcPr>
            <w:tcW w:w="7483" w:type="dxa"/>
            <w:vAlign w:val="center"/>
          </w:tcPr>
          <w:p w:rsidR="00086C8D" w:rsidRDefault="00086C8D" w:rsidP="00993ADF">
            <w:pPr>
              <w:rPr>
                <w:lang w:val="en-US"/>
              </w:rPr>
            </w:pPr>
            <w:r>
              <w:rPr>
                <w:lang w:val="en-US"/>
              </w:rPr>
              <w:t>E. is an interval of time that is used to measure the performance of a</w:t>
            </w:r>
          </w:p>
          <w:p w:rsidR="00086C8D" w:rsidRPr="00C10751" w:rsidRDefault="00086C8D" w:rsidP="00993ADF">
            <w:pPr>
              <w:rPr>
                <w:lang w:val="en-US"/>
              </w:rPr>
            </w:pPr>
            <w:r>
              <w:rPr>
                <w:lang w:val="en-US"/>
              </w:rPr>
              <w:t xml:space="preserve">     computer processor.</w:t>
            </w:r>
          </w:p>
        </w:tc>
      </w:tr>
      <w:tr w:rsidR="00086C8D" w:rsidRPr="00A56948" w:rsidTr="008C6303">
        <w:trPr>
          <w:trHeight w:val="297"/>
        </w:trPr>
        <w:tc>
          <w:tcPr>
            <w:tcW w:w="2088" w:type="dxa"/>
            <w:vAlign w:val="center"/>
          </w:tcPr>
          <w:p w:rsidR="00086C8D" w:rsidRPr="00CF0CC2" w:rsidRDefault="00086C8D" w:rsidP="00993ADF">
            <w:pPr>
              <w:rPr>
                <w:lang w:val="en-US"/>
              </w:rPr>
            </w:pPr>
            <w:r>
              <w:rPr>
                <w:lang w:val="en-US"/>
              </w:rPr>
              <w:t>6. Amdahl’s law</w:t>
            </w:r>
          </w:p>
        </w:tc>
        <w:tc>
          <w:tcPr>
            <w:tcW w:w="7483" w:type="dxa"/>
            <w:vAlign w:val="center"/>
          </w:tcPr>
          <w:p w:rsidR="00086C8D" w:rsidRPr="00C10751" w:rsidRDefault="00086C8D" w:rsidP="00993ADF">
            <w:pPr>
              <w:rPr>
                <w:lang w:val="en-US"/>
              </w:rPr>
            </w:pPr>
            <w:r>
              <w:rPr>
                <w:lang w:val="en-US"/>
              </w:rPr>
              <w:t>F. is the location to which information is sent.</w:t>
            </w:r>
          </w:p>
        </w:tc>
      </w:tr>
      <w:tr w:rsidR="00086C8D" w:rsidRPr="00A56948" w:rsidTr="008C6303">
        <w:tc>
          <w:tcPr>
            <w:tcW w:w="2088" w:type="dxa"/>
            <w:vAlign w:val="center"/>
          </w:tcPr>
          <w:p w:rsidR="00086C8D" w:rsidRPr="00CF0CC2" w:rsidRDefault="00086C8D" w:rsidP="00993ADF">
            <w:pPr>
              <w:rPr>
                <w:lang w:val="en-US"/>
              </w:rPr>
            </w:pPr>
            <w:r>
              <w:rPr>
                <w:lang w:val="en-US"/>
              </w:rPr>
              <w:t>7. A control</w:t>
            </w:r>
          </w:p>
        </w:tc>
        <w:tc>
          <w:tcPr>
            <w:tcW w:w="7483" w:type="dxa"/>
            <w:vAlign w:val="center"/>
          </w:tcPr>
          <w:p w:rsidR="00086C8D" w:rsidRDefault="00086C8D" w:rsidP="00993ADF">
            <w:pPr>
              <w:rPr>
                <w:lang w:val="en-US"/>
              </w:rPr>
            </w:pPr>
            <w:r>
              <w:rPr>
                <w:lang w:val="en-US"/>
              </w:rPr>
              <w:t>G. is the most commonly accepted notion of the passage of time, consisting</w:t>
            </w:r>
          </w:p>
          <w:p w:rsidR="00086C8D" w:rsidRPr="00C10751" w:rsidRDefault="00086C8D" w:rsidP="00993ADF">
            <w:pPr>
              <w:rPr>
                <w:lang w:val="en-US"/>
              </w:rPr>
            </w:pPr>
            <w:r>
              <w:rPr>
                <w:lang w:val="en-US"/>
              </w:rPr>
              <w:t xml:space="preserve">     of measurements in minutes and seconds.</w:t>
            </w:r>
          </w:p>
        </w:tc>
      </w:tr>
      <w:tr w:rsidR="00086C8D" w:rsidRPr="00A56948" w:rsidTr="008C6303">
        <w:tc>
          <w:tcPr>
            <w:tcW w:w="2088" w:type="dxa"/>
            <w:vAlign w:val="center"/>
          </w:tcPr>
          <w:p w:rsidR="00086C8D" w:rsidRPr="00C10751" w:rsidRDefault="00086C8D" w:rsidP="00993ADF">
            <w:pPr>
              <w:rPr>
                <w:lang w:val="en-US"/>
              </w:rPr>
            </w:pPr>
            <w:r>
              <w:rPr>
                <w:lang w:val="en-US"/>
              </w:rPr>
              <w:t>8. A data selector</w:t>
            </w:r>
          </w:p>
        </w:tc>
        <w:tc>
          <w:tcPr>
            <w:tcW w:w="7483" w:type="dxa"/>
            <w:vAlign w:val="center"/>
          </w:tcPr>
          <w:p w:rsidR="00086C8D" w:rsidRPr="00C10751" w:rsidRDefault="00086C8D" w:rsidP="00993ADF">
            <w:pPr>
              <w:rPr>
                <w:lang w:val="en-US"/>
              </w:rPr>
            </w:pPr>
            <w:r>
              <w:rPr>
                <w:lang w:val="en-US"/>
              </w:rPr>
              <w:t>H.</w:t>
            </w:r>
            <w:r w:rsidRPr="00910AC9">
              <w:rPr>
                <w:lang w:val="en-US"/>
              </w:rPr>
              <w:t xml:space="preserve"> </w:t>
            </w:r>
            <w:r>
              <w:rPr>
                <w:lang w:val="en-US"/>
              </w:rPr>
              <w:t>is a real program that is part of a benchmark.</w:t>
            </w:r>
          </w:p>
        </w:tc>
      </w:tr>
      <w:tr w:rsidR="00086C8D" w:rsidRPr="00A56948" w:rsidTr="008C6303">
        <w:tc>
          <w:tcPr>
            <w:tcW w:w="2088" w:type="dxa"/>
            <w:vAlign w:val="center"/>
          </w:tcPr>
          <w:p w:rsidR="00086C8D" w:rsidRPr="00C10751" w:rsidRDefault="00086C8D" w:rsidP="00993ADF">
            <w:pPr>
              <w:rPr>
                <w:lang w:val="en-US"/>
              </w:rPr>
            </w:pPr>
            <w:r>
              <w:rPr>
                <w:lang w:val="en-US"/>
              </w:rPr>
              <w:t>9. A source</w:t>
            </w:r>
          </w:p>
        </w:tc>
        <w:tc>
          <w:tcPr>
            <w:tcW w:w="7483" w:type="dxa"/>
            <w:vAlign w:val="center"/>
          </w:tcPr>
          <w:p w:rsidR="00086C8D" w:rsidRDefault="00086C8D" w:rsidP="00993ADF">
            <w:pPr>
              <w:contextualSpacing/>
              <w:rPr>
                <w:lang w:val="en-US"/>
              </w:rPr>
            </w:pPr>
            <w:r>
              <w:rPr>
                <w:lang w:val="en-US"/>
              </w:rPr>
              <w:t>I. is an equation that determines the maximum overall improvement to a</w:t>
            </w:r>
          </w:p>
          <w:p w:rsidR="00086C8D" w:rsidRPr="00C10751" w:rsidRDefault="00086C8D" w:rsidP="00993ADF">
            <w:pPr>
              <w:contextualSpacing/>
              <w:rPr>
                <w:lang w:val="en-US"/>
              </w:rPr>
            </w:pPr>
            <w:r>
              <w:rPr>
                <w:lang w:val="en-US"/>
              </w:rPr>
              <w:t xml:space="preserve">   system if only one aspect of the system is changed.</w:t>
            </w:r>
          </w:p>
        </w:tc>
      </w:tr>
      <w:tr w:rsidR="00086C8D" w:rsidRPr="00A56948" w:rsidTr="008C6303">
        <w:tc>
          <w:tcPr>
            <w:tcW w:w="2088" w:type="dxa"/>
            <w:vAlign w:val="center"/>
          </w:tcPr>
          <w:p w:rsidR="00086C8D" w:rsidRPr="00C10751" w:rsidRDefault="00086C8D" w:rsidP="00993ADF">
            <w:pPr>
              <w:rPr>
                <w:lang w:val="en-US"/>
              </w:rPr>
            </w:pPr>
            <w:r>
              <w:rPr>
                <w:lang w:val="en-US"/>
              </w:rPr>
              <w:t>10. A destination</w:t>
            </w:r>
          </w:p>
        </w:tc>
        <w:tc>
          <w:tcPr>
            <w:tcW w:w="7483" w:type="dxa"/>
            <w:vAlign w:val="center"/>
          </w:tcPr>
          <w:p w:rsidR="00086C8D" w:rsidRPr="00C10751" w:rsidRDefault="00086C8D" w:rsidP="00993ADF">
            <w:pPr>
              <w:rPr>
                <w:lang w:val="en-US"/>
              </w:rPr>
            </w:pPr>
            <w:r>
              <w:rPr>
                <w:lang w:val="en-US"/>
              </w:rPr>
              <w:t>J. is the location from which information originates.</w:t>
            </w:r>
          </w:p>
        </w:tc>
      </w:tr>
    </w:tbl>
    <w:p w:rsidR="00086C8D" w:rsidRDefault="00086C8D" w:rsidP="00371533">
      <w:pPr>
        <w:rPr>
          <w:b/>
          <w:szCs w:val="20"/>
          <w:lang w:val="en-US"/>
        </w:rPr>
      </w:pPr>
    </w:p>
    <w:p w:rsidR="00086C8D" w:rsidRPr="009E5603" w:rsidRDefault="00086C8D" w:rsidP="00371533">
      <w:pPr>
        <w:rPr>
          <w:b/>
          <w:lang w:val="en-US"/>
        </w:rPr>
      </w:pPr>
      <w:r>
        <w:rPr>
          <w:b/>
          <w:lang w:val="en-US"/>
        </w:rPr>
        <w:t>II</w:t>
      </w:r>
      <w:r w:rsidRPr="009E5603">
        <w:rPr>
          <w:b/>
          <w:lang w:val="en-US"/>
        </w:rPr>
        <w:t xml:space="preserve">). </w:t>
      </w:r>
    </w:p>
    <w:p w:rsidR="00086C8D" w:rsidRPr="001C0386" w:rsidRDefault="00086C8D" w:rsidP="00371533">
      <w:pPr>
        <w:rPr>
          <w:b/>
          <w:lang w:val="en-US"/>
        </w:rPr>
      </w:pPr>
      <w:r w:rsidRPr="009E5603">
        <w:rPr>
          <w:b/>
          <w:lang w:val="en-US"/>
        </w:rPr>
        <w:t>«PUT A QUESTION TAG ON THE END OF THESE</w:t>
      </w:r>
      <w:r w:rsidRPr="001C0386">
        <w:rPr>
          <w:b/>
          <w:lang w:val="en-US"/>
        </w:rPr>
        <w:t xml:space="preserve"> </w:t>
      </w:r>
      <w:r w:rsidRPr="009E5603">
        <w:rPr>
          <w:b/>
          <w:lang w:val="en-US"/>
        </w:rPr>
        <w:t>SENTENCES</w:t>
      </w:r>
      <w:r w:rsidRPr="001C0386">
        <w:rPr>
          <w:b/>
          <w:lang w:val="en-US"/>
        </w:rPr>
        <w:t>» -</w:t>
      </w:r>
    </w:p>
    <w:p w:rsidR="00086C8D" w:rsidRPr="000245A9" w:rsidRDefault="00086C8D" w:rsidP="003A72AC">
      <w:pPr>
        <w:jc w:val="center"/>
        <w:rPr>
          <w:b/>
          <w:lang w:val="en-US"/>
        </w:rPr>
      </w:pPr>
      <w:r w:rsidRPr="000245A9">
        <w:rPr>
          <w:b/>
          <w:lang w:val="en-US"/>
        </w:rPr>
        <w:t>«</w:t>
      </w:r>
      <w:r w:rsidRPr="009E5603">
        <w:rPr>
          <w:b/>
        </w:rPr>
        <w:t>ПРОДОЛЖИТЕ</w:t>
      </w:r>
      <w:r w:rsidRPr="000245A9">
        <w:rPr>
          <w:b/>
          <w:lang w:val="en-US"/>
        </w:rPr>
        <w:t xml:space="preserve"> «</w:t>
      </w:r>
      <w:r w:rsidRPr="009E5603">
        <w:rPr>
          <w:b/>
        </w:rPr>
        <w:t>ХВО</w:t>
      </w:r>
      <w:r>
        <w:rPr>
          <w:b/>
        </w:rPr>
        <w:t>СТИКИ</w:t>
      </w:r>
      <w:r w:rsidRPr="000245A9">
        <w:rPr>
          <w:b/>
          <w:lang w:val="en-US"/>
        </w:rPr>
        <w:t xml:space="preserve">» </w:t>
      </w:r>
      <w:r>
        <w:rPr>
          <w:b/>
        </w:rPr>
        <w:t>РАЗДЕЛИТЕЛЬНЫХ</w:t>
      </w:r>
      <w:r w:rsidRPr="000245A9">
        <w:rPr>
          <w:b/>
          <w:lang w:val="en-US"/>
        </w:rPr>
        <w:t xml:space="preserve"> </w:t>
      </w:r>
      <w:r>
        <w:rPr>
          <w:b/>
        </w:rPr>
        <w:t>ВОПРОСОВ</w:t>
      </w:r>
      <w:r w:rsidRPr="000245A9">
        <w:rPr>
          <w:b/>
          <w:lang w:val="en-US"/>
        </w:rPr>
        <w:t>»</w:t>
      </w:r>
    </w:p>
    <w:p w:rsidR="00086C8D" w:rsidRPr="000245A9" w:rsidRDefault="00086C8D" w:rsidP="00091301">
      <w:pPr>
        <w:rPr>
          <w:lang w:val="en-US"/>
        </w:rPr>
      </w:pPr>
    </w:p>
    <w:p w:rsidR="00086C8D" w:rsidRDefault="00086C8D" w:rsidP="00EF268E">
      <w:pPr>
        <w:rPr>
          <w:lang w:val="en-US"/>
        </w:rPr>
      </w:pPr>
      <w:r w:rsidRPr="00F705FD">
        <w:rPr>
          <w:lang w:val="en-US"/>
        </w:rPr>
        <w:t xml:space="preserve">1. </w:t>
      </w:r>
      <w:r>
        <w:rPr>
          <w:lang w:val="en-US"/>
        </w:rPr>
        <w:t>Performance assessments require many calculations, … …?</w:t>
      </w:r>
    </w:p>
    <w:p w:rsidR="00086C8D" w:rsidRDefault="00086C8D" w:rsidP="00EF268E">
      <w:pPr>
        <w:rPr>
          <w:lang w:val="en-US"/>
        </w:rPr>
      </w:pPr>
      <w:r>
        <w:rPr>
          <w:lang w:val="en-US"/>
        </w:rPr>
        <w:t>2. The first is arithmetic mean, … …?</w:t>
      </w:r>
    </w:p>
    <w:p w:rsidR="00086C8D" w:rsidRDefault="00086C8D" w:rsidP="00EF268E">
      <w:pPr>
        <w:rPr>
          <w:lang w:val="en-US"/>
        </w:rPr>
      </w:pPr>
      <w:r>
        <w:rPr>
          <w:lang w:val="en-US"/>
        </w:rPr>
        <w:t>3. This compares the average execution time to the overall execution time, … …?</w:t>
      </w:r>
    </w:p>
    <w:p w:rsidR="00086C8D" w:rsidRDefault="00086C8D" w:rsidP="00EF268E">
      <w:pPr>
        <w:rPr>
          <w:lang w:val="en-US"/>
        </w:rPr>
      </w:pPr>
      <w:r>
        <w:rPr>
          <w:lang w:val="en-US"/>
        </w:rPr>
        <w:t>4. We also evaluate weighting factors, … …?</w:t>
      </w:r>
    </w:p>
    <w:p w:rsidR="00086C8D" w:rsidRDefault="00086C8D" w:rsidP="00EF268E">
      <w:pPr>
        <w:rPr>
          <w:lang w:val="en-US"/>
        </w:rPr>
      </w:pPr>
      <w:r>
        <w:rPr>
          <w:lang w:val="en-US"/>
        </w:rPr>
        <w:t xml:space="preserve">5. The weighting factor and execution times are used to calculate the weighted arithmetic mean, </w:t>
      </w:r>
    </w:p>
    <w:p w:rsidR="00086C8D" w:rsidRDefault="00086C8D" w:rsidP="00EF268E">
      <w:pPr>
        <w:rPr>
          <w:lang w:val="en-US"/>
        </w:rPr>
      </w:pPr>
      <w:r>
        <w:rPr>
          <w:lang w:val="en-US"/>
        </w:rPr>
        <w:t xml:space="preserve">     … …?</w:t>
      </w:r>
    </w:p>
    <w:p w:rsidR="00086C8D" w:rsidRDefault="00086C8D" w:rsidP="00EF268E">
      <w:pPr>
        <w:rPr>
          <w:lang w:val="en-US"/>
        </w:rPr>
      </w:pPr>
      <w:r>
        <w:rPr>
          <w:lang w:val="en-US"/>
        </w:rPr>
        <w:t>6. That yields the total performance of the workload, … …?</w:t>
      </w:r>
    </w:p>
    <w:p w:rsidR="00086C8D" w:rsidRDefault="00086C8D" w:rsidP="00EF268E">
      <w:pPr>
        <w:rPr>
          <w:lang w:val="en-US"/>
        </w:rPr>
      </w:pPr>
      <w:r>
        <w:rPr>
          <w:lang w:val="en-US"/>
        </w:rPr>
        <w:t>7. Some manufacturers claim that a new version of a product is significantly faster, … …?</w:t>
      </w:r>
    </w:p>
    <w:p w:rsidR="00086C8D" w:rsidRDefault="00086C8D" w:rsidP="00EF268E">
      <w:pPr>
        <w:rPr>
          <w:lang w:val="en-US"/>
        </w:rPr>
      </w:pPr>
      <w:r>
        <w:rPr>
          <w:lang w:val="en-US"/>
        </w:rPr>
        <w:t>8. And they’ll increase the price, … …?</w:t>
      </w:r>
    </w:p>
    <w:p w:rsidR="00086C8D" w:rsidRDefault="00086C8D" w:rsidP="00EF268E">
      <w:pPr>
        <w:rPr>
          <w:lang w:val="en-US"/>
        </w:rPr>
      </w:pPr>
      <w:r>
        <w:rPr>
          <w:lang w:val="en-US"/>
        </w:rPr>
        <w:t>9. But there’s a limit to how much faster a system can get, … …?</w:t>
      </w:r>
    </w:p>
    <w:p w:rsidR="00086C8D" w:rsidRDefault="00086C8D" w:rsidP="00EF268E">
      <w:pPr>
        <w:rPr>
          <w:lang w:val="en-US"/>
        </w:rPr>
      </w:pPr>
      <w:r>
        <w:rPr>
          <w:lang w:val="en-US"/>
        </w:rPr>
        <w:t>10. Amdahl’s law is also used to find the maximum expected improvement to a system when</w:t>
      </w:r>
    </w:p>
    <w:p w:rsidR="00086C8D" w:rsidRPr="00F705FD" w:rsidRDefault="00086C8D" w:rsidP="00EF268E">
      <w:pPr>
        <w:rPr>
          <w:lang w:val="en-US"/>
        </w:rPr>
      </w:pPr>
      <w:r>
        <w:rPr>
          <w:lang w:val="en-US"/>
        </w:rPr>
        <w:t xml:space="preserve">      only part of it is improved, … …?</w:t>
      </w:r>
    </w:p>
    <w:p w:rsidR="00086C8D" w:rsidRPr="00F705FD" w:rsidRDefault="00086C8D" w:rsidP="00EF268E">
      <w:pPr>
        <w:rPr>
          <w:b/>
          <w:lang w:val="en-US"/>
        </w:rPr>
      </w:pPr>
    </w:p>
    <w:p w:rsidR="00086C8D" w:rsidRPr="000245A9" w:rsidRDefault="00086C8D" w:rsidP="00F44652">
      <w:pPr>
        <w:rPr>
          <w:b/>
          <w:lang w:val="en-US"/>
        </w:rPr>
      </w:pPr>
      <w:r>
        <w:rPr>
          <w:b/>
          <w:lang w:val="en-US"/>
        </w:rPr>
        <w:t>III</w:t>
      </w:r>
      <w:r w:rsidRPr="000245A9">
        <w:rPr>
          <w:b/>
          <w:lang w:val="en-US"/>
        </w:rPr>
        <w:t>).</w:t>
      </w:r>
    </w:p>
    <w:p w:rsidR="00086C8D" w:rsidRPr="00B8544B" w:rsidRDefault="00086C8D" w:rsidP="00371533">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1C0386">
        <w:rPr>
          <w:b/>
        </w:rPr>
        <w:t xml:space="preserve"> </w:t>
      </w:r>
      <w:r w:rsidRPr="009E5603">
        <w:rPr>
          <w:b/>
          <w:lang w:val="en-US"/>
        </w:rPr>
        <w:t>WORDS</w:t>
      </w:r>
      <w:r w:rsidRPr="001C0386">
        <w:rPr>
          <w:b/>
        </w:rPr>
        <w:t xml:space="preserve"> </w:t>
      </w:r>
      <w:r w:rsidRPr="009E5603">
        <w:rPr>
          <w:b/>
          <w:lang w:val="en-US"/>
        </w:rPr>
        <w:t>IN</w:t>
      </w:r>
      <w:r w:rsidRPr="001C0386">
        <w:rPr>
          <w:b/>
        </w:rPr>
        <w:t xml:space="preserve"> </w:t>
      </w:r>
      <w:r w:rsidRPr="009E5603">
        <w:rPr>
          <w:b/>
          <w:lang w:val="en-US"/>
        </w:rPr>
        <w:t>BRACKETS</w:t>
      </w:r>
      <w:r w:rsidRPr="001C0386">
        <w:rPr>
          <w:b/>
        </w:rPr>
        <w:t xml:space="preserve"> </w:t>
      </w:r>
      <w:r w:rsidRPr="009E5603">
        <w:rPr>
          <w:b/>
          <w:lang w:val="en-US"/>
        </w:rPr>
        <w:t>WILL</w:t>
      </w:r>
      <w:r w:rsidRPr="001C0386">
        <w:rPr>
          <w:b/>
        </w:rPr>
        <w:t xml:space="preserve"> </w:t>
      </w:r>
      <w:r w:rsidRPr="009E5603">
        <w:rPr>
          <w:b/>
          <w:lang w:val="en-US"/>
        </w:rPr>
        <w:t>HELP</w:t>
      </w:r>
      <w:r w:rsidRPr="001C0386">
        <w:rPr>
          <w:b/>
        </w:rPr>
        <w:t xml:space="preserve"> </w:t>
      </w:r>
      <w:r w:rsidRPr="009E5603">
        <w:rPr>
          <w:b/>
          <w:lang w:val="en-US"/>
        </w:rPr>
        <w:t>YOU</w:t>
      </w:r>
      <w:r w:rsidRPr="001C0386">
        <w:rPr>
          <w:b/>
        </w:rPr>
        <w:t>» – «</w:t>
      </w:r>
      <w:r w:rsidRPr="009E5603">
        <w:rPr>
          <w:b/>
        </w:rPr>
        <w:t>СОСТАВЬТЕ</w:t>
      </w:r>
      <w:r w:rsidRPr="00754204">
        <w:rPr>
          <w:b/>
        </w:rPr>
        <w:t xml:space="preserve"> </w:t>
      </w:r>
      <w:r w:rsidRPr="009E5603">
        <w:rPr>
          <w:b/>
        </w:rPr>
        <w:t>СПЕЦИАЛЬНЫЕ</w:t>
      </w:r>
      <w:r w:rsidRPr="00754204">
        <w:rPr>
          <w:b/>
        </w:rPr>
        <w:t xml:space="preserve"> </w:t>
      </w:r>
      <w:r w:rsidRPr="009E5603">
        <w:rPr>
          <w:b/>
        </w:rPr>
        <w:t>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B8544B">
        <w:rPr>
          <w:b/>
          <w:lang w:val="en-US"/>
        </w:rPr>
        <w:t xml:space="preserve"> </w:t>
      </w:r>
      <w:r w:rsidRPr="009E5603">
        <w:rPr>
          <w:b/>
        </w:rPr>
        <w:t>В</w:t>
      </w:r>
      <w:r w:rsidRPr="00B8544B">
        <w:rPr>
          <w:b/>
          <w:lang w:val="en-US"/>
        </w:rPr>
        <w:t xml:space="preserve"> </w:t>
      </w:r>
      <w:r w:rsidRPr="009E5603">
        <w:rPr>
          <w:b/>
        </w:rPr>
        <w:t>СКОБКАХ</w:t>
      </w:r>
      <w:r w:rsidRPr="00B8544B">
        <w:rPr>
          <w:b/>
          <w:lang w:val="en-US"/>
        </w:rPr>
        <w:t xml:space="preserve"> </w:t>
      </w:r>
      <w:r w:rsidRPr="009E5603">
        <w:rPr>
          <w:b/>
        </w:rPr>
        <w:t>ПОМОГУТ</w:t>
      </w:r>
      <w:r w:rsidRPr="00B8544B">
        <w:rPr>
          <w:b/>
          <w:lang w:val="en-US"/>
        </w:rPr>
        <w:t xml:space="preserve"> </w:t>
      </w:r>
      <w:r w:rsidRPr="009E5603">
        <w:rPr>
          <w:b/>
        </w:rPr>
        <w:t>ВАМ</w:t>
      </w:r>
      <w:r w:rsidRPr="00B8544B">
        <w:rPr>
          <w:b/>
          <w:lang w:val="en-US"/>
        </w:rPr>
        <w:t>»</w:t>
      </w:r>
    </w:p>
    <w:p w:rsidR="00086C8D" w:rsidRPr="00B8544B" w:rsidRDefault="00086C8D" w:rsidP="00371533">
      <w:pPr>
        <w:rPr>
          <w:b/>
          <w:lang w:val="en-US"/>
        </w:rPr>
      </w:pPr>
    </w:p>
    <w:p w:rsidR="00086C8D" w:rsidRDefault="00086C8D" w:rsidP="00371533">
      <w:pPr>
        <w:rPr>
          <w:lang w:val="en-US"/>
        </w:rPr>
      </w:pPr>
      <w:r w:rsidRPr="00EB7D4E">
        <w:rPr>
          <w:lang w:val="en-US"/>
        </w:rPr>
        <w:t xml:space="preserve">1. </w:t>
      </w:r>
      <w:r>
        <w:rPr>
          <w:lang w:val="en-US"/>
        </w:rPr>
        <w:t xml:space="preserve">Branch prediction allows us to guess </w:t>
      </w:r>
      <w:r w:rsidRPr="00EB7D4E">
        <w:rPr>
          <w:i/>
          <w:lang w:val="en-US"/>
        </w:rPr>
        <w:t>whether a branch will be taken</w:t>
      </w:r>
      <w:r>
        <w:rPr>
          <w:lang w:val="en-US"/>
        </w:rPr>
        <w:t>. (What)</w:t>
      </w:r>
    </w:p>
    <w:p w:rsidR="00086C8D" w:rsidRDefault="00086C8D" w:rsidP="0027269F">
      <w:pPr>
        <w:rPr>
          <w:lang w:val="en-US"/>
        </w:rPr>
      </w:pPr>
      <w:r>
        <w:rPr>
          <w:lang w:val="en-US"/>
        </w:rPr>
        <w:t xml:space="preserve">2. </w:t>
      </w:r>
      <w:r w:rsidRPr="0027269F">
        <w:rPr>
          <w:i/>
          <w:lang w:val="en-US"/>
        </w:rPr>
        <w:t>Branch prediction</w:t>
      </w:r>
      <w:r>
        <w:rPr>
          <w:lang w:val="en-US"/>
        </w:rPr>
        <w:t xml:space="preserve"> allows us to guess </w:t>
      </w:r>
      <w:r w:rsidRPr="0027269F">
        <w:rPr>
          <w:lang w:val="en-US"/>
        </w:rPr>
        <w:t>whether a branch will be taken</w:t>
      </w:r>
      <w:r>
        <w:rPr>
          <w:lang w:val="en-US"/>
        </w:rPr>
        <w:t>. (What)</w:t>
      </w:r>
    </w:p>
    <w:p w:rsidR="00086C8D" w:rsidRDefault="00086C8D" w:rsidP="0027269F">
      <w:pPr>
        <w:rPr>
          <w:lang w:val="en-US"/>
        </w:rPr>
      </w:pPr>
      <w:r>
        <w:rPr>
          <w:lang w:val="en-US"/>
        </w:rPr>
        <w:t xml:space="preserve">3. </w:t>
      </w:r>
      <w:r w:rsidRPr="0027269F">
        <w:rPr>
          <w:i/>
          <w:lang w:val="en-US"/>
        </w:rPr>
        <w:t>When the prediction is wrong</w:t>
      </w:r>
      <w:r>
        <w:rPr>
          <w:lang w:val="en-US"/>
        </w:rPr>
        <w:t>, we simply flush instructions and start over. (When)</w:t>
      </w:r>
    </w:p>
    <w:p w:rsidR="00086C8D" w:rsidRDefault="00086C8D" w:rsidP="0027269F">
      <w:pPr>
        <w:rPr>
          <w:lang w:val="en-US"/>
        </w:rPr>
      </w:pPr>
      <w:r>
        <w:rPr>
          <w:lang w:val="en-US"/>
        </w:rPr>
        <w:t xml:space="preserve">4. But flushing instructions takes up </w:t>
      </w:r>
      <w:r w:rsidRPr="0027269F">
        <w:rPr>
          <w:i/>
          <w:lang w:val="en-US"/>
        </w:rPr>
        <w:t>valuable time</w:t>
      </w:r>
      <w:r>
        <w:rPr>
          <w:lang w:val="en-US"/>
        </w:rPr>
        <w:t>. (What)</w:t>
      </w:r>
    </w:p>
    <w:p w:rsidR="00086C8D" w:rsidRDefault="00086C8D" w:rsidP="0027269F">
      <w:pPr>
        <w:rPr>
          <w:lang w:val="en-US"/>
        </w:rPr>
      </w:pPr>
      <w:r>
        <w:rPr>
          <w:lang w:val="en-US"/>
        </w:rPr>
        <w:t xml:space="preserve">5. Fortunately, there are a number of </w:t>
      </w:r>
      <w:r w:rsidRPr="0027269F">
        <w:rPr>
          <w:i/>
          <w:lang w:val="en-US"/>
        </w:rPr>
        <w:t>advanced branch prediction</w:t>
      </w:r>
      <w:r>
        <w:rPr>
          <w:lang w:val="en-US"/>
        </w:rPr>
        <w:t xml:space="preserve"> methods. (What)</w:t>
      </w:r>
    </w:p>
    <w:p w:rsidR="00086C8D" w:rsidRDefault="00086C8D" w:rsidP="0027269F">
      <w:pPr>
        <w:rPr>
          <w:lang w:val="en-US"/>
        </w:rPr>
      </w:pPr>
      <w:r>
        <w:rPr>
          <w:lang w:val="en-US"/>
        </w:rPr>
        <w:t xml:space="preserve">6. Dynamic branch prediction involves looking up </w:t>
      </w:r>
      <w:r w:rsidRPr="00AA39DA">
        <w:rPr>
          <w:i/>
          <w:lang w:val="en-US"/>
        </w:rPr>
        <w:t>whether a branch was recently taken</w:t>
      </w:r>
      <w:r>
        <w:rPr>
          <w:lang w:val="en-US"/>
        </w:rPr>
        <w:t>. (What)</w:t>
      </w:r>
    </w:p>
    <w:p w:rsidR="00086C8D" w:rsidRPr="00EB7D4E" w:rsidRDefault="00086C8D" w:rsidP="00AA39DA">
      <w:pPr>
        <w:rPr>
          <w:lang w:val="en-US"/>
        </w:rPr>
      </w:pPr>
      <w:r>
        <w:rPr>
          <w:lang w:val="en-US"/>
        </w:rPr>
        <w:t xml:space="preserve">7. </w:t>
      </w:r>
      <w:r w:rsidRPr="00AA39DA">
        <w:rPr>
          <w:i/>
          <w:lang w:val="en-US"/>
        </w:rPr>
        <w:t>Dynamic branch prediction</w:t>
      </w:r>
      <w:r>
        <w:rPr>
          <w:lang w:val="en-US"/>
        </w:rPr>
        <w:t xml:space="preserve"> involves looking up whether a branch was recently taken. (What)</w:t>
      </w:r>
    </w:p>
    <w:p w:rsidR="00086C8D" w:rsidRDefault="00086C8D" w:rsidP="00AA39DA">
      <w:pPr>
        <w:rPr>
          <w:lang w:val="en-US"/>
        </w:rPr>
      </w:pPr>
      <w:r>
        <w:rPr>
          <w:lang w:val="en-US"/>
        </w:rPr>
        <w:t xml:space="preserve">8. This information is stored in </w:t>
      </w:r>
      <w:r w:rsidRPr="00AA39DA">
        <w:rPr>
          <w:i/>
          <w:lang w:val="en-US"/>
        </w:rPr>
        <w:t>a branch history table, or branch prediction buffer</w:t>
      </w:r>
      <w:r>
        <w:rPr>
          <w:lang w:val="en-US"/>
        </w:rPr>
        <w:t>. (What)</w:t>
      </w:r>
    </w:p>
    <w:p w:rsidR="00086C8D" w:rsidRDefault="00086C8D" w:rsidP="00AA39DA">
      <w:pPr>
        <w:rPr>
          <w:lang w:val="en-US"/>
        </w:rPr>
      </w:pPr>
      <w:r>
        <w:rPr>
          <w:lang w:val="en-US"/>
        </w:rPr>
        <w:t xml:space="preserve">9. A correlating predictor operates </w:t>
      </w:r>
      <w:r w:rsidRPr="00AA39DA">
        <w:rPr>
          <w:i/>
          <w:lang w:val="en-US"/>
        </w:rPr>
        <w:t>similarly</w:t>
      </w:r>
      <w:r>
        <w:rPr>
          <w:lang w:val="en-US"/>
        </w:rPr>
        <w:t>. (How)</w:t>
      </w:r>
    </w:p>
    <w:p w:rsidR="00086C8D" w:rsidRPr="00AA39DA" w:rsidRDefault="00086C8D" w:rsidP="00AA39DA">
      <w:pPr>
        <w:rPr>
          <w:lang w:val="en-US"/>
        </w:rPr>
      </w:pPr>
      <w:r>
        <w:rPr>
          <w:lang w:val="en-US"/>
        </w:rPr>
        <w:t xml:space="preserve">10. Tournament branch predictors are the most useful </w:t>
      </w:r>
      <w:r w:rsidRPr="00AA39DA">
        <w:rPr>
          <w:i/>
          <w:lang w:val="en-US"/>
        </w:rPr>
        <w:t>because they provide more options</w:t>
      </w:r>
      <w:r>
        <w:rPr>
          <w:lang w:val="en-US"/>
        </w:rPr>
        <w:t>. (Why)</w:t>
      </w:r>
    </w:p>
    <w:p w:rsidR="00086C8D" w:rsidRPr="00EB7D4E" w:rsidRDefault="00086C8D" w:rsidP="0027269F">
      <w:pPr>
        <w:rPr>
          <w:lang w:val="en-US"/>
        </w:rPr>
      </w:pPr>
    </w:p>
    <w:p w:rsidR="00086C8D" w:rsidRPr="00AA39DA" w:rsidRDefault="00086C8D" w:rsidP="00371533">
      <w:pPr>
        <w:rPr>
          <w:b/>
          <w:lang w:val="en-US"/>
        </w:rPr>
      </w:pPr>
      <w:r>
        <w:rPr>
          <w:b/>
          <w:lang w:val="en-US"/>
        </w:rPr>
        <w:t>IV</w:t>
      </w:r>
      <w:r w:rsidRPr="00AA39DA">
        <w:rPr>
          <w:b/>
          <w:lang w:val="en-US"/>
        </w:rPr>
        <w:t>).</w:t>
      </w:r>
    </w:p>
    <w:p w:rsidR="00086C8D" w:rsidRPr="00AA39DA" w:rsidRDefault="00086C8D" w:rsidP="00371533">
      <w:pPr>
        <w:rPr>
          <w:b/>
          <w:lang w:val="en-US"/>
        </w:rPr>
      </w:pPr>
      <w:r w:rsidRPr="00AA39DA">
        <w:rPr>
          <w:b/>
          <w:lang w:val="en-US"/>
        </w:rPr>
        <w:t>«</w:t>
      </w:r>
      <w:r w:rsidRPr="009E5603">
        <w:rPr>
          <w:b/>
          <w:lang w:val="en-US"/>
        </w:rPr>
        <w:t>MAKE</w:t>
      </w:r>
      <w:r w:rsidRPr="00AA39DA">
        <w:rPr>
          <w:b/>
          <w:lang w:val="en-US"/>
        </w:rPr>
        <w:t xml:space="preserve"> </w:t>
      </w:r>
      <w:r w:rsidRPr="009E5603">
        <w:rPr>
          <w:b/>
          <w:lang w:val="en-US"/>
        </w:rPr>
        <w:t>UP</w:t>
      </w:r>
      <w:r w:rsidRPr="00AA39DA">
        <w:rPr>
          <w:b/>
          <w:lang w:val="en-US"/>
        </w:rPr>
        <w:t xml:space="preserve"> </w:t>
      </w:r>
      <w:r w:rsidRPr="009E5603">
        <w:rPr>
          <w:b/>
          <w:lang w:val="en-US"/>
        </w:rPr>
        <w:t>GE</w:t>
      </w:r>
      <w:r>
        <w:rPr>
          <w:b/>
          <w:lang w:val="en-US"/>
        </w:rPr>
        <w:t>NERAL</w:t>
      </w:r>
      <w:r w:rsidRPr="00AA39DA">
        <w:rPr>
          <w:b/>
          <w:lang w:val="en-US"/>
        </w:rPr>
        <w:t xml:space="preserve"> </w:t>
      </w:r>
      <w:r>
        <w:rPr>
          <w:b/>
          <w:lang w:val="en-US"/>
        </w:rPr>
        <w:t>GUESTIONS</w:t>
      </w:r>
      <w:r w:rsidRPr="00AA39DA">
        <w:rPr>
          <w:b/>
          <w:lang w:val="en-US"/>
        </w:rPr>
        <w:t xml:space="preserve"> </w:t>
      </w:r>
      <w:r>
        <w:rPr>
          <w:b/>
          <w:lang w:val="en-US"/>
        </w:rPr>
        <w:t>AND</w:t>
      </w:r>
      <w:r w:rsidRPr="00AA39DA">
        <w:rPr>
          <w:b/>
          <w:lang w:val="en-US"/>
        </w:rPr>
        <w:t xml:space="preserve"> </w:t>
      </w:r>
      <w:r>
        <w:rPr>
          <w:b/>
          <w:lang w:val="en-US"/>
        </w:rPr>
        <w:t>ANSWER</w:t>
      </w:r>
      <w:r w:rsidRPr="00AA39DA">
        <w:rPr>
          <w:b/>
          <w:lang w:val="en-US"/>
        </w:rPr>
        <w:t xml:space="preserve"> </w:t>
      </w:r>
      <w:r>
        <w:rPr>
          <w:b/>
          <w:lang w:val="en-US"/>
        </w:rPr>
        <w:t>THEM</w:t>
      </w:r>
      <w:r w:rsidRPr="00AA39DA">
        <w:rPr>
          <w:b/>
          <w:lang w:val="en-US"/>
        </w:rPr>
        <w:t xml:space="preserve"> </w:t>
      </w:r>
      <w:r w:rsidRPr="009E5603">
        <w:rPr>
          <w:b/>
          <w:lang w:val="en-US"/>
        </w:rPr>
        <w:t>ACCORDING</w:t>
      </w:r>
      <w:r w:rsidRPr="00AA39DA">
        <w:rPr>
          <w:b/>
          <w:lang w:val="en-US"/>
        </w:rPr>
        <w:t xml:space="preserve"> </w:t>
      </w:r>
      <w:r w:rsidRPr="009E5603">
        <w:rPr>
          <w:b/>
          <w:lang w:val="en-US"/>
        </w:rPr>
        <w:t>TO</w:t>
      </w:r>
      <w:r w:rsidRPr="00AA39DA">
        <w:rPr>
          <w:b/>
          <w:lang w:val="en-US"/>
        </w:rPr>
        <w:t xml:space="preserve"> </w:t>
      </w:r>
      <w:r w:rsidRPr="009E5603">
        <w:rPr>
          <w:b/>
          <w:lang w:val="en-US"/>
        </w:rPr>
        <w:t>THE</w:t>
      </w:r>
      <w:r w:rsidRPr="00AA39DA">
        <w:rPr>
          <w:b/>
          <w:lang w:val="en-US"/>
        </w:rPr>
        <w:t xml:space="preserve"> </w:t>
      </w:r>
      <w:r w:rsidRPr="009E5603">
        <w:rPr>
          <w:b/>
          <w:lang w:val="en-US"/>
        </w:rPr>
        <w:t>MODEL</w:t>
      </w:r>
      <w:r w:rsidRPr="00AA39DA">
        <w:rPr>
          <w:b/>
          <w:lang w:val="en-US"/>
        </w:rPr>
        <w:t>» - «</w:t>
      </w:r>
      <w:r w:rsidRPr="009E5603">
        <w:rPr>
          <w:b/>
        </w:rPr>
        <w:t>СОСТАВЬТЕ</w:t>
      </w:r>
      <w:r w:rsidRPr="00AA39DA">
        <w:rPr>
          <w:b/>
          <w:lang w:val="en-US"/>
        </w:rPr>
        <w:t xml:space="preserve"> </w:t>
      </w:r>
      <w:r w:rsidRPr="009E5603">
        <w:rPr>
          <w:b/>
        </w:rPr>
        <w:t>ОБЩИЕ</w:t>
      </w:r>
      <w:r w:rsidRPr="00AA39DA">
        <w:rPr>
          <w:b/>
          <w:lang w:val="en-US"/>
        </w:rPr>
        <w:t xml:space="preserve"> </w:t>
      </w:r>
      <w:r w:rsidRPr="009E5603">
        <w:rPr>
          <w:b/>
        </w:rPr>
        <w:t>ВОПРОСЫ</w:t>
      </w:r>
      <w:r w:rsidRPr="00AA39DA">
        <w:rPr>
          <w:b/>
          <w:lang w:val="en-US"/>
        </w:rPr>
        <w:t xml:space="preserve"> </w:t>
      </w:r>
      <w:r w:rsidRPr="009E5603">
        <w:rPr>
          <w:b/>
        </w:rPr>
        <w:t>И</w:t>
      </w:r>
      <w:r w:rsidRPr="00AA39DA">
        <w:rPr>
          <w:b/>
          <w:lang w:val="en-US"/>
        </w:rPr>
        <w:t xml:space="preserve"> </w:t>
      </w:r>
      <w:r w:rsidRPr="009E5603">
        <w:rPr>
          <w:b/>
        </w:rPr>
        <w:t>ОТВЕТЬТЕ</w:t>
      </w:r>
      <w:r w:rsidRPr="00AA39DA">
        <w:rPr>
          <w:b/>
          <w:lang w:val="en-US"/>
        </w:rPr>
        <w:t xml:space="preserve"> </w:t>
      </w:r>
      <w:r w:rsidRPr="009E5603">
        <w:rPr>
          <w:b/>
        </w:rPr>
        <w:t>НА</w:t>
      </w:r>
      <w:r w:rsidRPr="00AA39DA">
        <w:rPr>
          <w:b/>
          <w:lang w:val="en-US"/>
        </w:rPr>
        <w:t xml:space="preserve"> </w:t>
      </w:r>
      <w:r w:rsidRPr="009E5603">
        <w:rPr>
          <w:b/>
        </w:rPr>
        <w:t>НИХ</w:t>
      </w:r>
      <w:r w:rsidRPr="00AA39DA">
        <w:rPr>
          <w:b/>
          <w:lang w:val="en-US"/>
        </w:rPr>
        <w:t xml:space="preserve"> </w:t>
      </w:r>
    </w:p>
    <w:p w:rsidR="00086C8D" w:rsidRPr="00B8544B" w:rsidRDefault="00086C8D" w:rsidP="00371533">
      <w:pPr>
        <w:jc w:val="center"/>
        <w:rPr>
          <w:b/>
          <w:lang w:val="en-US"/>
        </w:rPr>
      </w:pPr>
      <w:r w:rsidRPr="009E5603">
        <w:rPr>
          <w:b/>
        </w:rPr>
        <w:t>В</w:t>
      </w:r>
      <w:r w:rsidRPr="00AA39DA">
        <w:rPr>
          <w:b/>
          <w:lang w:val="en-US"/>
        </w:rPr>
        <w:t xml:space="preserve"> </w:t>
      </w:r>
      <w:r w:rsidRPr="009E5603">
        <w:rPr>
          <w:b/>
        </w:rPr>
        <w:t>СООТВЕТСТВИИ</w:t>
      </w:r>
      <w:r w:rsidRPr="00B8544B">
        <w:rPr>
          <w:b/>
          <w:lang w:val="en-US"/>
        </w:rPr>
        <w:t xml:space="preserve"> </w:t>
      </w:r>
      <w:r w:rsidRPr="009E5603">
        <w:rPr>
          <w:b/>
        </w:rPr>
        <w:t>С</w:t>
      </w:r>
      <w:r w:rsidRPr="00B8544B">
        <w:rPr>
          <w:b/>
          <w:lang w:val="en-US"/>
        </w:rPr>
        <w:t xml:space="preserve"> </w:t>
      </w:r>
      <w:r w:rsidRPr="009E5603">
        <w:rPr>
          <w:b/>
        </w:rPr>
        <w:t>ОБРАЗЦОМ</w:t>
      </w:r>
      <w:r w:rsidRPr="00B8544B">
        <w:rPr>
          <w:b/>
          <w:lang w:val="en-US"/>
        </w:rPr>
        <w:t>»</w:t>
      </w:r>
    </w:p>
    <w:p w:rsidR="00086C8D" w:rsidRPr="00B8544B" w:rsidRDefault="00086C8D" w:rsidP="00434E02">
      <w:pPr>
        <w:rPr>
          <w:b/>
          <w:lang w:val="en-US"/>
        </w:rPr>
      </w:pPr>
    </w:p>
    <w:p w:rsidR="00086C8D" w:rsidRDefault="00086C8D" w:rsidP="00011E92">
      <w:pPr>
        <w:pStyle w:val="ListParagraph"/>
        <w:spacing w:after="0"/>
        <w:ind w:left="0"/>
        <w:rPr>
          <w:lang w:val="en-US"/>
        </w:rPr>
      </w:pPr>
      <w:r w:rsidRPr="006444BD">
        <w:rPr>
          <w:b/>
          <w:lang w:val="en-US"/>
        </w:rPr>
        <w:t>a</w:t>
      </w:r>
      <w:r w:rsidRPr="00686E7C">
        <w:rPr>
          <w:b/>
          <w:lang w:val="en-US"/>
        </w:rPr>
        <w:t xml:space="preserve">) </w:t>
      </w:r>
      <w:r w:rsidRPr="00124E59">
        <w:rPr>
          <w:b/>
          <w:lang w:val="en-US"/>
        </w:rPr>
        <w:t>Model</w:t>
      </w:r>
      <w:r w:rsidRPr="00686E7C">
        <w:rPr>
          <w:b/>
          <w:lang w:val="en-US"/>
        </w:rPr>
        <w:t xml:space="preserve">:  </w:t>
      </w:r>
      <w:r>
        <w:rPr>
          <w:lang w:val="en-US"/>
        </w:rPr>
        <w:t>Pipelining dramatically reduces throughput time.</w:t>
      </w:r>
    </w:p>
    <w:p w:rsidR="00086C8D" w:rsidRPr="00686E7C" w:rsidRDefault="00086C8D" w:rsidP="00011E92">
      <w:pPr>
        <w:pStyle w:val="ListParagraph"/>
        <w:spacing w:after="0"/>
        <w:ind w:left="0"/>
        <w:rPr>
          <w:lang w:val="en-US"/>
        </w:rPr>
      </w:pPr>
      <w:r>
        <w:rPr>
          <w:b/>
          <w:lang w:val="en-US"/>
        </w:rPr>
        <w:t xml:space="preserve">                  </w:t>
      </w:r>
      <w:r w:rsidRPr="00686E7C">
        <w:rPr>
          <w:lang w:val="en-US"/>
        </w:rPr>
        <w:t>Does</w:t>
      </w:r>
      <w:r>
        <w:rPr>
          <w:lang w:val="en-US"/>
        </w:rPr>
        <w:t xml:space="preserve"> pipelining dramatically reduce throughput time? – Yes, it does.</w:t>
      </w:r>
    </w:p>
    <w:p w:rsidR="00086C8D" w:rsidRDefault="00086C8D" w:rsidP="00011E92">
      <w:pPr>
        <w:pStyle w:val="ListParagraph"/>
        <w:spacing w:after="0"/>
        <w:ind w:left="0"/>
        <w:rPr>
          <w:lang w:val="en-US"/>
        </w:rPr>
      </w:pPr>
    </w:p>
    <w:p w:rsidR="00086C8D" w:rsidRPr="00686E7C" w:rsidRDefault="00086C8D" w:rsidP="00011E92">
      <w:pPr>
        <w:pStyle w:val="ListParagraph"/>
        <w:spacing w:after="0"/>
        <w:ind w:left="0"/>
        <w:rPr>
          <w:lang w:val="en-US"/>
        </w:rPr>
      </w:pPr>
      <w:r w:rsidRPr="00686E7C">
        <w:rPr>
          <w:lang w:val="en-US"/>
        </w:rPr>
        <w:t xml:space="preserve">1. </w:t>
      </w:r>
      <w:r>
        <w:rPr>
          <w:lang w:val="en-US"/>
        </w:rPr>
        <w:t>Pipelining reduces the throughput by a significant margin. 2. Dynamic branch prediction looks up information about the branch in a branch prediction buffer. 3. A correlating predictor uses both local and global information about recently taken branches. 4. A tournament branch predictor provides the program with options for what type of prediction to use. 5. Branch prediction helps prevent control hazards.</w:t>
      </w:r>
    </w:p>
    <w:p w:rsidR="00086C8D" w:rsidRDefault="00086C8D" w:rsidP="00011E92">
      <w:pPr>
        <w:pStyle w:val="ListParagraph"/>
        <w:spacing w:after="0"/>
        <w:ind w:left="0"/>
        <w:rPr>
          <w:b/>
          <w:szCs w:val="24"/>
          <w:lang w:eastAsia="en-US"/>
        </w:rPr>
      </w:pPr>
    </w:p>
    <w:p w:rsidR="00086C8D" w:rsidRDefault="00086C8D" w:rsidP="00011E92">
      <w:pPr>
        <w:pStyle w:val="ListParagraph"/>
        <w:spacing w:after="0"/>
        <w:ind w:left="0"/>
        <w:rPr>
          <w:lang w:val="en-US"/>
        </w:rPr>
      </w:pPr>
      <w:r>
        <w:rPr>
          <w:b/>
          <w:szCs w:val="24"/>
          <w:lang w:val="en-US" w:eastAsia="en-US"/>
        </w:rPr>
        <w:t>b</w:t>
      </w:r>
      <w:r w:rsidRPr="00C10751">
        <w:rPr>
          <w:b/>
          <w:szCs w:val="24"/>
          <w:lang w:eastAsia="en-US"/>
        </w:rPr>
        <w:t xml:space="preserve">) </w:t>
      </w:r>
      <w:r w:rsidRPr="00B12858">
        <w:rPr>
          <w:b/>
          <w:lang w:val="en-US"/>
        </w:rPr>
        <w:t>Model</w:t>
      </w:r>
      <w:r w:rsidRPr="00B8544B">
        <w:rPr>
          <w:b/>
          <w:lang w:val="en-US"/>
        </w:rPr>
        <w:t xml:space="preserve">:  </w:t>
      </w:r>
      <w:r>
        <w:rPr>
          <w:lang w:val="en-US"/>
        </w:rPr>
        <w:t>We follow the reproducibility rule.</w:t>
      </w:r>
    </w:p>
    <w:p w:rsidR="00086C8D" w:rsidRDefault="00086C8D" w:rsidP="00011E92">
      <w:pPr>
        <w:pStyle w:val="ListParagraph"/>
        <w:spacing w:after="0"/>
        <w:ind w:left="0"/>
        <w:rPr>
          <w:lang w:val="en-US"/>
        </w:rPr>
      </w:pPr>
      <w:r>
        <w:rPr>
          <w:lang w:val="en-US"/>
        </w:rPr>
        <w:t xml:space="preserve">                   Do we follow the reproducibility rule? – Yes, we do.</w:t>
      </w:r>
    </w:p>
    <w:p w:rsidR="00086C8D" w:rsidRPr="00C6524D" w:rsidRDefault="00086C8D" w:rsidP="00011E92">
      <w:pPr>
        <w:pStyle w:val="ListParagraph"/>
        <w:spacing w:after="0"/>
        <w:ind w:left="0"/>
        <w:rPr>
          <w:lang w:val="en-US"/>
        </w:rPr>
      </w:pPr>
    </w:p>
    <w:p w:rsidR="00086C8D" w:rsidRPr="00B8544B" w:rsidRDefault="00086C8D" w:rsidP="00011E92">
      <w:pPr>
        <w:pStyle w:val="ListParagraph"/>
        <w:spacing w:after="0"/>
        <w:ind w:left="0"/>
        <w:rPr>
          <w:lang w:val="en-US"/>
        </w:rPr>
      </w:pPr>
      <w:r w:rsidRPr="00B8544B">
        <w:rPr>
          <w:lang w:val="en-US"/>
        </w:rPr>
        <w:t xml:space="preserve"> 1. </w:t>
      </w:r>
      <w:r>
        <w:rPr>
          <w:lang w:val="en-US"/>
        </w:rPr>
        <w:t>We use a variety of benchmarks to measure computer performance. 2. We take steps to ensure the best, most reliable results. 3. Performance assessments require many calculations. 4. We also evaluate weighting factors. 5. Programs with higher percentages of use have higher weighting factors.</w:t>
      </w:r>
    </w:p>
    <w:p w:rsidR="00086C8D" w:rsidRPr="00B8544B" w:rsidRDefault="00086C8D" w:rsidP="00371533">
      <w:pPr>
        <w:rPr>
          <w:lang w:val="en-US"/>
        </w:rPr>
      </w:pPr>
    </w:p>
    <w:p w:rsidR="00086C8D" w:rsidRPr="005C17ED" w:rsidRDefault="00086C8D" w:rsidP="00371533">
      <w:pPr>
        <w:rPr>
          <w:b/>
        </w:rPr>
      </w:pPr>
      <w:r w:rsidRPr="00874CC0">
        <w:rPr>
          <w:b/>
          <w:lang w:val="en-US"/>
        </w:rPr>
        <w:t>V</w:t>
      </w:r>
      <w:r w:rsidRPr="005C17ED">
        <w:rPr>
          <w:b/>
        </w:rPr>
        <w:t xml:space="preserve">). </w:t>
      </w:r>
    </w:p>
    <w:p w:rsidR="00086C8D" w:rsidRPr="005C17ED" w:rsidRDefault="00086C8D" w:rsidP="00371533">
      <w:r w:rsidRPr="005C17ED">
        <w:rPr>
          <w:b/>
        </w:rPr>
        <w:t>«</w:t>
      </w:r>
      <w:r>
        <w:rPr>
          <w:b/>
          <w:lang w:val="en-US"/>
        </w:rPr>
        <w:t>MIND</w:t>
      </w:r>
      <w:r w:rsidRPr="005C17ED">
        <w:rPr>
          <w:b/>
        </w:rPr>
        <w:t xml:space="preserve"> </w:t>
      </w:r>
      <w:r>
        <w:rPr>
          <w:b/>
          <w:lang w:val="en-US"/>
        </w:rPr>
        <w:t>THE</w:t>
      </w:r>
      <w:r w:rsidRPr="005C17ED">
        <w:rPr>
          <w:b/>
        </w:rPr>
        <w:t xml:space="preserve"> </w:t>
      </w:r>
      <w:r>
        <w:rPr>
          <w:b/>
          <w:lang w:val="en-US"/>
        </w:rPr>
        <w:t>WORD</w:t>
      </w:r>
      <w:r w:rsidRPr="005C17ED">
        <w:rPr>
          <w:b/>
        </w:rPr>
        <w:t xml:space="preserve"> </w:t>
      </w:r>
      <w:r>
        <w:rPr>
          <w:b/>
          <w:lang w:val="en-US"/>
        </w:rPr>
        <w:t>ORDER</w:t>
      </w:r>
      <w:r w:rsidRPr="005C17ED">
        <w:rPr>
          <w:b/>
        </w:rPr>
        <w:t>» - «</w:t>
      </w:r>
      <w:r>
        <w:rPr>
          <w:b/>
        </w:rPr>
        <w:t>ОБРАТИТЕ</w:t>
      </w:r>
      <w:r w:rsidRPr="005C17ED">
        <w:rPr>
          <w:b/>
        </w:rPr>
        <w:t xml:space="preserve"> </w:t>
      </w:r>
      <w:r>
        <w:rPr>
          <w:b/>
        </w:rPr>
        <w:t>ВНИМАНИЕ</w:t>
      </w:r>
      <w:r w:rsidRPr="005C17ED">
        <w:rPr>
          <w:b/>
        </w:rPr>
        <w:t xml:space="preserve"> </w:t>
      </w:r>
      <w:r>
        <w:rPr>
          <w:b/>
        </w:rPr>
        <w:t>НА</w:t>
      </w:r>
      <w:r w:rsidRPr="005C17ED">
        <w:rPr>
          <w:b/>
        </w:rPr>
        <w:t xml:space="preserve"> </w:t>
      </w:r>
      <w:r>
        <w:rPr>
          <w:b/>
        </w:rPr>
        <w:t>ПОРЯДОК</w:t>
      </w:r>
      <w:r w:rsidRPr="005C17ED">
        <w:rPr>
          <w:b/>
        </w:rPr>
        <w:t xml:space="preserve"> </w:t>
      </w:r>
      <w:r>
        <w:rPr>
          <w:b/>
        </w:rPr>
        <w:t>СЛОВ</w:t>
      </w:r>
      <w:r w:rsidRPr="005C17ED">
        <w:rPr>
          <w:b/>
        </w:rPr>
        <w:t>»</w:t>
      </w:r>
    </w:p>
    <w:p w:rsidR="00086C8D" w:rsidRPr="00466EE9" w:rsidRDefault="00086C8D" w:rsidP="00371533">
      <w:pPr>
        <w:rPr>
          <w:b/>
          <w:lang w:val="en-US"/>
        </w:rPr>
      </w:pPr>
      <w:r>
        <w:rPr>
          <w:b/>
          <w:lang w:val="en-US"/>
        </w:rPr>
        <w:t xml:space="preserve">a) </w:t>
      </w:r>
    </w:p>
    <w:p w:rsidR="00086C8D" w:rsidRPr="0044639E" w:rsidRDefault="00086C8D" w:rsidP="0037153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086C8D" w:rsidRDefault="00086C8D" w:rsidP="00371533">
      <w:pPr>
        <w:rPr>
          <w:b/>
          <w:lang w:val="en-US"/>
        </w:rPr>
      </w:pPr>
    </w:p>
    <w:p w:rsidR="00086C8D" w:rsidRPr="003B251E" w:rsidRDefault="00086C8D" w:rsidP="00371533">
      <w:pPr>
        <w:rPr>
          <w:lang w:val="en-US"/>
        </w:rPr>
      </w:pPr>
      <w:r>
        <w:rPr>
          <w:lang w:val="en-US"/>
        </w:rPr>
        <w:t xml:space="preserve">1. The term datapath refers to a series of devices </w:t>
      </w:r>
      <w:r w:rsidRPr="006B2CA7">
        <w:rPr>
          <w:lang w:val="en-US"/>
        </w:rPr>
        <w:t>(</w:t>
      </w:r>
      <w:r>
        <w:rPr>
          <w:lang w:val="en-US"/>
        </w:rPr>
        <w:t>calculations, perform, that</w:t>
      </w:r>
      <w:r w:rsidRPr="006B2CA7">
        <w:rPr>
          <w:lang w:val="en-US"/>
        </w:rPr>
        <w:t>)</w:t>
      </w:r>
      <w:r>
        <w:rPr>
          <w:lang w:val="en-US"/>
        </w:rPr>
        <w:t>. 2. A datapath is a series of units (are, data, in, involved, operations, processing, that). 3. A multiplexer (MUX), also called a data selector, is a device (a, and, available, chooses, input, it, line, of, one, output, routes, several, signals, single, that, to). 4. Multiplexers transfer data (correct, destination, from, input, its, source, the, to). 5. All datapaths require ALUs (adders, and, as, multiple, small, sometimes, well).</w:t>
      </w:r>
    </w:p>
    <w:p w:rsidR="00086C8D" w:rsidRPr="005105FB" w:rsidRDefault="00086C8D" w:rsidP="00371533">
      <w:pPr>
        <w:rPr>
          <w:b/>
          <w:lang w:val="en-US"/>
        </w:rPr>
      </w:pPr>
      <w:r>
        <w:rPr>
          <w:b/>
          <w:lang w:val="en-US"/>
        </w:rPr>
        <w:t>b</w:t>
      </w:r>
      <w:r w:rsidRPr="00371533">
        <w:rPr>
          <w:b/>
          <w:lang w:val="en-US"/>
        </w:rPr>
        <w:t xml:space="preserve">) </w:t>
      </w:r>
    </w:p>
    <w:p w:rsidR="00086C8D" w:rsidRDefault="00086C8D" w:rsidP="00371533">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086C8D" w:rsidRDefault="00086C8D" w:rsidP="004470BD">
      <w:pPr>
        <w:rPr>
          <w:lang w:val="en-US"/>
        </w:rPr>
      </w:pPr>
    </w:p>
    <w:p w:rsidR="00086C8D" w:rsidRPr="006A7A07" w:rsidRDefault="00086C8D" w:rsidP="00AE6CB9">
      <w:pPr>
        <w:rPr>
          <w:b/>
          <w:lang w:val="en-US"/>
        </w:rPr>
      </w:pPr>
      <w:r w:rsidRPr="006A7A07">
        <w:rPr>
          <w:lang w:val="en-US"/>
        </w:rPr>
        <w:t>1.</w:t>
      </w:r>
      <w:r>
        <w:rPr>
          <w:lang w:val="en-US"/>
        </w:rPr>
        <w:t xml:space="preserve"> </w:t>
      </w:r>
      <w:r w:rsidRPr="001E0C8E">
        <w:rPr>
          <w:i/>
          <w:lang w:val="en-US"/>
        </w:rPr>
        <w:t>An</w:t>
      </w:r>
      <w:r>
        <w:rPr>
          <w:lang w:val="en-US"/>
        </w:rPr>
        <w:t xml:space="preserve"> ALU, (arithmetic logic unit), a, and, arithmetic, carries, circuit, digital, is, logical, operations, of, out, that, type. 2. </w:t>
      </w:r>
      <w:r w:rsidRPr="001E0C8E">
        <w:rPr>
          <w:i/>
          <w:lang w:val="en-US"/>
        </w:rPr>
        <w:t>In</w:t>
      </w:r>
      <w:r>
        <w:rPr>
          <w:lang w:val="en-US"/>
        </w:rPr>
        <w:t xml:space="preserve">, adders, ALUs, and, are, cases, calculations, multiple, performing, simultaneously, some, there. 3. </w:t>
      </w:r>
      <w:r w:rsidRPr="001E0C8E">
        <w:rPr>
          <w:i/>
          <w:lang w:val="en-US"/>
        </w:rPr>
        <w:t>However</w:t>
      </w:r>
      <w:r>
        <w:rPr>
          <w:lang w:val="en-US"/>
        </w:rPr>
        <w:t xml:space="preserve">, every, I/O, connection, impractical, is, it, possible, to, wire. 4. </w:t>
      </w:r>
      <w:r w:rsidRPr="001E0C8E">
        <w:rPr>
          <w:i/>
          <w:lang w:val="en-US"/>
        </w:rPr>
        <w:t>Many</w:t>
      </w:r>
      <w:r>
        <w:rPr>
          <w:lang w:val="en-US"/>
        </w:rPr>
        <w:t xml:space="preserve">, a, data, datapaths, multiplexer, or, problem, selector, solve, this, with. 5. </w:t>
      </w:r>
      <w:r w:rsidRPr="001E0C8E">
        <w:rPr>
          <w:i/>
          <w:lang w:val="en-US"/>
        </w:rPr>
        <w:t>Th</w:t>
      </w:r>
      <w:r>
        <w:rPr>
          <w:lang w:val="en-US"/>
        </w:rPr>
        <w:t>e, address, an, current, in, instruction, is, of, the, instruction, register, stored.</w:t>
      </w:r>
    </w:p>
    <w:p w:rsidR="00086C8D" w:rsidRPr="006A7A07" w:rsidRDefault="00086C8D" w:rsidP="004470BD">
      <w:pPr>
        <w:rPr>
          <w:b/>
          <w:lang w:val="en-US"/>
        </w:rPr>
      </w:pPr>
    </w:p>
    <w:p w:rsidR="00086C8D" w:rsidRPr="0044639E" w:rsidRDefault="00086C8D" w:rsidP="00371533">
      <w:pPr>
        <w:rPr>
          <w:b/>
        </w:rPr>
      </w:pPr>
      <w:r w:rsidRPr="009E5603">
        <w:rPr>
          <w:b/>
          <w:lang w:val="en-US"/>
        </w:rPr>
        <w:t>VI</w:t>
      </w:r>
      <w:r w:rsidRPr="0044639E">
        <w:rPr>
          <w:b/>
        </w:rPr>
        <w:t>).</w:t>
      </w:r>
    </w:p>
    <w:p w:rsidR="00086C8D" w:rsidRPr="00F05D61" w:rsidRDefault="00086C8D" w:rsidP="00371533">
      <w:pPr>
        <w:rPr>
          <w:b/>
        </w:rPr>
      </w:pPr>
      <w:r w:rsidRPr="00E84974">
        <w:t>«</w:t>
      </w:r>
      <w:r w:rsidRPr="009E5603">
        <w:rPr>
          <w:b/>
          <w:lang w:val="en-US"/>
        </w:rPr>
        <w:t>TRANSLATE</w:t>
      </w:r>
      <w:r w:rsidRPr="00E84974">
        <w:rPr>
          <w:b/>
        </w:rPr>
        <w:t xml:space="preserve"> </w:t>
      </w:r>
      <w:r w:rsidRPr="009E5603">
        <w:rPr>
          <w:b/>
          <w:lang w:val="en-US"/>
        </w:rPr>
        <w:t>INTO</w:t>
      </w:r>
      <w:r w:rsidRPr="00E84974">
        <w:rPr>
          <w:b/>
        </w:rPr>
        <w:t xml:space="preserve"> </w:t>
      </w:r>
      <w:r w:rsidRPr="009E5603">
        <w:rPr>
          <w:b/>
          <w:lang w:val="en-US"/>
        </w:rPr>
        <w:t>ENGLISH</w:t>
      </w:r>
      <w:r w:rsidRPr="00E84974">
        <w:rPr>
          <w:b/>
        </w:rPr>
        <w:t>» – «</w:t>
      </w:r>
      <w:r w:rsidRPr="009E5603">
        <w:rPr>
          <w:b/>
        </w:rPr>
        <w:t>ПЕРЕВЕДИТЕ</w:t>
      </w:r>
      <w:r w:rsidRPr="00E84974">
        <w:rPr>
          <w:b/>
        </w:rPr>
        <w:t xml:space="preserve"> </w:t>
      </w:r>
      <w:r w:rsidRPr="009E5603">
        <w:rPr>
          <w:b/>
        </w:rPr>
        <w:t>НА</w:t>
      </w:r>
      <w:r w:rsidRPr="00E84974">
        <w:rPr>
          <w:b/>
        </w:rPr>
        <w:t xml:space="preserve"> </w:t>
      </w:r>
      <w:r w:rsidRPr="009E5603">
        <w:rPr>
          <w:b/>
        </w:rPr>
        <w:t>АНГЛИЙСКИЙ</w:t>
      </w:r>
      <w:r w:rsidRPr="00E84974">
        <w:rPr>
          <w:b/>
        </w:rPr>
        <w:t xml:space="preserve"> </w:t>
      </w:r>
      <w:r>
        <w:rPr>
          <w:b/>
        </w:rPr>
        <w:t>ЯЗЫК</w:t>
      </w:r>
      <w:r w:rsidRPr="00E84974">
        <w:rPr>
          <w:b/>
        </w:rPr>
        <w:t>»</w:t>
      </w:r>
    </w:p>
    <w:p w:rsidR="00086C8D" w:rsidRPr="00F05D61" w:rsidRDefault="00086C8D" w:rsidP="00371533">
      <w:pPr>
        <w:rPr>
          <w:b/>
        </w:rPr>
      </w:pPr>
    </w:p>
    <w:p w:rsidR="00086C8D" w:rsidRPr="00D55D69" w:rsidRDefault="00086C8D" w:rsidP="00CE5C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ru-RU"/>
        </w:rPr>
      </w:pPr>
      <w:r>
        <w:rPr>
          <w:color w:val="212121"/>
          <w:lang w:eastAsia="ru-RU"/>
        </w:rPr>
        <w:t>1. Оценки эффективности требуют много расчётов. 2. Первый</w:t>
      </w:r>
      <w:r w:rsidRPr="00CE5C65">
        <w:rPr>
          <w:color w:val="212121"/>
          <w:lang w:eastAsia="ru-RU"/>
        </w:rPr>
        <w:t xml:space="preserve"> </w:t>
      </w:r>
      <w:r>
        <w:rPr>
          <w:color w:val="212121"/>
          <w:lang w:eastAsia="ru-RU"/>
        </w:rPr>
        <w:t>–</w:t>
      </w:r>
      <w:r w:rsidRPr="00CE5C65">
        <w:rPr>
          <w:color w:val="212121"/>
          <w:lang w:eastAsia="ru-RU"/>
        </w:rPr>
        <w:t xml:space="preserve"> </w:t>
      </w:r>
      <w:r>
        <w:rPr>
          <w:color w:val="212121"/>
          <w:lang w:eastAsia="ru-RU"/>
        </w:rPr>
        <w:t>это среднее арифметическое. 3. Оно</w:t>
      </w:r>
      <w:r w:rsidRPr="00CE5C65">
        <w:rPr>
          <w:color w:val="212121"/>
          <w:lang w:eastAsia="ru-RU"/>
        </w:rPr>
        <w:t xml:space="preserve"> сравнивает среднее время выполнения с общим временем выполнения. 4. Мы также оцениваем весовые коэффициенты. 5. Весовой коэффициент и время в</w:t>
      </w:r>
      <w:r>
        <w:rPr>
          <w:color w:val="212121"/>
          <w:lang w:eastAsia="ru-RU"/>
        </w:rPr>
        <w:t>ыполнения используются для расчё</w:t>
      </w:r>
      <w:r w:rsidRPr="00CE5C65">
        <w:rPr>
          <w:color w:val="212121"/>
          <w:lang w:eastAsia="ru-RU"/>
        </w:rPr>
        <w:t>та средневзвешенного арифметического</w:t>
      </w:r>
      <w:r>
        <w:rPr>
          <w:color w:val="212121"/>
          <w:lang w:eastAsia="ru-RU"/>
        </w:rPr>
        <w:t xml:space="preserve"> значения. 6. Это даё</w:t>
      </w:r>
      <w:r w:rsidRPr="00CE5C65">
        <w:rPr>
          <w:color w:val="212121"/>
          <w:lang w:eastAsia="ru-RU"/>
        </w:rPr>
        <w:t xml:space="preserve">т общую производительность рабочей нагрузки. 7. Некоторые производители утверждают, что новая версия продукта значительно быстрее. 8. И они увеличат цену. 9. Но есть предел тому, насколько быстрее может работать система. 10. Закон Амдала также используется для определения максимально ожидаемого улучшения системы, </w:t>
      </w:r>
      <w:r>
        <w:rPr>
          <w:color w:val="212121"/>
          <w:lang w:eastAsia="ru-RU"/>
        </w:rPr>
        <w:t>когда совершенствуется только её</w:t>
      </w:r>
      <w:r w:rsidRPr="00CE5C65">
        <w:rPr>
          <w:color w:val="212121"/>
          <w:lang w:eastAsia="ru-RU"/>
        </w:rPr>
        <w:t xml:space="preserve"> часть.</w:t>
      </w:r>
    </w:p>
    <w:p w:rsidR="00086C8D" w:rsidRPr="00845D6B" w:rsidRDefault="00086C8D" w:rsidP="0027778E">
      <w:pPr>
        <w:pStyle w:val="HTMLPreformatted"/>
        <w:shd w:val="clear" w:color="auto" w:fill="FFFFFF"/>
        <w:rPr>
          <w:rFonts w:ascii="Times New Roman" w:hAnsi="Times New Roman" w:cs="Times New Roman"/>
          <w:color w:val="212121"/>
          <w:sz w:val="24"/>
          <w:szCs w:val="24"/>
          <w:lang w:val="en-US"/>
        </w:rPr>
      </w:pPr>
    </w:p>
    <w:p w:rsidR="00086C8D" w:rsidRPr="00276D5A" w:rsidRDefault="00086C8D" w:rsidP="00D71186">
      <w:pPr>
        <w:jc w:val="center"/>
        <w:rPr>
          <w:b/>
          <w:lang w:val="en-US"/>
        </w:rPr>
      </w:pPr>
      <w:r w:rsidRPr="00276D5A">
        <w:rPr>
          <w:b/>
          <w:lang w:val="en-US"/>
        </w:rPr>
        <w:t>«</w:t>
      </w:r>
      <w:r w:rsidRPr="007102F3">
        <w:rPr>
          <w:b/>
          <w:lang w:val="en-US"/>
        </w:rPr>
        <w:t>UNITS</w:t>
      </w:r>
      <w:r w:rsidRPr="00276D5A">
        <w:rPr>
          <w:b/>
          <w:lang w:val="en-US"/>
        </w:rPr>
        <w:t xml:space="preserve"> 11-15» - «</w:t>
      </w:r>
      <w:r w:rsidRPr="007102F3">
        <w:rPr>
          <w:b/>
        </w:rPr>
        <w:t>РАЗДЕЛЫ</w:t>
      </w:r>
      <w:r w:rsidRPr="00276D5A">
        <w:rPr>
          <w:b/>
          <w:lang w:val="en-US"/>
        </w:rPr>
        <w:t xml:space="preserve"> 11-15»</w:t>
      </w:r>
    </w:p>
    <w:p w:rsidR="00086C8D" w:rsidRPr="00276D5A" w:rsidRDefault="00086C8D" w:rsidP="00D71186">
      <w:pPr>
        <w:pStyle w:val="ListParagraph"/>
        <w:tabs>
          <w:tab w:val="left" w:pos="426"/>
        </w:tabs>
        <w:ind w:left="0"/>
        <w:rPr>
          <w:b/>
          <w:lang w:val="en-US"/>
        </w:rPr>
      </w:pPr>
      <w:r w:rsidRPr="009E5603">
        <w:rPr>
          <w:b/>
          <w:lang w:val="en-US"/>
        </w:rPr>
        <w:t>I</w:t>
      </w:r>
      <w:r w:rsidRPr="00276D5A">
        <w:rPr>
          <w:b/>
          <w:lang w:val="en-US"/>
        </w:rPr>
        <w:t>).</w:t>
      </w:r>
    </w:p>
    <w:p w:rsidR="00086C8D" w:rsidRPr="00276D5A" w:rsidRDefault="00086C8D" w:rsidP="00D71186">
      <w:pPr>
        <w:pStyle w:val="ListParagraph"/>
        <w:tabs>
          <w:tab w:val="left" w:pos="426"/>
        </w:tabs>
        <w:ind w:left="0"/>
        <w:rPr>
          <w:b/>
          <w:lang w:val="en-US"/>
        </w:rPr>
      </w:pPr>
      <w:r w:rsidRPr="00276D5A">
        <w:rPr>
          <w:b/>
          <w:lang w:val="en-US"/>
        </w:rPr>
        <w:t>«</w:t>
      </w:r>
      <w:r w:rsidRPr="009E5603">
        <w:rPr>
          <w:b/>
          <w:lang w:val="en-US"/>
        </w:rPr>
        <w:t>MATCH</w:t>
      </w:r>
      <w:r w:rsidRPr="00276D5A">
        <w:rPr>
          <w:b/>
          <w:lang w:val="en-US"/>
        </w:rPr>
        <w:t xml:space="preserve"> </w:t>
      </w:r>
      <w:r w:rsidRPr="009E5603">
        <w:rPr>
          <w:b/>
          <w:lang w:val="en-US"/>
        </w:rPr>
        <w:t>THE</w:t>
      </w:r>
      <w:r w:rsidRPr="00276D5A">
        <w:rPr>
          <w:b/>
          <w:lang w:val="en-US"/>
        </w:rPr>
        <w:t xml:space="preserve"> </w:t>
      </w:r>
      <w:r w:rsidRPr="009E5603">
        <w:rPr>
          <w:b/>
          <w:lang w:val="en-US"/>
        </w:rPr>
        <w:t>WORDS</w:t>
      </w:r>
      <w:r w:rsidRPr="00276D5A">
        <w:rPr>
          <w:b/>
          <w:lang w:val="en-US"/>
        </w:rPr>
        <w:t xml:space="preserve"> (1-10) </w:t>
      </w:r>
      <w:r w:rsidRPr="009E5603">
        <w:rPr>
          <w:b/>
          <w:lang w:val="en-US"/>
        </w:rPr>
        <w:t>WITH</w:t>
      </w:r>
      <w:r w:rsidRPr="00276D5A">
        <w:rPr>
          <w:b/>
          <w:lang w:val="en-US"/>
        </w:rPr>
        <w:t xml:space="preserve"> </w:t>
      </w:r>
      <w:r w:rsidRPr="009E5603">
        <w:rPr>
          <w:b/>
          <w:lang w:val="en-US"/>
        </w:rPr>
        <w:t>THEIR</w:t>
      </w:r>
      <w:r w:rsidRPr="00276D5A">
        <w:rPr>
          <w:b/>
          <w:lang w:val="en-US"/>
        </w:rPr>
        <w:t xml:space="preserve"> </w:t>
      </w:r>
      <w:r w:rsidRPr="009E5603">
        <w:rPr>
          <w:b/>
          <w:lang w:val="en-US"/>
        </w:rPr>
        <w:t>DEFINITIONS</w:t>
      </w:r>
      <w:r w:rsidRPr="00276D5A">
        <w:rPr>
          <w:b/>
          <w:lang w:val="en-US"/>
        </w:rPr>
        <w:t xml:space="preserve"> (</w:t>
      </w:r>
      <w:r w:rsidRPr="009E5603">
        <w:rPr>
          <w:b/>
          <w:lang w:val="en-US"/>
        </w:rPr>
        <w:t>A</w:t>
      </w:r>
      <w:r w:rsidRPr="00276D5A">
        <w:rPr>
          <w:b/>
          <w:lang w:val="en-US"/>
        </w:rPr>
        <w:t>-</w:t>
      </w:r>
      <w:r w:rsidRPr="009E5603">
        <w:rPr>
          <w:b/>
          <w:lang w:val="en-US"/>
        </w:rPr>
        <w:t>J</w:t>
      </w:r>
      <w:r w:rsidRPr="00276D5A">
        <w:rPr>
          <w:b/>
          <w:lang w:val="en-US"/>
        </w:rPr>
        <w:t xml:space="preserve">)» - </w:t>
      </w:r>
    </w:p>
    <w:p w:rsidR="00086C8D" w:rsidRPr="00EB66D3" w:rsidRDefault="00086C8D" w:rsidP="00D71186">
      <w:pPr>
        <w:pStyle w:val="ListParagraph"/>
        <w:tabs>
          <w:tab w:val="left" w:pos="426"/>
        </w:tabs>
        <w:ind w:left="0"/>
        <w:jc w:val="center"/>
        <w:rPr>
          <w:b/>
        </w:rPr>
      </w:pPr>
      <w:r w:rsidRPr="00276D5A">
        <w:rPr>
          <w:b/>
          <w:lang w:val="en-US"/>
        </w:rPr>
        <w:t xml:space="preserve"> </w:t>
      </w:r>
      <w:r w:rsidRPr="003C6706">
        <w:rPr>
          <w:b/>
        </w:rPr>
        <w:t>«</w:t>
      </w:r>
      <w:r w:rsidRPr="009E5603">
        <w:rPr>
          <w:b/>
        </w:rPr>
        <w:t>СОПОСТАВЬТЕ</w:t>
      </w:r>
      <w:r w:rsidRPr="003C6706">
        <w:rPr>
          <w:b/>
        </w:rPr>
        <w:t xml:space="preserve"> </w:t>
      </w:r>
      <w:r w:rsidRPr="009E5603">
        <w:rPr>
          <w:b/>
        </w:rPr>
        <w:t>СЛОВА</w:t>
      </w:r>
      <w:r w:rsidRPr="003C6706">
        <w:rPr>
          <w:b/>
        </w:rPr>
        <w:t xml:space="preserve"> (1-10) </w:t>
      </w:r>
      <w:r w:rsidRPr="009E5603">
        <w:rPr>
          <w:b/>
        </w:rPr>
        <w:t>С</w:t>
      </w:r>
      <w:r w:rsidRPr="003C6706">
        <w:rPr>
          <w:b/>
        </w:rPr>
        <w:t xml:space="preserve"> </w:t>
      </w:r>
      <w:r w:rsidRPr="009E5603">
        <w:rPr>
          <w:b/>
        </w:rPr>
        <w:t>ИХ ОПРЕДЕЛЕНИЯМИ (</w:t>
      </w:r>
      <w:r w:rsidRPr="009E5603">
        <w:rPr>
          <w:b/>
          <w:lang w:val="en-US"/>
        </w:rPr>
        <w:t>A</w:t>
      </w:r>
      <w:r w:rsidRPr="009E5603">
        <w:rPr>
          <w:b/>
        </w:rPr>
        <w:t>-</w:t>
      </w:r>
      <w:r w:rsidRPr="009E5603">
        <w:rPr>
          <w:b/>
          <w:lang w:val="en-US"/>
        </w:rPr>
        <w:t>J</w:t>
      </w:r>
      <w:r>
        <w:rPr>
          <w:b/>
        </w:rPr>
        <w:t>)»</w:t>
      </w:r>
    </w:p>
    <w:p w:rsidR="00086C8D" w:rsidRPr="00EB66D3" w:rsidRDefault="00086C8D" w:rsidP="00D71186">
      <w:pPr>
        <w:pStyle w:val="ListParagraph"/>
        <w:tabs>
          <w:tab w:val="left" w:pos="426"/>
        </w:tabs>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7843"/>
      </w:tblGrid>
      <w:tr w:rsidR="00086C8D" w:rsidRPr="00A56948" w:rsidTr="00AC0F11">
        <w:trPr>
          <w:trHeight w:val="200"/>
        </w:trPr>
        <w:tc>
          <w:tcPr>
            <w:tcW w:w="1728" w:type="dxa"/>
            <w:vAlign w:val="center"/>
          </w:tcPr>
          <w:p w:rsidR="00086C8D" w:rsidRPr="00954DEC" w:rsidRDefault="00086C8D" w:rsidP="00113E1A">
            <w:pPr>
              <w:rPr>
                <w:lang w:val="en-US"/>
              </w:rPr>
            </w:pPr>
            <w:r w:rsidRPr="003C6706">
              <w:rPr>
                <w:lang w:val="en-US"/>
              </w:rPr>
              <w:t xml:space="preserve">1. </w:t>
            </w:r>
            <w:r>
              <w:rPr>
                <w:lang w:val="en-US"/>
              </w:rPr>
              <w:t>A bubble</w:t>
            </w:r>
          </w:p>
        </w:tc>
        <w:tc>
          <w:tcPr>
            <w:tcW w:w="7843" w:type="dxa"/>
            <w:vAlign w:val="center"/>
          </w:tcPr>
          <w:p w:rsidR="00086C8D" w:rsidRDefault="00086C8D" w:rsidP="00865F18">
            <w:pPr>
              <w:rPr>
                <w:lang w:val="en-US"/>
              </w:rPr>
            </w:pPr>
            <w:r>
              <w:rPr>
                <w:lang w:val="en-US"/>
              </w:rPr>
              <w:t>A. is the amount of time needed to access a level of the memory and determine</w:t>
            </w:r>
          </w:p>
          <w:p w:rsidR="00086C8D" w:rsidRPr="003C6706" w:rsidRDefault="00086C8D" w:rsidP="00865F18">
            <w:pPr>
              <w:rPr>
                <w:lang w:val="en-US"/>
              </w:rPr>
            </w:pPr>
            <w:r>
              <w:rPr>
                <w:lang w:val="en-US"/>
              </w:rPr>
              <w:t xml:space="preserve">    whether the requested data is present in that level.</w:t>
            </w:r>
          </w:p>
        </w:tc>
      </w:tr>
      <w:tr w:rsidR="00086C8D" w:rsidRPr="00626D93" w:rsidTr="00AC0F11">
        <w:trPr>
          <w:trHeight w:val="250"/>
        </w:trPr>
        <w:tc>
          <w:tcPr>
            <w:tcW w:w="1728" w:type="dxa"/>
            <w:vAlign w:val="center"/>
          </w:tcPr>
          <w:p w:rsidR="00086C8D" w:rsidRDefault="00086C8D" w:rsidP="00113E1A">
            <w:pPr>
              <w:contextualSpacing/>
              <w:rPr>
                <w:lang w:val="en-US"/>
              </w:rPr>
            </w:pPr>
            <w:r>
              <w:rPr>
                <w:lang w:val="en-US"/>
              </w:rPr>
              <w:t xml:space="preserve">2. Temporal </w:t>
            </w:r>
          </w:p>
          <w:p w:rsidR="00086C8D" w:rsidRPr="0064486F" w:rsidRDefault="00086C8D" w:rsidP="00113E1A">
            <w:pPr>
              <w:contextualSpacing/>
              <w:rPr>
                <w:lang w:val="en-US"/>
              </w:rPr>
            </w:pPr>
            <w:r>
              <w:rPr>
                <w:lang w:val="en-US"/>
              </w:rPr>
              <w:t xml:space="preserve">    Locality</w:t>
            </w:r>
          </w:p>
        </w:tc>
        <w:tc>
          <w:tcPr>
            <w:tcW w:w="7843" w:type="dxa"/>
            <w:vAlign w:val="center"/>
          </w:tcPr>
          <w:p w:rsidR="00086C8D" w:rsidRDefault="00086C8D" w:rsidP="00086620">
            <w:pPr>
              <w:rPr>
                <w:lang w:val="en-US"/>
              </w:rPr>
            </w:pPr>
            <w:r>
              <w:rPr>
                <w:lang w:val="en-US"/>
              </w:rPr>
              <w:t>B. is a designated list of memory locations that are available only to a specific</w:t>
            </w:r>
          </w:p>
          <w:p w:rsidR="00086C8D" w:rsidRPr="003C6706" w:rsidRDefault="00086C8D" w:rsidP="00086620">
            <w:pPr>
              <w:rPr>
                <w:lang w:val="en-US"/>
              </w:rPr>
            </w:pPr>
            <w:r>
              <w:rPr>
                <w:lang w:val="en-US"/>
              </w:rPr>
              <w:t xml:space="preserve">    program.</w:t>
            </w:r>
          </w:p>
        </w:tc>
      </w:tr>
      <w:tr w:rsidR="00086C8D" w:rsidRPr="00A56948" w:rsidTr="00AC0F11">
        <w:trPr>
          <w:trHeight w:val="149"/>
        </w:trPr>
        <w:tc>
          <w:tcPr>
            <w:tcW w:w="1728" w:type="dxa"/>
            <w:vAlign w:val="center"/>
          </w:tcPr>
          <w:p w:rsidR="00086C8D" w:rsidRDefault="00086C8D" w:rsidP="00113E1A">
            <w:pPr>
              <w:rPr>
                <w:lang w:val="en-US"/>
              </w:rPr>
            </w:pPr>
            <w:r>
              <w:rPr>
                <w:lang w:val="en-US"/>
              </w:rPr>
              <w:t xml:space="preserve">3. Spatial </w:t>
            </w:r>
          </w:p>
          <w:p w:rsidR="00086C8D" w:rsidRPr="003C6706" w:rsidRDefault="00086C8D" w:rsidP="00113E1A">
            <w:pPr>
              <w:rPr>
                <w:lang w:val="en-US"/>
              </w:rPr>
            </w:pPr>
            <w:r>
              <w:rPr>
                <w:lang w:val="en-US"/>
              </w:rPr>
              <w:t xml:space="preserve">    Locality</w:t>
            </w:r>
          </w:p>
        </w:tc>
        <w:tc>
          <w:tcPr>
            <w:tcW w:w="7843" w:type="dxa"/>
            <w:vAlign w:val="center"/>
          </w:tcPr>
          <w:p w:rsidR="00086C8D" w:rsidRDefault="00086C8D" w:rsidP="009613E1">
            <w:pPr>
              <w:rPr>
                <w:lang w:val="en-US"/>
              </w:rPr>
            </w:pPr>
            <w:r>
              <w:rPr>
                <w:lang w:val="en-US"/>
              </w:rPr>
              <w:t>C. is an address that matches up to a virtual memory space and redirects to a</w:t>
            </w:r>
          </w:p>
          <w:p w:rsidR="00086C8D" w:rsidRPr="003C6706" w:rsidRDefault="00086C8D" w:rsidP="009613E1">
            <w:pPr>
              <w:rPr>
                <w:lang w:val="en-US"/>
              </w:rPr>
            </w:pPr>
            <w:r>
              <w:rPr>
                <w:lang w:val="en-US"/>
              </w:rPr>
              <w:t xml:space="preserve">    physical address when the memory is requested.</w:t>
            </w:r>
          </w:p>
        </w:tc>
      </w:tr>
      <w:tr w:rsidR="00086C8D" w:rsidRPr="005C17ED" w:rsidTr="00B577AC">
        <w:trPr>
          <w:trHeight w:val="271"/>
        </w:trPr>
        <w:tc>
          <w:tcPr>
            <w:tcW w:w="1728" w:type="dxa"/>
            <w:vAlign w:val="center"/>
          </w:tcPr>
          <w:p w:rsidR="00086C8D" w:rsidRDefault="00086C8D" w:rsidP="00113E1A">
            <w:pPr>
              <w:rPr>
                <w:lang w:val="en-US"/>
              </w:rPr>
            </w:pPr>
            <w:r>
              <w:rPr>
                <w:lang w:val="en-US"/>
              </w:rPr>
              <w:t>4. An access</w:t>
            </w:r>
          </w:p>
          <w:p w:rsidR="00086C8D" w:rsidRPr="003C6706" w:rsidRDefault="00086C8D" w:rsidP="00113E1A">
            <w:pPr>
              <w:rPr>
                <w:lang w:val="en-US"/>
              </w:rPr>
            </w:pPr>
            <w:r>
              <w:rPr>
                <w:lang w:val="en-US"/>
              </w:rPr>
              <w:t xml:space="preserve">    Time</w:t>
            </w:r>
          </w:p>
        </w:tc>
        <w:tc>
          <w:tcPr>
            <w:tcW w:w="7843" w:type="dxa"/>
          </w:tcPr>
          <w:p w:rsidR="00086C8D" w:rsidRDefault="00086C8D" w:rsidP="00113E1A">
            <w:pPr>
              <w:rPr>
                <w:lang w:val="en-US"/>
              </w:rPr>
            </w:pPr>
            <w:r>
              <w:rPr>
                <w:lang w:val="en-US"/>
              </w:rPr>
              <w:t>D. (also called a pipeline stall), is an intentional delay implemented to resolve</w:t>
            </w:r>
          </w:p>
          <w:p w:rsidR="00086C8D" w:rsidRPr="003530C3" w:rsidRDefault="00086C8D" w:rsidP="00113E1A">
            <w:pPr>
              <w:rPr>
                <w:lang w:val="en-US"/>
              </w:rPr>
            </w:pPr>
            <w:r>
              <w:rPr>
                <w:lang w:val="en-US"/>
              </w:rPr>
              <w:t xml:space="preserve">     hazards.</w:t>
            </w:r>
          </w:p>
        </w:tc>
      </w:tr>
      <w:tr w:rsidR="00086C8D" w:rsidRPr="00A56948" w:rsidTr="00AC0F11">
        <w:tc>
          <w:tcPr>
            <w:tcW w:w="1728" w:type="dxa"/>
            <w:vAlign w:val="center"/>
          </w:tcPr>
          <w:p w:rsidR="00086C8D" w:rsidRPr="003C6706" w:rsidRDefault="00086C8D" w:rsidP="00113E1A">
            <w:pPr>
              <w:rPr>
                <w:lang w:val="en-US"/>
              </w:rPr>
            </w:pPr>
            <w:r>
              <w:rPr>
                <w:lang w:val="en-US"/>
              </w:rPr>
              <w:t>5. A hit Time</w:t>
            </w:r>
          </w:p>
        </w:tc>
        <w:tc>
          <w:tcPr>
            <w:tcW w:w="7843" w:type="dxa"/>
            <w:vAlign w:val="center"/>
          </w:tcPr>
          <w:p w:rsidR="00086C8D" w:rsidRDefault="00086C8D" w:rsidP="009613E1">
            <w:pPr>
              <w:rPr>
                <w:lang w:val="en-US"/>
              </w:rPr>
            </w:pPr>
            <w:r>
              <w:rPr>
                <w:lang w:val="en-US"/>
              </w:rPr>
              <w:t>E. is the principal that indicates that when a data location is recently</w:t>
            </w:r>
          </w:p>
          <w:p w:rsidR="00086C8D" w:rsidRPr="003C6706" w:rsidRDefault="00086C8D" w:rsidP="009613E1">
            <w:pPr>
              <w:rPr>
                <w:lang w:val="en-US"/>
              </w:rPr>
            </w:pPr>
            <w:r>
              <w:rPr>
                <w:lang w:val="en-US"/>
              </w:rPr>
              <w:t xml:space="preserve">    referenced, it will likely be referenced again soon.</w:t>
            </w:r>
          </w:p>
        </w:tc>
      </w:tr>
      <w:tr w:rsidR="00086C8D" w:rsidRPr="00626D93" w:rsidTr="00AC0F11">
        <w:tc>
          <w:tcPr>
            <w:tcW w:w="1728" w:type="dxa"/>
            <w:vAlign w:val="center"/>
          </w:tcPr>
          <w:p w:rsidR="00086C8D" w:rsidRPr="003C6706" w:rsidRDefault="00086C8D" w:rsidP="00113E1A">
            <w:pPr>
              <w:rPr>
                <w:lang w:val="en-US"/>
              </w:rPr>
            </w:pPr>
            <w:r>
              <w:rPr>
                <w:lang w:val="en-US"/>
              </w:rPr>
              <w:t>6. A valid Bit</w:t>
            </w:r>
          </w:p>
        </w:tc>
        <w:tc>
          <w:tcPr>
            <w:tcW w:w="7843" w:type="dxa"/>
            <w:vAlign w:val="center"/>
          </w:tcPr>
          <w:p w:rsidR="00086C8D" w:rsidRDefault="00086C8D" w:rsidP="00811799">
            <w:pPr>
              <w:tabs>
                <w:tab w:val="left" w:pos="169"/>
              </w:tabs>
              <w:rPr>
                <w:lang w:val="en-US"/>
              </w:rPr>
            </w:pPr>
            <w:r>
              <w:rPr>
                <w:lang w:val="en-US"/>
              </w:rPr>
              <w:t xml:space="preserve">F. is a data storage technique that uses the main memory as a cache for a </w:t>
            </w:r>
          </w:p>
          <w:p w:rsidR="00086C8D" w:rsidRPr="003C6706" w:rsidRDefault="00086C8D" w:rsidP="00811799">
            <w:pPr>
              <w:tabs>
                <w:tab w:val="left" w:pos="169"/>
              </w:tabs>
              <w:rPr>
                <w:lang w:val="en-US"/>
              </w:rPr>
            </w:pPr>
            <w:r>
              <w:rPr>
                <w:lang w:val="en-US"/>
              </w:rPr>
              <w:t xml:space="preserve">    secondary memory storage system.</w:t>
            </w:r>
          </w:p>
        </w:tc>
      </w:tr>
      <w:tr w:rsidR="00086C8D" w:rsidRPr="00A56948" w:rsidTr="00AC0F11">
        <w:tc>
          <w:tcPr>
            <w:tcW w:w="1728" w:type="dxa"/>
            <w:vAlign w:val="center"/>
          </w:tcPr>
          <w:p w:rsidR="00086C8D" w:rsidRDefault="00086C8D" w:rsidP="00113E1A">
            <w:pPr>
              <w:rPr>
                <w:lang w:val="en-US"/>
              </w:rPr>
            </w:pPr>
            <w:r>
              <w:rPr>
                <w:lang w:val="en-US"/>
              </w:rPr>
              <w:t>7. A write</w:t>
            </w:r>
          </w:p>
          <w:p w:rsidR="00086C8D" w:rsidRPr="003C6706" w:rsidRDefault="00086C8D" w:rsidP="00113E1A">
            <w:pPr>
              <w:rPr>
                <w:lang w:val="en-US"/>
              </w:rPr>
            </w:pPr>
            <w:r>
              <w:rPr>
                <w:lang w:val="en-US"/>
              </w:rPr>
              <w:t xml:space="preserve">    Buffer</w:t>
            </w:r>
          </w:p>
        </w:tc>
        <w:tc>
          <w:tcPr>
            <w:tcW w:w="7843" w:type="dxa"/>
            <w:vAlign w:val="center"/>
          </w:tcPr>
          <w:p w:rsidR="00086C8D" w:rsidRDefault="00086C8D" w:rsidP="0064486F">
            <w:pPr>
              <w:rPr>
                <w:lang w:val="en-US"/>
              </w:rPr>
            </w:pPr>
            <w:r>
              <w:rPr>
                <w:lang w:val="en-US"/>
              </w:rPr>
              <w:t xml:space="preserve">G. is the principal that indicates that when a data location is referenced, </w:t>
            </w:r>
          </w:p>
          <w:p w:rsidR="00086C8D" w:rsidRPr="003C6706" w:rsidRDefault="00086C8D" w:rsidP="0064486F">
            <w:pPr>
              <w:rPr>
                <w:lang w:val="en-US"/>
              </w:rPr>
            </w:pPr>
            <w:r>
              <w:rPr>
                <w:lang w:val="en-US"/>
              </w:rPr>
              <w:t xml:space="preserve">    addresses near it will likely be referenced soon.</w:t>
            </w:r>
          </w:p>
        </w:tc>
      </w:tr>
      <w:tr w:rsidR="00086C8D" w:rsidRPr="00C52DC8" w:rsidTr="00AC0F11">
        <w:trPr>
          <w:trHeight w:val="162"/>
        </w:trPr>
        <w:tc>
          <w:tcPr>
            <w:tcW w:w="1728" w:type="dxa"/>
            <w:vAlign w:val="center"/>
          </w:tcPr>
          <w:p w:rsidR="00086C8D" w:rsidRDefault="00086C8D" w:rsidP="00113E1A">
            <w:pPr>
              <w:rPr>
                <w:lang w:val="en-US"/>
              </w:rPr>
            </w:pPr>
            <w:r>
              <w:rPr>
                <w:lang w:val="en-US"/>
              </w:rPr>
              <w:t>8. Virtual</w:t>
            </w:r>
          </w:p>
          <w:p w:rsidR="00086C8D" w:rsidRPr="003C6706" w:rsidRDefault="00086C8D" w:rsidP="00113E1A">
            <w:pPr>
              <w:rPr>
                <w:lang w:val="en-US"/>
              </w:rPr>
            </w:pPr>
            <w:r>
              <w:rPr>
                <w:lang w:val="en-US"/>
              </w:rPr>
              <w:t xml:space="preserve">    Memory</w:t>
            </w:r>
          </w:p>
        </w:tc>
        <w:tc>
          <w:tcPr>
            <w:tcW w:w="7843" w:type="dxa"/>
            <w:vAlign w:val="center"/>
          </w:tcPr>
          <w:p w:rsidR="00086C8D" w:rsidRDefault="00086C8D" w:rsidP="009613E1">
            <w:pPr>
              <w:rPr>
                <w:lang w:val="en-US"/>
              </w:rPr>
            </w:pPr>
            <w:r>
              <w:rPr>
                <w:lang w:val="en-US"/>
              </w:rPr>
              <w:t xml:space="preserve">H. is the amount of time required to obtain information from a computer’s </w:t>
            </w:r>
          </w:p>
          <w:p w:rsidR="00086C8D" w:rsidRPr="003C6706" w:rsidRDefault="00086C8D" w:rsidP="009613E1">
            <w:pPr>
              <w:rPr>
                <w:lang w:val="en-US"/>
              </w:rPr>
            </w:pPr>
            <w:r>
              <w:rPr>
                <w:lang w:val="en-US"/>
              </w:rPr>
              <w:t xml:space="preserve">     memory.</w:t>
            </w:r>
          </w:p>
        </w:tc>
      </w:tr>
      <w:tr w:rsidR="00086C8D" w:rsidRPr="00C52DC8" w:rsidTr="00AC0F11">
        <w:trPr>
          <w:trHeight w:val="228"/>
        </w:trPr>
        <w:tc>
          <w:tcPr>
            <w:tcW w:w="1728" w:type="dxa"/>
            <w:vAlign w:val="center"/>
          </w:tcPr>
          <w:p w:rsidR="00086C8D" w:rsidRDefault="00086C8D" w:rsidP="00113E1A">
            <w:pPr>
              <w:rPr>
                <w:lang w:val="en-US"/>
              </w:rPr>
            </w:pPr>
            <w:r>
              <w:rPr>
                <w:lang w:val="en-US"/>
              </w:rPr>
              <w:t>9. An address</w:t>
            </w:r>
          </w:p>
          <w:p w:rsidR="00086C8D" w:rsidRPr="003C6706" w:rsidRDefault="00086C8D" w:rsidP="00113E1A">
            <w:pPr>
              <w:rPr>
                <w:lang w:val="en-US"/>
              </w:rPr>
            </w:pPr>
            <w:r>
              <w:rPr>
                <w:lang w:val="en-US"/>
              </w:rPr>
              <w:t xml:space="preserve">    Space</w:t>
            </w:r>
          </w:p>
        </w:tc>
        <w:tc>
          <w:tcPr>
            <w:tcW w:w="7843" w:type="dxa"/>
            <w:vAlign w:val="center"/>
          </w:tcPr>
          <w:p w:rsidR="00086C8D" w:rsidRDefault="00086C8D" w:rsidP="00811799">
            <w:pPr>
              <w:ind w:left="171" w:hanging="171"/>
              <w:rPr>
                <w:lang w:val="en-US"/>
              </w:rPr>
            </w:pPr>
            <w:r>
              <w:rPr>
                <w:lang w:val="en-US"/>
              </w:rPr>
              <w:t>I. is a queue that holds data that is already written to the cache but is waiting to</w:t>
            </w:r>
          </w:p>
          <w:p w:rsidR="00086C8D" w:rsidRPr="003C6706" w:rsidRDefault="00086C8D" w:rsidP="00811799">
            <w:pPr>
              <w:ind w:left="171" w:hanging="171"/>
              <w:rPr>
                <w:lang w:val="en-US"/>
              </w:rPr>
            </w:pPr>
            <w:r>
              <w:rPr>
                <w:lang w:val="en-US"/>
              </w:rPr>
              <w:t xml:space="preserve">   be written to memory.</w:t>
            </w:r>
          </w:p>
        </w:tc>
      </w:tr>
      <w:tr w:rsidR="00086C8D" w:rsidRPr="00C52DC8" w:rsidTr="00AC0F11">
        <w:trPr>
          <w:trHeight w:val="70"/>
        </w:trPr>
        <w:tc>
          <w:tcPr>
            <w:tcW w:w="1728" w:type="dxa"/>
            <w:vAlign w:val="bottom"/>
          </w:tcPr>
          <w:p w:rsidR="00086C8D" w:rsidRDefault="00086C8D" w:rsidP="008101E7">
            <w:pPr>
              <w:rPr>
                <w:lang w:val="en-US"/>
              </w:rPr>
            </w:pPr>
            <w:r>
              <w:rPr>
                <w:lang w:val="en-US"/>
              </w:rPr>
              <w:t>10. A virtual</w:t>
            </w:r>
          </w:p>
          <w:p w:rsidR="00086C8D" w:rsidRPr="003C6706" w:rsidRDefault="00086C8D" w:rsidP="008101E7">
            <w:pPr>
              <w:rPr>
                <w:lang w:val="en-US"/>
              </w:rPr>
            </w:pPr>
            <w:r>
              <w:rPr>
                <w:lang w:val="en-US"/>
              </w:rPr>
              <w:t xml:space="preserve">     Address</w:t>
            </w:r>
          </w:p>
        </w:tc>
        <w:tc>
          <w:tcPr>
            <w:tcW w:w="7843" w:type="dxa"/>
            <w:vAlign w:val="center"/>
          </w:tcPr>
          <w:p w:rsidR="00086C8D" w:rsidRDefault="00086C8D" w:rsidP="008101E7">
            <w:pPr>
              <w:ind w:firstLine="28"/>
              <w:rPr>
                <w:lang w:val="en-US"/>
              </w:rPr>
            </w:pPr>
            <w:r>
              <w:rPr>
                <w:lang w:val="en-US"/>
              </w:rPr>
              <w:t xml:space="preserve">J. is a field in a memory hierarchy that is set when the block contains a valid </w:t>
            </w:r>
          </w:p>
          <w:p w:rsidR="00086C8D" w:rsidRPr="003C6706" w:rsidRDefault="00086C8D" w:rsidP="008101E7">
            <w:pPr>
              <w:ind w:firstLine="28"/>
              <w:rPr>
                <w:lang w:val="en-US"/>
              </w:rPr>
            </w:pPr>
            <w:r>
              <w:rPr>
                <w:lang w:val="en-US"/>
              </w:rPr>
              <w:t xml:space="preserve">   address.</w:t>
            </w:r>
          </w:p>
        </w:tc>
      </w:tr>
    </w:tbl>
    <w:p w:rsidR="00086C8D" w:rsidRPr="003C6706" w:rsidRDefault="00086C8D" w:rsidP="00D71186">
      <w:pPr>
        <w:rPr>
          <w:b/>
          <w:lang w:val="en-US"/>
        </w:rPr>
      </w:pPr>
    </w:p>
    <w:p w:rsidR="00086C8D" w:rsidRPr="009E5603" w:rsidRDefault="00086C8D" w:rsidP="00D71186">
      <w:pPr>
        <w:rPr>
          <w:b/>
          <w:lang w:val="en-US"/>
        </w:rPr>
      </w:pPr>
      <w:r>
        <w:rPr>
          <w:b/>
          <w:lang w:val="en-US"/>
        </w:rPr>
        <w:t>II</w:t>
      </w:r>
      <w:r w:rsidRPr="009E5603">
        <w:rPr>
          <w:b/>
          <w:lang w:val="en-US"/>
        </w:rPr>
        <w:t xml:space="preserve">). </w:t>
      </w:r>
    </w:p>
    <w:p w:rsidR="00086C8D" w:rsidRPr="009E5603" w:rsidRDefault="00086C8D" w:rsidP="00D71186">
      <w:pPr>
        <w:rPr>
          <w:b/>
          <w:lang w:val="en-US"/>
        </w:rPr>
      </w:pPr>
      <w:r w:rsidRPr="009E5603">
        <w:rPr>
          <w:b/>
          <w:lang w:val="en-US"/>
        </w:rPr>
        <w:t>«PUT A QUESTION TAG ON THE END OF THESE SENTENCES» -</w:t>
      </w:r>
    </w:p>
    <w:p w:rsidR="00086C8D" w:rsidRPr="00A56948" w:rsidRDefault="00086C8D" w:rsidP="00D71186">
      <w:pPr>
        <w:jc w:val="center"/>
        <w:rPr>
          <w:lang w:val="en-US"/>
        </w:rPr>
      </w:pPr>
      <w:r w:rsidRPr="00C52DC8">
        <w:rPr>
          <w:b/>
          <w:lang w:val="en-US"/>
        </w:rPr>
        <w:t>«</w:t>
      </w:r>
      <w:r w:rsidRPr="009E5603">
        <w:rPr>
          <w:b/>
        </w:rPr>
        <w:t>ПРОДОЛЖИТЕ</w:t>
      </w:r>
      <w:r w:rsidRPr="00C52DC8">
        <w:rPr>
          <w:b/>
          <w:lang w:val="en-US"/>
        </w:rPr>
        <w:t xml:space="preserve"> «</w:t>
      </w:r>
      <w:r w:rsidRPr="009E5603">
        <w:rPr>
          <w:b/>
        </w:rPr>
        <w:t>ХВО</w:t>
      </w:r>
      <w:r>
        <w:rPr>
          <w:b/>
        </w:rPr>
        <w:t>СТИКИ</w:t>
      </w:r>
      <w:r w:rsidRPr="00C52DC8">
        <w:rPr>
          <w:b/>
          <w:lang w:val="en-US"/>
        </w:rPr>
        <w:t xml:space="preserve">» </w:t>
      </w:r>
      <w:r>
        <w:rPr>
          <w:b/>
        </w:rPr>
        <w:t>РАЗДЕЛИТЕЛЬНЫХ</w:t>
      </w:r>
      <w:r w:rsidRPr="00C52DC8">
        <w:rPr>
          <w:b/>
          <w:lang w:val="en-US"/>
        </w:rPr>
        <w:t xml:space="preserve"> </w:t>
      </w:r>
      <w:r>
        <w:rPr>
          <w:b/>
        </w:rPr>
        <w:t>ВОПРОСОВ</w:t>
      </w:r>
      <w:r w:rsidRPr="00A56948">
        <w:rPr>
          <w:b/>
          <w:lang w:val="en-US"/>
        </w:rPr>
        <w:t>»</w:t>
      </w:r>
    </w:p>
    <w:p w:rsidR="00086C8D" w:rsidRPr="00A56948" w:rsidRDefault="00086C8D" w:rsidP="00B74DBC">
      <w:pPr>
        <w:rPr>
          <w:lang w:val="en-US"/>
        </w:rPr>
      </w:pPr>
    </w:p>
    <w:p w:rsidR="00086C8D" w:rsidRDefault="00086C8D" w:rsidP="00B74DBC">
      <w:pPr>
        <w:rPr>
          <w:lang w:val="en-US"/>
        </w:rPr>
      </w:pPr>
      <w:r w:rsidRPr="008A5030">
        <w:rPr>
          <w:lang w:val="en-US"/>
        </w:rPr>
        <w:t xml:space="preserve">1. </w:t>
      </w:r>
      <w:r>
        <w:rPr>
          <w:lang w:val="en-US"/>
        </w:rPr>
        <w:t>I’m currently building my first computer, … …?</w:t>
      </w:r>
    </w:p>
    <w:p w:rsidR="00086C8D" w:rsidRDefault="00086C8D" w:rsidP="00B74DBC">
      <w:pPr>
        <w:rPr>
          <w:lang w:val="en-US"/>
        </w:rPr>
      </w:pPr>
      <w:r>
        <w:rPr>
          <w:lang w:val="en-US"/>
        </w:rPr>
        <w:t>2. Some of my friends told me to create a memory hierarchy, … …?</w:t>
      </w:r>
    </w:p>
    <w:p w:rsidR="00086C8D" w:rsidRDefault="00086C8D" w:rsidP="00B74DBC">
      <w:pPr>
        <w:rPr>
          <w:lang w:val="en-US"/>
        </w:rPr>
      </w:pPr>
      <w:r>
        <w:rPr>
          <w:lang w:val="en-US"/>
        </w:rPr>
        <w:t>3. A memory hierarchy is a way of arranging memory into multiple levels, … …?</w:t>
      </w:r>
    </w:p>
    <w:p w:rsidR="00086C8D" w:rsidRDefault="00086C8D" w:rsidP="00B74DBC">
      <w:pPr>
        <w:rPr>
          <w:lang w:val="en-US"/>
        </w:rPr>
      </w:pPr>
      <w:r>
        <w:rPr>
          <w:lang w:val="en-US"/>
        </w:rPr>
        <w:t>4. At any one time, we only use a small percentage of the memory, … …?</w:t>
      </w:r>
    </w:p>
    <w:p w:rsidR="00086C8D" w:rsidRDefault="00086C8D" w:rsidP="00B74DBC">
      <w:pPr>
        <w:rPr>
          <w:lang w:val="en-US"/>
        </w:rPr>
      </w:pPr>
      <w:r>
        <w:rPr>
          <w:lang w:val="en-US"/>
        </w:rPr>
        <w:t>5. Programs will fill the cache based on temporal locality and spatial locality, … …?</w:t>
      </w:r>
    </w:p>
    <w:p w:rsidR="00086C8D" w:rsidRDefault="00086C8D" w:rsidP="00B74DBC">
      <w:pPr>
        <w:rPr>
          <w:lang w:val="en-US"/>
        </w:rPr>
      </w:pPr>
      <w:r>
        <w:rPr>
          <w:lang w:val="en-US"/>
        </w:rPr>
        <w:t>6. That way, we can reference the data we need quickly, … …?</w:t>
      </w:r>
    </w:p>
    <w:p w:rsidR="00086C8D" w:rsidRDefault="00086C8D" w:rsidP="00B74DBC">
      <w:pPr>
        <w:rPr>
          <w:lang w:val="en-US"/>
        </w:rPr>
      </w:pPr>
      <w:r>
        <w:rPr>
          <w:lang w:val="en-US"/>
        </w:rPr>
        <w:t>7. Without the memory hierarchy, the access time would be a lot longer, … …?</w:t>
      </w:r>
    </w:p>
    <w:p w:rsidR="00086C8D" w:rsidRDefault="00086C8D" w:rsidP="00B74DBC">
      <w:pPr>
        <w:rPr>
          <w:lang w:val="en-US"/>
        </w:rPr>
      </w:pPr>
      <w:r>
        <w:rPr>
          <w:lang w:val="en-US"/>
        </w:rPr>
        <w:t>8. You should also look up memory accesses, … …?</w:t>
      </w:r>
    </w:p>
    <w:p w:rsidR="00086C8D" w:rsidRDefault="00086C8D" w:rsidP="00B74DBC">
      <w:pPr>
        <w:rPr>
          <w:lang w:val="en-US"/>
        </w:rPr>
      </w:pPr>
      <w:r>
        <w:rPr>
          <w:lang w:val="en-US"/>
        </w:rPr>
        <w:t>9. A memory access is classified as either a hit or a miss, … …?</w:t>
      </w:r>
    </w:p>
    <w:p w:rsidR="00086C8D" w:rsidRPr="008A5030" w:rsidRDefault="00086C8D" w:rsidP="00B74DBC">
      <w:pPr>
        <w:rPr>
          <w:lang w:val="en-US"/>
        </w:rPr>
      </w:pPr>
      <w:r>
        <w:rPr>
          <w:lang w:val="en-US"/>
        </w:rPr>
        <w:t>10. Make sure the miss rate isn’t higher than the hit rate, … …?</w:t>
      </w:r>
    </w:p>
    <w:p w:rsidR="00086C8D" w:rsidRPr="008A5030" w:rsidRDefault="00086C8D" w:rsidP="00D71186">
      <w:pPr>
        <w:jc w:val="center"/>
        <w:rPr>
          <w:b/>
          <w:lang w:val="en-US"/>
        </w:rPr>
      </w:pPr>
    </w:p>
    <w:p w:rsidR="00086C8D" w:rsidRPr="008A5030" w:rsidRDefault="00086C8D" w:rsidP="00D71186">
      <w:pPr>
        <w:rPr>
          <w:b/>
          <w:lang w:val="en-US"/>
        </w:rPr>
      </w:pPr>
      <w:r>
        <w:rPr>
          <w:b/>
          <w:lang w:val="en-US"/>
        </w:rPr>
        <w:t>III</w:t>
      </w:r>
      <w:r w:rsidRPr="008A5030">
        <w:rPr>
          <w:b/>
          <w:lang w:val="en-US"/>
        </w:rPr>
        <w:t>).</w:t>
      </w:r>
    </w:p>
    <w:p w:rsidR="00086C8D" w:rsidRPr="00A56948" w:rsidRDefault="00086C8D" w:rsidP="00D71186">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A56948">
        <w:rPr>
          <w:b/>
        </w:rPr>
        <w:t xml:space="preserve"> </w:t>
      </w:r>
      <w:r w:rsidRPr="009E5603">
        <w:rPr>
          <w:b/>
          <w:lang w:val="en-US"/>
        </w:rPr>
        <w:t>WORDS</w:t>
      </w:r>
      <w:r w:rsidRPr="00A56948">
        <w:rPr>
          <w:b/>
        </w:rPr>
        <w:t xml:space="preserve"> </w:t>
      </w:r>
      <w:r w:rsidRPr="009E5603">
        <w:rPr>
          <w:b/>
          <w:lang w:val="en-US"/>
        </w:rPr>
        <w:t>IN</w:t>
      </w:r>
      <w:r w:rsidRPr="00A56948">
        <w:rPr>
          <w:b/>
        </w:rPr>
        <w:t xml:space="preserve"> </w:t>
      </w:r>
      <w:r w:rsidRPr="009E5603">
        <w:rPr>
          <w:b/>
          <w:lang w:val="en-US"/>
        </w:rPr>
        <w:t>BRACKETS</w:t>
      </w:r>
      <w:r w:rsidRPr="00A56948">
        <w:rPr>
          <w:b/>
        </w:rPr>
        <w:t xml:space="preserve"> </w:t>
      </w:r>
      <w:r w:rsidRPr="009E5603">
        <w:rPr>
          <w:b/>
          <w:lang w:val="en-US"/>
        </w:rPr>
        <w:t>WILL</w:t>
      </w:r>
      <w:r w:rsidRPr="00A56948">
        <w:rPr>
          <w:b/>
        </w:rPr>
        <w:t xml:space="preserve"> </w:t>
      </w:r>
      <w:r w:rsidRPr="009E5603">
        <w:rPr>
          <w:b/>
          <w:lang w:val="en-US"/>
        </w:rPr>
        <w:t>HELP</w:t>
      </w:r>
      <w:r w:rsidRPr="00A56948">
        <w:rPr>
          <w:b/>
        </w:rPr>
        <w:t xml:space="preserve"> </w:t>
      </w:r>
      <w:r w:rsidRPr="009E5603">
        <w:rPr>
          <w:b/>
          <w:lang w:val="en-US"/>
        </w:rPr>
        <w:t>YOU</w:t>
      </w:r>
      <w:r w:rsidRPr="00A56948">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A56948">
        <w:rPr>
          <w:b/>
          <w:lang w:val="en-US"/>
        </w:rPr>
        <w:t xml:space="preserve"> </w:t>
      </w:r>
      <w:r w:rsidRPr="009E5603">
        <w:rPr>
          <w:b/>
        </w:rPr>
        <w:t>В</w:t>
      </w:r>
      <w:r w:rsidRPr="00A56948">
        <w:rPr>
          <w:b/>
          <w:lang w:val="en-US"/>
        </w:rPr>
        <w:t xml:space="preserve"> </w:t>
      </w:r>
      <w:r w:rsidRPr="009E5603">
        <w:rPr>
          <w:b/>
        </w:rPr>
        <w:t>СКОБКАХ</w:t>
      </w:r>
      <w:r w:rsidRPr="00A56948">
        <w:rPr>
          <w:b/>
          <w:lang w:val="en-US"/>
        </w:rPr>
        <w:t xml:space="preserve"> </w:t>
      </w:r>
      <w:r w:rsidRPr="009E5603">
        <w:rPr>
          <w:b/>
        </w:rPr>
        <w:t>ПОМОГУТ</w:t>
      </w:r>
      <w:r w:rsidRPr="00A56948">
        <w:rPr>
          <w:b/>
          <w:lang w:val="en-US"/>
        </w:rPr>
        <w:t xml:space="preserve"> </w:t>
      </w:r>
      <w:r w:rsidRPr="009E5603">
        <w:rPr>
          <w:b/>
        </w:rPr>
        <w:t>ВАМ</w:t>
      </w:r>
      <w:r w:rsidRPr="00A56948">
        <w:rPr>
          <w:b/>
          <w:lang w:val="en-US"/>
        </w:rPr>
        <w:t>»</w:t>
      </w:r>
    </w:p>
    <w:p w:rsidR="00086C8D" w:rsidRPr="00A56948" w:rsidRDefault="00086C8D" w:rsidP="00D71186">
      <w:pPr>
        <w:rPr>
          <w:b/>
          <w:lang w:val="en-US"/>
        </w:rPr>
      </w:pPr>
    </w:p>
    <w:p w:rsidR="00086C8D" w:rsidRDefault="00086C8D" w:rsidP="000F4AF8">
      <w:pPr>
        <w:rPr>
          <w:lang w:val="en-US"/>
        </w:rPr>
      </w:pPr>
      <w:r w:rsidRPr="00CD1E59">
        <w:rPr>
          <w:lang w:val="en-US"/>
        </w:rPr>
        <w:t xml:space="preserve">1. </w:t>
      </w:r>
      <w:r>
        <w:rPr>
          <w:lang w:val="en-US"/>
        </w:rPr>
        <w:t xml:space="preserve">A direct-mapped cache assigns each memory location to </w:t>
      </w:r>
      <w:r w:rsidRPr="00CD1E59">
        <w:rPr>
          <w:i/>
          <w:lang w:val="en-US"/>
        </w:rPr>
        <w:t>a specific cache location</w:t>
      </w:r>
      <w:r>
        <w:rPr>
          <w:lang w:val="en-US"/>
        </w:rPr>
        <w:t>. (What)</w:t>
      </w:r>
    </w:p>
    <w:p w:rsidR="00086C8D" w:rsidRPr="00CD1E59" w:rsidRDefault="00086C8D" w:rsidP="00CD1E59">
      <w:pPr>
        <w:rPr>
          <w:lang w:val="en-US"/>
        </w:rPr>
      </w:pPr>
      <w:r>
        <w:rPr>
          <w:lang w:val="en-US"/>
        </w:rPr>
        <w:t xml:space="preserve">2. </w:t>
      </w:r>
      <w:r w:rsidRPr="00CD1E59">
        <w:rPr>
          <w:i/>
          <w:lang w:val="en-US"/>
        </w:rPr>
        <w:t>A direct-mapped cache</w:t>
      </w:r>
      <w:r>
        <w:rPr>
          <w:lang w:val="en-US"/>
        </w:rPr>
        <w:t xml:space="preserve"> assigns each memory location to a specific cache location. (What)</w:t>
      </w:r>
    </w:p>
    <w:p w:rsidR="00086C8D" w:rsidRDefault="00086C8D" w:rsidP="000F4AF8">
      <w:pPr>
        <w:rPr>
          <w:lang w:val="en-US"/>
        </w:rPr>
      </w:pPr>
      <w:r>
        <w:rPr>
          <w:lang w:val="en-US"/>
        </w:rPr>
        <w:t xml:space="preserve">3. In </w:t>
      </w:r>
      <w:r w:rsidRPr="00CD1E59">
        <w:rPr>
          <w:i/>
          <w:lang w:val="en-US"/>
        </w:rPr>
        <w:t>a fully associative</w:t>
      </w:r>
      <w:r>
        <w:rPr>
          <w:lang w:val="en-US"/>
        </w:rPr>
        <w:t xml:space="preserve"> cache, any block may be placed in any location. (What)</w:t>
      </w:r>
    </w:p>
    <w:p w:rsidR="00086C8D" w:rsidRDefault="00086C8D" w:rsidP="000F4AF8">
      <w:pPr>
        <w:rPr>
          <w:lang w:val="en-US"/>
        </w:rPr>
      </w:pPr>
      <w:r>
        <w:rPr>
          <w:lang w:val="en-US"/>
        </w:rPr>
        <w:t xml:space="preserve">4. </w:t>
      </w:r>
      <w:r w:rsidRPr="00CD1E59">
        <w:rPr>
          <w:i/>
          <w:lang w:val="en-US"/>
        </w:rPr>
        <w:t>In a fully associative cache</w:t>
      </w:r>
      <w:r>
        <w:rPr>
          <w:lang w:val="en-US"/>
        </w:rPr>
        <w:t>, any block may be placed in any location. (Where)</w:t>
      </w:r>
    </w:p>
    <w:p w:rsidR="00086C8D" w:rsidRDefault="00086C8D" w:rsidP="000F4AF8">
      <w:pPr>
        <w:rPr>
          <w:lang w:val="en-US"/>
        </w:rPr>
      </w:pPr>
      <w:r>
        <w:rPr>
          <w:lang w:val="en-US"/>
        </w:rPr>
        <w:t xml:space="preserve">5. A set-associative cache is the middle ground between </w:t>
      </w:r>
      <w:r w:rsidRPr="00257163">
        <w:rPr>
          <w:i/>
          <w:lang w:val="en-US"/>
        </w:rPr>
        <w:t>the two extremes</w:t>
      </w:r>
      <w:r>
        <w:rPr>
          <w:lang w:val="en-US"/>
        </w:rPr>
        <w:t>. (What)</w:t>
      </w:r>
    </w:p>
    <w:p w:rsidR="00086C8D" w:rsidRDefault="00086C8D" w:rsidP="00257163">
      <w:pPr>
        <w:rPr>
          <w:lang w:val="en-US"/>
        </w:rPr>
      </w:pPr>
      <w:r>
        <w:rPr>
          <w:lang w:val="en-US"/>
        </w:rPr>
        <w:t xml:space="preserve">6. </w:t>
      </w:r>
      <w:r w:rsidRPr="00257163">
        <w:rPr>
          <w:i/>
          <w:lang w:val="en-US"/>
        </w:rPr>
        <w:t>A set-associative cache</w:t>
      </w:r>
      <w:r>
        <w:rPr>
          <w:lang w:val="en-US"/>
        </w:rPr>
        <w:t xml:space="preserve"> is the middle ground between the two extremes. (What)</w:t>
      </w:r>
    </w:p>
    <w:p w:rsidR="00086C8D" w:rsidRDefault="00086C8D" w:rsidP="00257163">
      <w:pPr>
        <w:rPr>
          <w:lang w:val="en-US"/>
        </w:rPr>
      </w:pPr>
      <w:r>
        <w:rPr>
          <w:lang w:val="en-US"/>
        </w:rPr>
        <w:t xml:space="preserve">7. A set-associative cache is </w:t>
      </w:r>
      <w:r w:rsidRPr="00257163">
        <w:rPr>
          <w:i/>
          <w:lang w:val="en-US"/>
        </w:rPr>
        <w:t>the middle ground between the two extremes</w:t>
      </w:r>
      <w:r>
        <w:rPr>
          <w:lang w:val="en-US"/>
        </w:rPr>
        <w:t>. (What)</w:t>
      </w:r>
    </w:p>
    <w:p w:rsidR="00086C8D" w:rsidRDefault="00086C8D" w:rsidP="00257163">
      <w:pPr>
        <w:rPr>
          <w:lang w:val="en-US"/>
        </w:rPr>
      </w:pPr>
      <w:r>
        <w:rPr>
          <w:lang w:val="en-US"/>
        </w:rPr>
        <w:t xml:space="preserve">8. Blocks of data are identified by </w:t>
      </w:r>
      <w:r w:rsidRPr="00257163">
        <w:rPr>
          <w:i/>
          <w:lang w:val="en-US"/>
        </w:rPr>
        <w:t>tags</w:t>
      </w:r>
      <w:r>
        <w:rPr>
          <w:lang w:val="en-US"/>
        </w:rPr>
        <w:t>, and verified by a valid bit. (What)</w:t>
      </w:r>
    </w:p>
    <w:p w:rsidR="00086C8D" w:rsidRPr="00CD1E59" w:rsidRDefault="00086C8D" w:rsidP="00257163">
      <w:pPr>
        <w:rPr>
          <w:lang w:val="en-US"/>
        </w:rPr>
      </w:pPr>
      <w:r>
        <w:rPr>
          <w:lang w:val="en-US"/>
        </w:rPr>
        <w:t xml:space="preserve">9. Blocks of data are identified by tags, and verified by </w:t>
      </w:r>
      <w:r w:rsidRPr="00257163">
        <w:rPr>
          <w:i/>
          <w:lang w:val="en-US"/>
        </w:rPr>
        <w:t>a valid bit</w:t>
      </w:r>
      <w:r>
        <w:rPr>
          <w:lang w:val="en-US"/>
        </w:rPr>
        <w:t>. (What)</w:t>
      </w:r>
    </w:p>
    <w:p w:rsidR="00086C8D" w:rsidRPr="00CD1E59" w:rsidRDefault="00086C8D" w:rsidP="00257163">
      <w:pPr>
        <w:rPr>
          <w:lang w:val="en-US"/>
        </w:rPr>
      </w:pPr>
      <w:r>
        <w:rPr>
          <w:lang w:val="en-US"/>
        </w:rPr>
        <w:t xml:space="preserve">10. </w:t>
      </w:r>
      <w:r w:rsidRPr="00257163">
        <w:rPr>
          <w:i/>
          <w:lang w:val="en-US"/>
        </w:rPr>
        <w:t>In order to keep programs isolated</w:t>
      </w:r>
      <w:r>
        <w:rPr>
          <w:lang w:val="en-US"/>
        </w:rPr>
        <w:t>, each program receives its own address space. (Why)</w:t>
      </w:r>
    </w:p>
    <w:p w:rsidR="00086C8D" w:rsidRDefault="00086C8D" w:rsidP="00D71186">
      <w:pPr>
        <w:rPr>
          <w:lang w:val="en-US"/>
        </w:rPr>
      </w:pPr>
    </w:p>
    <w:p w:rsidR="00086C8D" w:rsidRPr="00CD1E59" w:rsidRDefault="00086C8D" w:rsidP="00D71186">
      <w:pPr>
        <w:rPr>
          <w:b/>
          <w:lang w:val="en-US"/>
        </w:rPr>
      </w:pPr>
      <w:r>
        <w:rPr>
          <w:b/>
          <w:lang w:val="en-US"/>
        </w:rPr>
        <w:t>IV</w:t>
      </w:r>
      <w:r w:rsidRPr="00CD1E59">
        <w:rPr>
          <w:b/>
          <w:lang w:val="en-US"/>
        </w:rPr>
        <w:t>).</w:t>
      </w:r>
    </w:p>
    <w:p w:rsidR="00086C8D" w:rsidRPr="00CD1E59" w:rsidRDefault="00086C8D" w:rsidP="00D71186">
      <w:pPr>
        <w:rPr>
          <w:b/>
          <w:lang w:val="en-US"/>
        </w:rPr>
      </w:pPr>
      <w:r w:rsidRPr="00CD1E59">
        <w:rPr>
          <w:b/>
          <w:lang w:val="en-US"/>
        </w:rPr>
        <w:t>«</w:t>
      </w:r>
      <w:r w:rsidRPr="009E5603">
        <w:rPr>
          <w:b/>
          <w:lang w:val="en-US"/>
        </w:rPr>
        <w:t>MAKE</w:t>
      </w:r>
      <w:r w:rsidRPr="00CD1E59">
        <w:rPr>
          <w:b/>
          <w:lang w:val="en-US"/>
        </w:rPr>
        <w:t xml:space="preserve"> </w:t>
      </w:r>
      <w:r w:rsidRPr="009E5603">
        <w:rPr>
          <w:b/>
          <w:lang w:val="en-US"/>
        </w:rPr>
        <w:t>UP</w:t>
      </w:r>
      <w:r w:rsidRPr="00CD1E59">
        <w:rPr>
          <w:b/>
          <w:lang w:val="en-US"/>
        </w:rPr>
        <w:t xml:space="preserve"> </w:t>
      </w:r>
      <w:r w:rsidRPr="009E5603">
        <w:rPr>
          <w:b/>
          <w:lang w:val="en-US"/>
        </w:rPr>
        <w:t>GE</w:t>
      </w:r>
      <w:r>
        <w:rPr>
          <w:b/>
          <w:lang w:val="en-US"/>
        </w:rPr>
        <w:t>NERAL</w:t>
      </w:r>
      <w:r w:rsidRPr="00CD1E59">
        <w:rPr>
          <w:b/>
          <w:lang w:val="en-US"/>
        </w:rPr>
        <w:t xml:space="preserve"> </w:t>
      </w:r>
      <w:r>
        <w:rPr>
          <w:b/>
          <w:lang w:val="en-US"/>
        </w:rPr>
        <w:t>GUESTIONS</w:t>
      </w:r>
      <w:r w:rsidRPr="00CD1E59">
        <w:rPr>
          <w:b/>
          <w:lang w:val="en-US"/>
        </w:rPr>
        <w:t xml:space="preserve"> </w:t>
      </w:r>
      <w:r>
        <w:rPr>
          <w:b/>
          <w:lang w:val="en-US"/>
        </w:rPr>
        <w:t>AND</w:t>
      </w:r>
      <w:r w:rsidRPr="00CD1E59">
        <w:rPr>
          <w:b/>
          <w:lang w:val="en-US"/>
        </w:rPr>
        <w:t xml:space="preserve"> </w:t>
      </w:r>
      <w:r>
        <w:rPr>
          <w:b/>
          <w:lang w:val="en-US"/>
        </w:rPr>
        <w:t>ANSWER</w:t>
      </w:r>
      <w:r w:rsidRPr="00CD1E59">
        <w:rPr>
          <w:b/>
          <w:lang w:val="en-US"/>
        </w:rPr>
        <w:t xml:space="preserve"> </w:t>
      </w:r>
      <w:r>
        <w:rPr>
          <w:b/>
          <w:lang w:val="en-US"/>
        </w:rPr>
        <w:t>THEM</w:t>
      </w:r>
      <w:r w:rsidRPr="00CD1E59">
        <w:rPr>
          <w:b/>
          <w:lang w:val="en-US"/>
        </w:rPr>
        <w:t xml:space="preserve"> </w:t>
      </w:r>
      <w:r w:rsidRPr="009E5603">
        <w:rPr>
          <w:b/>
          <w:lang w:val="en-US"/>
        </w:rPr>
        <w:t>ACCORDING</w:t>
      </w:r>
      <w:r w:rsidRPr="00CD1E59">
        <w:rPr>
          <w:b/>
          <w:lang w:val="en-US"/>
        </w:rPr>
        <w:t xml:space="preserve"> </w:t>
      </w:r>
      <w:r w:rsidRPr="009E5603">
        <w:rPr>
          <w:b/>
          <w:lang w:val="en-US"/>
        </w:rPr>
        <w:t>TO</w:t>
      </w:r>
      <w:r w:rsidRPr="00CD1E59">
        <w:rPr>
          <w:b/>
          <w:lang w:val="en-US"/>
        </w:rPr>
        <w:t xml:space="preserve"> </w:t>
      </w:r>
      <w:r w:rsidRPr="009E5603">
        <w:rPr>
          <w:b/>
          <w:lang w:val="en-US"/>
        </w:rPr>
        <w:t>THE</w:t>
      </w:r>
      <w:r w:rsidRPr="00CD1E59">
        <w:rPr>
          <w:b/>
          <w:lang w:val="en-US"/>
        </w:rPr>
        <w:t xml:space="preserve"> </w:t>
      </w:r>
      <w:r w:rsidRPr="009E5603">
        <w:rPr>
          <w:b/>
          <w:lang w:val="en-US"/>
        </w:rPr>
        <w:t>MODEL</w:t>
      </w:r>
      <w:r w:rsidRPr="00CD1E59">
        <w:rPr>
          <w:b/>
          <w:lang w:val="en-US"/>
        </w:rPr>
        <w:t>» - «</w:t>
      </w:r>
      <w:r w:rsidRPr="009E5603">
        <w:rPr>
          <w:b/>
        </w:rPr>
        <w:t>СОСТАВЬТЕ</w:t>
      </w:r>
      <w:r w:rsidRPr="00CD1E59">
        <w:rPr>
          <w:b/>
          <w:lang w:val="en-US"/>
        </w:rPr>
        <w:t xml:space="preserve"> </w:t>
      </w:r>
      <w:r w:rsidRPr="009E5603">
        <w:rPr>
          <w:b/>
        </w:rPr>
        <w:t>ОБЩИЕ</w:t>
      </w:r>
      <w:r w:rsidRPr="00CD1E59">
        <w:rPr>
          <w:b/>
          <w:lang w:val="en-US"/>
        </w:rPr>
        <w:t xml:space="preserve"> </w:t>
      </w:r>
      <w:r w:rsidRPr="009E5603">
        <w:rPr>
          <w:b/>
        </w:rPr>
        <w:t>ВОПРОСЫ</w:t>
      </w:r>
      <w:r w:rsidRPr="00CD1E59">
        <w:rPr>
          <w:b/>
          <w:lang w:val="en-US"/>
        </w:rPr>
        <w:t xml:space="preserve"> </w:t>
      </w:r>
      <w:r w:rsidRPr="009E5603">
        <w:rPr>
          <w:b/>
        </w:rPr>
        <w:t>И</w:t>
      </w:r>
      <w:r w:rsidRPr="00CD1E59">
        <w:rPr>
          <w:b/>
          <w:lang w:val="en-US"/>
        </w:rPr>
        <w:t xml:space="preserve"> </w:t>
      </w:r>
      <w:r w:rsidRPr="009E5603">
        <w:rPr>
          <w:b/>
        </w:rPr>
        <w:t>ОТВЕТЬТЕ</w:t>
      </w:r>
      <w:r w:rsidRPr="00CD1E59">
        <w:rPr>
          <w:b/>
          <w:lang w:val="en-US"/>
        </w:rPr>
        <w:t xml:space="preserve"> </w:t>
      </w:r>
      <w:r w:rsidRPr="009E5603">
        <w:rPr>
          <w:b/>
        </w:rPr>
        <w:t>НА</w:t>
      </w:r>
      <w:r w:rsidRPr="00CD1E59">
        <w:rPr>
          <w:b/>
          <w:lang w:val="en-US"/>
        </w:rPr>
        <w:t xml:space="preserve"> </w:t>
      </w:r>
      <w:r w:rsidRPr="009E5603">
        <w:rPr>
          <w:b/>
        </w:rPr>
        <w:t>НИХ</w:t>
      </w:r>
      <w:r w:rsidRPr="00CD1E59">
        <w:rPr>
          <w:b/>
          <w:lang w:val="en-US"/>
        </w:rPr>
        <w:t xml:space="preserve"> </w:t>
      </w:r>
    </w:p>
    <w:p w:rsidR="00086C8D" w:rsidRPr="00E76DB3" w:rsidRDefault="00086C8D" w:rsidP="00D71186">
      <w:pPr>
        <w:jc w:val="center"/>
        <w:rPr>
          <w:b/>
        </w:rPr>
      </w:pPr>
      <w:r w:rsidRPr="009E5603">
        <w:rPr>
          <w:b/>
        </w:rPr>
        <w:t>В</w:t>
      </w:r>
      <w:r w:rsidRPr="00A56948">
        <w:rPr>
          <w:b/>
        </w:rPr>
        <w:t xml:space="preserve"> </w:t>
      </w:r>
      <w:r w:rsidRPr="009E5603">
        <w:rPr>
          <w:b/>
        </w:rPr>
        <w:t>СООТВЕТСТВИИ</w:t>
      </w:r>
      <w:r w:rsidRPr="00E76DB3">
        <w:rPr>
          <w:b/>
        </w:rPr>
        <w:t xml:space="preserve"> </w:t>
      </w:r>
      <w:r w:rsidRPr="009E5603">
        <w:rPr>
          <w:b/>
        </w:rPr>
        <w:t>С</w:t>
      </w:r>
      <w:r w:rsidRPr="00E76DB3">
        <w:rPr>
          <w:b/>
        </w:rPr>
        <w:t xml:space="preserve"> </w:t>
      </w:r>
      <w:r w:rsidRPr="009E5603">
        <w:rPr>
          <w:b/>
        </w:rPr>
        <w:t>ОБРАЗЦОМ</w:t>
      </w:r>
      <w:r w:rsidRPr="00E76DB3">
        <w:rPr>
          <w:b/>
        </w:rPr>
        <w:t>»</w:t>
      </w:r>
    </w:p>
    <w:p w:rsidR="00086C8D" w:rsidRPr="00E76DB3" w:rsidRDefault="00086C8D" w:rsidP="00A96C71">
      <w:pPr>
        <w:rPr>
          <w:b/>
        </w:rPr>
      </w:pPr>
    </w:p>
    <w:p w:rsidR="00086C8D" w:rsidRDefault="00086C8D" w:rsidP="00F97B0B">
      <w:pPr>
        <w:rPr>
          <w:lang w:val="en-US"/>
        </w:rPr>
      </w:pPr>
      <w:r w:rsidRPr="00F97B0B">
        <w:rPr>
          <w:b/>
          <w:lang w:val="en-US"/>
        </w:rPr>
        <w:t>a</w:t>
      </w:r>
      <w:r w:rsidRPr="00A56948">
        <w:rPr>
          <w:b/>
          <w:lang w:val="en-US"/>
        </w:rPr>
        <w:t xml:space="preserve">) </w:t>
      </w:r>
      <w:r w:rsidRPr="00F97B0B">
        <w:rPr>
          <w:b/>
          <w:lang w:val="en-US"/>
        </w:rPr>
        <w:t>Model</w:t>
      </w:r>
      <w:r w:rsidRPr="00A56948">
        <w:rPr>
          <w:b/>
          <w:lang w:val="en-US"/>
        </w:rPr>
        <w:t xml:space="preserve">: </w:t>
      </w:r>
      <w:r w:rsidRPr="00A56948">
        <w:rPr>
          <w:lang w:val="en-US"/>
        </w:rPr>
        <w:t xml:space="preserve"> </w:t>
      </w:r>
      <w:r>
        <w:rPr>
          <w:lang w:val="en-US"/>
        </w:rPr>
        <w:t>An individual block of virtual memory is referred to as a page.</w:t>
      </w:r>
    </w:p>
    <w:p w:rsidR="00086C8D" w:rsidRPr="00A56948" w:rsidRDefault="00086C8D" w:rsidP="00F97B0B">
      <w:pPr>
        <w:rPr>
          <w:lang w:val="en-US"/>
        </w:rPr>
      </w:pPr>
      <w:r>
        <w:rPr>
          <w:lang w:val="en-US"/>
        </w:rPr>
        <w:t xml:space="preserve">                   Is an individual block of virtual memory referred to as a page? – Yes, it is.</w:t>
      </w:r>
    </w:p>
    <w:p w:rsidR="00086C8D" w:rsidRPr="00A56948" w:rsidRDefault="00086C8D" w:rsidP="00F97B0B">
      <w:pPr>
        <w:rPr>
          <w:lang w:val="en-US"/>
        </w:rPr>
      </w:pPr>
    </w:p>
    <w:p w:rsidR="00086C8D" w:rsidRPr="00A56948" w:rsidRDefault="00086C8D" w:rsidP="006F2E18">
      <w:pPr>
        <w:rPr>
          <w:lang w:val="en-US"/>
        </w:rPr>
      </w:pPr>
      <w:r w:rsidRPr="00A56948">
        <w:rPr>
          <w:lang w:val="en-US"/>
        </w:rPr>
        <w:t xml:space="preserve">1. </w:t>
      </w:r>
      <w:r>
        <w:rPr>
          <w:lang w:val="en-US"/>
        </w:rPr>
        <w:t>In virtual memory, a miss is known as a page fault. 2. An LRU (least recently used) replacement scheme is the most widely used method. 3. A memory access is classified as either a hit or a miss. 4. The hit time is the time needed to determine if a block is in the cache. 5. The access time is the time required to retrieve data from memory.</w:t>
      </w:r>
    </w:p>
    <w:p w:rsidR="00086C8D" w:rsidRPr="00A56948" w:rsidRDefault="00086C8D" w:rsidP="006F2E18">
      <w:pPr>
        <w:rPr>
          <w:b/>
          <w:lang w:val="en-US"/>
        </w:rPr>
      </w:pPr>
    </w:p>
    <w:p w:rsidR="00086C8D" w:rsidRDefault="00086C8D" w:rsidP="00902BCF">
      <w:pPr>
        <w:rPr>
          <w:lang w:val="en-US"/>
        </w:rPr>
      </w:pPr>
      <w:r w:rsidRPr="00FA3555">
        <w:rPr>
          <w:b/>
          <w:lang w:val="en-US"/>
        </w:rPr>
        <w:t>b</w:t>
      </w:r>
      <w:r w:rsidRPr="00DC7D92">
        <w:rPr>
          <w:b/>
          <w:lang w:val="en-US"/>
        </w:rPr>
        <w:t xml:space="preserve">) </w:t>
      </w:r>
      <w:r w:rsidRPr="00FA3555">
        <w:rPr>
          <w:b/>
          <w:lang w:val="en-US"/>
        </w:rPr>
        <w:t>Model</w:t>
      </w:r>
      <w:r w:rsidRPr="00DC7D92">
        <w:rPr>
          <w:b/>
          <w:lang w:val="en-US"/>
        </w:rPr>
        <w:t xml:space="preserve">:  </w:t>
      </w:r>
      <w:r>
        <w:rPr>
          <w:lang w:val="en-US"/>
        </w:rPr>
        <w:t>The tracks are divided into sectors, each usually 512 bytes in size.</w:t>
      </w:r>
    </w:p>
    <w:p w:rsidR="00086C8D" w:rsidRPr="00BD0B19" w:rsidRDefault="00086C8D" w:rsidP="00902BCF">
      <w:pPr>
        <w:rPr>
          <w:lang w:val="en-US"/>
        </w:rPr>
      </w:pPr>
      <w:r>
        <w:rPr>
          <w:lang w:val="en-US"/>
        </w:rPr>
        <w:t xml:space="preserve">                   Are the tracks divided into sectors, each usually 512 bytes in size? – Yes, they are.</w:t>
      </w:r>
    </w:p>
    <w:p w:rsidR="00086C8D" w:rsidRPr="00DC7D92" w:rsidRDefault="00086C8D" w:rsidP="000F5E90">
      <w:pPr>
        <w:rPr>
          <w:lang w:val="en-US"/>
        </w:rPr>
      </w:pPr>
    </w:p>
    <w:p w:rsidR="00086C8D" w:rsidRPr="00902BCF" w:rsidRDefault="00086C8D" w:rsidP="004316FA">
      <w:pPr>
        <w:rPr>
          <w:lang w:val="en-US"/>
        </w:rPr>
      </w:pPr>
      <w:r w:rsidRPr="00E76DB3">
        <w:t xml:space="preserve">1.  </w:t>
      </w:r>
      <w:r w:rsidRPr="00DC7D92">
        <w:rPr>
          <w:lang w:val="en-US"/>
        </w:rPr>
        <w:t>Redundancy</w:t>
      </w:r>
      <w:r>
        <w:rPr>
          <w:lang w:val="en-US"/>
        </w:rPr>
        <w:t xml:space="preserve"> schemes for magnetic disks are called RAIDs (redundant arrays of inexpensive disks). 2. Buses are classified as either serial buses or parallel buses. 3. Processor-memory buses are short, fast buses optimized for processor-memory communications. 4. Despite their high speeds, they are only used to connect two devices. 5. I/O buses are designed to connect many different peripherals and internal devices. </w:t>
      </w:r>
    </w:p>
    <w:p w:rsidR="00086C8D" w:rsidRPr="00902BCF" w:rsidRDefault="00086C8D" w:rsidP="00FA3555">
      <w:pPr>
        <w:ind w:left="360"/>
        <w:rPr>
          <w:lang w:val="en-US"/>
        </w:rPr>
      </w:pPr>
    </w:p>
    <w:p w:rsidR="00086C8D" w:rsidRPr="00DE34B9" w:rsidRDefault="00086C8D" w:rsidP="00D71186">
      <w:pPr>
        <w:rPr>
          <w:b/>
        </w:rPr>
      </w:pPr>
      <w:r w:rsidRPr="009F2392">
        <w:rPr>
          <w:b/>
          <w:lang w:val="en-US"/>
        </w:rPr>
        <w:t>V</w:t>
      </w:r>
      <w:r w:rsidRPr="00DE34B9">
        <w:rPr>
          <w:b/>
        </w:rPr>
        <w:t xml:space="preserve">). </w:t>
      </w:r>
    </w:p>
    <w:p w:rsidR="00086C8D" w:rsidRPr="00DE34B9" w:rsidRDefault="00086C8D" w:rsidP="00D71186">
      <w:pPr>
        <w:rPr>
          <w:b/>
        </w:rPr>
      </w:pPr>
      <w:r w:rsidRPr="00DE34B9">
        <w:rPr>
          <w:b/>
        </w:rPr>
        <w:t>«</w:t>
      </w:r>
      <w:r>
        <w:rPr>
          <w:b/>
          <w:lang w:val="en-US"/>
        </w:rPr>
        <w:t>MIND</w:t>
      </w:r>
      <w:r w:rsidRPr="00DE34B9">
        <w:rPr>
          <w:b/>
        </w:rPr>
        <w:t xml:space="preserve"> </w:t>
      </w:r>
      <w:r>
        <w:rPr>
          <w:b/>
          <w:lang w:val="en-US"/>
        </w:rPr>
        <w:t>THE</w:t>
      </w:r>
      <w:r w:rsidRPr="00DE34B9">
        <w:rPr>
          <w:b/>
        </w:rPr>
        <w:t xml:space="preserve"> </w:t>
      </w:r>
      <w:r>
        <w:rPr>
          <w:b/>
          <w:lang w:val="en-US"/>
        </w:rPr>
        <w:t>WORD</w:t>
      </w:r>
      <w:r w:rsidRPr="00DE34B9">
        <w:rPr>
          <w:b/>
        </w:rPr>
        <w:t xml:space="preserve"> </w:t>
      </w:r>
      <w:r>
        <w:rPr>
          <w:b/>
          <w:lang w:val="en-US"/>
        </w:rPr>
        <w:t>ORDER</w:t>
      </w:r>
      <w:r w:rsidRPr="00DE34B9">
        <w:rPr>
          <w:b/>
        </w:rPr>
        <w:t>» - «</w:t>
      </w:r>
      <w:r>
        <w:rPr>
          <w:b/>
        </w:rPr>
        <w:t>ОБРАТИТЕ</w:t>
      </w:r>
      <w:r w:rsidRPr="00DE34B9">
        <w:rPr>
          <w:b/>
        </w:rPr>
        <w:t xml:space="preserve"> </w:t>
      </w:r>
      <w:r>
        <w:rPr>
          <w:b/>
        </w:rPr>
        <w:t>ВНИМАНИЕ</w:t>
      </w:r>
      <w:r w:rsidRPr="00DE34B9">
        <w:rPr>
          <w:b/>
        </w:rPr>
        <w:t xml:space="preserve"> </w:t>
      </w:r>
      <w:r>
        <w:rPr>
          <w:b/>
        </w:rPr>
        <w:t>НА</w:t>
      </w:r>
      <w:r w:rsidRPr="00DE34B9">
        <w:rPr>
          <w:b/>
        </w:rPr>
        <w:t xml:space="preserve"> </w:t>
      </w:r>
      <w:r>
        <w:rPr>
          <w:b/>
        </w:rPr>
        <w:t>ПОРЯДОК</w:t>
      </w:r>
      <w:r w:rsidRPr="00DE34B9">
        <w:rPr>
          <w:b/>
        </w:rPr>
        <w:t xml:space="preserve"> </w:t>
      </w:r>
      <w:r>
        <w:rPr>
          <w:b/>
        </w:rPr>
        <w:t>СЛОВ</w:t>
      </w:r>
      <w:r w:rsidRPr="00DE34B9">
        <w:rPr>
          <w:b/>
        </w:rPr>
        <w:t>»</w:t>
      </w:r>
    </w:p>
    <w:p w:rsidR="00086C8D" w:rsidRPr="00466EE9" w:rsidRDefault="00086C8D" w:rsidP="00D71186">
      <w:pPr>
        <w:rPr>
          <w:b/>
          <w:lang w:val="en-US"/>
        </w:rPr>
      </w:pPr>
      <w:r>
        <w:rPr>
          <w:b/>
          <w:lang w:val="en-US"/>
        </w:rPr>
        <w:t xml:space="preserve">a) </w:t>
      </w:r>
    </w:p>
    <w:p w:rsidR="00086C8D" w:rsidRDefault="00086C8D" w:rsidP="00CC0BE4">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086C8D" w:rsidRDefault="00086C8D" w:rsidP="00CC0BE4">
      <w:pPr>
        <w:rPr>
          <w:b/>
          <w:lang w:val="en-US"/>
        </w:rPr>
      </w:pPr>
    </w:p>
    <w:p w:rsidR="00086C8D" w:rsidRPr="00A56948" w:rsidRDefault="00086C8D" w:rsidP="001D2CD7">
      <w:pPr>
        <w:rPr>
          <w:lang w:val="en-US"/>
        </w:rPr>
      </w:pPr>
      <w:r w:rsidRPr="00A56948">
        <w:rPr>
          <w:lang w:val="en-US"/>
        </w:rPr>
        <w:t>1.</w:t>
      </w:r>
      <w:r>
        <w:rPr>
          <w:lang w:val="en-US"/>
        </w:rPr>
        <w:t xml:space="preserve"> A cache is a small, fast memory unit (active, and, data, instructions, program, stores, that). 2. There are several different cache setup schemes, (different, each, in, useful, scenarios). 3. A split cache is a memory setup (caches, parallel, utilizes, that, two). 4. One cache only handles instructions, (data, handles, other, the, while). 5. While split caches increase cache bandwidth, (cache, increase, misses, of, rate, the, they).</w:t>
      </w:r>
    </w:p>
    <w:p w:rsidR="00086C8D" w:rsidRPr="00371533" w:rsidRDefault="00086C8D" w:rsidP="00D71186">
      <w:pPr>
        <w:rPr>
          <w:b/>
          <w:lang w:val="en-US"/>
        </w:rPr>
      </w:pPr>
      <w:r>
        <w:rPr>
          <w:b/>
          <w:lang w:val="en-US"/>
        </w:rPr>
        <w:t>b</w:t>
      </w:r>
      <w:r w:rsidRPr="00371533">
        <w:rPr>
          <w:b/>
          <w:lang w:val="en-US"/>
        </w:rPr>
        <w:t xml:space="preserve">) </w:t>
      </w:r>
    </w:p>
    <w:p w:rsidR="00086C8D" w:rsidRDefault="00086C8D" w:rsidP="00D71186">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086C8D" w:rsidRDefault="00086C8D" w:rsidP="00D71186">
      <w:pPr>
        <w:rPr>
          <w:b/>
          <w:lang w:val="en-US"/>
        </w:rPr>
      </w:pPr>
    </w:p>
    <w:p w:rsidR="00086C8D" w:rsidRPr="00A56948" w:rsidRDefault="00086C8D" w:rsidP="001D2CD7">
      <w:pPr>
        <w:rPr>
          <w:lang w:val="en-US"/>
        </w:rPr>
      </w:pPr>
      <w:r w:rsidRPr="00A56948">
        <w:rPr>
          <w:lang w:val="en-US"/>
        </w:rPr>
        <w:t xml:space="preserve">1. </w:t>
      </w:r>
      <w:r w:rsidRPr="00494E91">
        <w:rPr>
          <w:i/>
          <w:lang w:val="en-US"/>
        </w:rPr>
        <w:t>Buses</w:t>
      </w:r>
      <w:r>
        <w:rPr>
          <w:lang w:val="en-US"/>
        </w:rPr>
        <w:t xml:space="preserve">, buses, buses, are, as, classified, either, or, parallel, serial. 2. </w:t>
      </w:r>
      <w:r w:rsidRPr="00494E91">
        <w:rPr>
          <w:i/>
          <w:lang w:val="en-US"/>
        </w:rPr>
        <w:t>The</w:t>
      </w:r>
      <w:r>
        <w:rPr>
          <w:lang w:val="en-US"/>
        </w:rPr>
        <w:t xml:space="preserve">, buses, data, of, two, transmit, differently, types. 3. </w:t>
      </w:r>
      <w:r w:rsidRPr="00494E91">
        <w:rPr>
          <w:i/>
          <w:lang w:val="en-US"/>
        </w:rPr>
        <w:t>A</w:t>
      </w:r>
      <w:r>
        <w:rPr>
          <w:lang w:val="en-US"/>
        </w:rPr>
        <w:t xml:space="preserve">, a, begins, bus, transaction, request, with. 4. </w:t>
      </w:r>
      <w:r w:rsidRPr="00494E91">
        <w:rPr>
          <w:i/>
          <w:lang w:val="en-US"/>
        </w:rPr>
        <w:t>It</w:t>
      </w:r>
      <w:r>
        <w:rPr>
          <w:lang w:val="en-US"/>
        </w:rPr>
        <w:t xml:space="preserve">, contain, several, may, communications. 5. </w:t>
      </w:r>
      <w:r w:rsidRPr="00494E91">
        <w:rPr>
          <w:i/>
          <w:lang w:val="en-US"/>
        </w:rPr>
        <w:t>The</w:t>
      </w:r>
      <w:r>
        <w:rPr>
          <w:lang w:val="en-US"/>
        </w:rPr>
        <w:t>, the, the, the, bus, depend, devices, of, on, specifics, transaction, using.</w:t>
      </w:r>
    </w:p>
    <w:p w:rsidR="00086C8D" w:rsidRPr="00701478" w:rsidRDefault="00086C8D" w:rsidP="00D71186">
      <w:pPr>
        <w:rPr>
          <w:b/>
        </w:rPr>
      </w:pPr>
      <w:r w:rsidRPr="009E5603">
        <w:rPr>
          <w:b/>
          <w:lang w:val="en-US"/>
        </w:rPr>
        <w:t>VI</w:t>
      </w:r>
      <w:r w:rsidRPr="00701478">
        <w:rPr>
          <w:b/>
        </w:rPr>
        <w:t>).</w:t>
      </w:r>
    </w:p>
    <w:p w:rsidR="00086C8D" w:rsidRPr="00234869" w:rsidRDefault="00086C8D" w:rsidP="007B1F77">
      <w:pPr>
        <w:rPr>
          <w:b/>
        </w:rPr>
      </w:pPr>
      <w:r w:rsidRPr="00701478">
        <w:t>«</w:t>
      </w:r>
      <w:r w:rsidRPr="009E5603">
        <w:rPr>
          <w:b/>
          <w:lang w:val="en-US"/>
        </w:rPr>
        <w:t>TRANSLATE</w:t>
      </w:r>
      <w:r w:rsidRPr="00701478">
        <w:rPr>
          <w:b/>
        </w:rPr>
        <w:t xml:space="preserve"> </w:t>
      </w:r>
      <w:r w:rsidRPr="009E5603">
        <w:rPr>
          <w:b/>
          <w:lang w:val="en-US"/>
        </w:rPr>
        <w:t>INTO</w:t>
      </w:r>
      <w:r w:rsidRPr="00701478">
        <w:rPr>
          <w:b/>
        </w:rPr>
        <w:t xml:space="preserve"> </w:t>
      </w:r>
      <w:r w:rsidRPr="009E5603">
        <w:rPr>
          <w:b/>
          <w:lang w:val="en-US"/>
        </w:rPr>
        <w:t>ENGLISH</w:t>
      </w:r>
      <w:r w:rsidRPr="00701478">
        <w:rPr>
          <w:b/>
        </w:rPr>
        <w:t>» – «</w:t>
      </w:r>
      <w:r w:rsidRPr="009E5603">
        <w:rPr>
          <w:b/>
        </w:rPr>
        <w:t>ПЕРЕВЕДИТЕ</w:t>
      </w:r>
      <w:r w:rsidRPr="00701478">
        <w:rPr>
          <w:b/>
        </w:rPr>
        <w:t xml:space="preserve"> </w:t>
      </w:r>
      <w:r w:rsidRPr="009E5603">
        <w:rPr>
          <w:b/>
        </w:rPr>
        <w:t>НА</w:t>
      </w:r>
      <w:r w:rsidRPr="00701478">
        <w:rPr>
          <w:b/>
        </w:rPr>
        <w:t xml:space="preserve"> </w:t>
      </w:r>
      <w:r w:rsidRPr="009E5603">
        <w:rPr>
          <w:b/>
        </w:rPr>
        <w:t>АНГЛИЙСКИЙ</w:t>
      </w:r>
      <w:r w:rsidRPr="00701478">
        <w:rPr>
          <w:b/>
        </w:rPr>
        <w:t xml:space="preserve"> </w:t>
      </w:r>
      <w:r>
        <w:rPr>
          <w:b/>
        </w:rPr>
        <w:t>ЯЗЫК»</w:t>
      </w:r>
      <w:r w:rsidRPr="007B1F77">
        <w:rPr>
          <w:b/>
        </w:rPr>
        <w:t xml:space="preserve"> </w:t>
      </w:r>
    </w:p>
    <w:p w:rsidR="00086C8D" w:rsidRPr="00845D6B" w:rsidRDefault="00086C8D" w:rsidP="00845D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n-US" w:eastAsia="ru-RU"/>
        </w:rPr>
      </w:pPr>
      <w:r w:rsidRPr="00845D6B">
        <w:rPr>
          <w:color w:val="212121"/>
          <w:lang w:eastAsia="ru-RU"/>
        </w:rPr>
        <w:t>1. Я сейчас создаю свой первый компьютер. 2. Некоторые из моих друзей сказали мне создать иерархию памяти. 3. Иерархия памяти - это способ организации памяти на несколько уровней. 4. В любое время мы используем только небольшой процент памяти. 5. Программы</w:t>
      </w:r>
      <w:r>
        <w:rPr>
          <w:color w:val="212121"/>
          <w:lang w:eastAsia="ru-RU"/>
        </w:rPr>
        <w:t xml:space="preserve"> будут заполнять сверхоперативную память</w:t>
      </w:r>
      <w:r w:rsidRPr="00845D6B">
        <w:rPr>
          <w:color w:val="212121"/>
          <w:lang w:eastAsia="ru-RU"/>
        </w:rPr>
        <w:t xml:space="preserve"> на основе временной локализации и пространственной локализации. 6. Таким образом, мы можем быстро ссылаться на нужные нам данные. 7. Без иерархии памяти время доступа было бы на</w:t>
      </w:r>
      <w:r>
        <w:rPr>
          <w:color w:val="212121"/>
          <w:lang w:eastAsia="ru-RU"/>
        </w:rPr>
        <w:t>много больше. 8. Вы также следует</w:t>
      </w:r>
      <w:r w:rsidRPr="00845D6B">
        <w:rPr>
          <w:color w:val="212121"/>
          <w:lang w:eastAsia="ru-RU"/>
        </w:rPr>
        <w:t xml:space="preserve"> искать доступ</w:t>
      </w:r>
      <w:r>
        <w:rPr>
          <w:color w:val="212121"/>
          <w:lang w:eastAsia="ru-RU"/>
        </w:rPr>
        <w:t>ы</w:t>
      </w:r>
      <w:r w:rsidRPr="00845D6B">
        <w:rPr>
          <w:color w:val="212121"/>
          <w:lang w:eastAsia="ru-RU"/>
        </w:rPr>
        <w:t xml:space="preserve"> к памяти. 9. Доступ к памяти классифицируется как попадание или промах. 10. Убедитесь, что частота промахов не выше частоты попаданий.</w:t>
      </w:r>
    </w:p>
    <w:p w:rsidR="00086C8D" w:rsidRPr="005C17ED" w:rsidRDefault="00086C8D" w:rsidP="007B1F77">
      <w:pPr>
        <w:jc w:val="center"/>
        <w:rPr>
          <w:b/>
          <w:lang w:val="en-US"/>
        </w:rPr>
      </w:pPr>
      <w:r w:rsidRPr="005C17ED">
        <w:rPr>
          <w:b/>
          <w:lang w:val="en-US"/>
        </w:rPr>
        <w:t>«</w:t>
      </w:r>
      <w:r w:rsidRPr="009E5603">
        <w:rPr>
          <w:b/>
          <w:lang w:val="en-US"/>
        </w:rPr>
        <w:t>ANSWERS</w:t>
      </w:r>
      <w:r w:rsidRPr="005C17ED">
        <w:rPr>
          <w:b/>
          <w:lang w:val="en-US"/>
        </w:rPr>
        <w:t>» - «</w:t>
      </w:r>
      <w:r>
        <w:rPr>
          <w:b/>
        </w:rPr>
        <w:t>ОТВЕТЫ</w:t>
      </w:r>
      <w:r w:rsidRPr="005C17ED">
        <w:rPr>
          <w:b/>
          <w:lang w:val="en-US"/>
        </w:rPr>
        <w:t>»</w:t>
      </w:r>
    </w:p>
    <w:p w:rsidR="00086C8D" w:rsidRPr="005C17ED" w:rsidRDefault="00086C8D" w:rsidP="00371533">
      <w:pPr>
        <w:jc w:val="center"/>
        <w:rPr>
          <w:b/>
          <w:lang w:val="en-US"/>
        </w:rPr>
      </w:pPr>
    </w:p>
    <w:p w:rsidR="00086C8D" w:rsidRDefault="00086C8D" w:rsidP="00371533">
      <w:pPr>
        <w:jc w:val="center"/>
        <w:rPr>
          <w:b/>
          <w:lang w:val="en-US"/>
        </w:rPr>
      </w:pPr>
      <w:r w:rsidRPr="003E2BE2">
        <w:rPr>
          <w:b/>
          <w:lang w:val="en-US"/>
        </w:rPr>
        <w:t>«</w:t>
      </w:r>
      <w:r>
        <w:rPr>
          <w:b/>
          <w:lang w:val="en-US"/>
        </w:rPr>
        <w:t>UNITS</w:t>
      </w:r>
      <w:r w:rsidRPr="009C326B">
        <w:rPr>
          <w:b/>
          <w:lang w:val="en-US"/>
        </w:rPr>
        <w:t xml:space="preserve"> 1-5</w:t>
      </w:r>
      <w:r w:rsidRPr="003E2BE2">
        <w:rPr>
          <w:b/>
          <w:lang w:val="en-US"/>
        </w:rPr>
        <w:t>» - «</w:t>
      </w:r>
      <w:r>
        <w:rPr>
          <w:b/>
        </w:rPr>
        <w:t>РАЗДЕЛЫ</w:t>
      </w:r>
      <w:r w:rsidRPr="003E2BE2">
        <w:rPr>
          <w:b/>
          <w:lang w:val="en-US"/>
        </w:rPr>
        <w:t xml:space="preserve"> 1-5»</w:t>
      </w:r>
    </w:p>
    <w:p w:rsidR="00086C8D" w:rsidRDefault="00086C8D" w:rsidP="00371533">
      <w:pPr>
        <w:jc w:val="center"/>
        <w:rPr>
          <w:b/>
          <w:lang w:val="en-US"/>
        </w:rPr>
      </w:pPr>
    </w:p>
    <w:p w:rsidR="00086C8D" w:rsidRDefault="00086C8D" w:rsidP="00BB0769">
      <w:pPr>
        <w:rPr>
          <w:b/>
          <w:lang w:val="en-US"/>
        </w:rPr>
      </w:pPr>
      <w:r>
        <w:rPr>
          <w:b/>
          <w:lang w:val="en-US"/>
        </w:rPr>
        <w:t>I).</w:t>
      </w:r>
    </w:p>
    <w:p w:rsidR="00086C8D" w:rsidRDefault="00086C8D" w:rsidP="00BB0769">
      <w:pPr>
        <w:rPr>
          <w:lang w:val="en-US"/>
        </w:rPr>
      </w:pPr>
      <w:r>
        <w:rPr>
          <w:lang w:val="en-US"/>
        </w:rPr>
        <w:t>1.-C.; 2.-J.; 3.-I.; 4.-A.; 5.-H.; 6.-B.; 7.-D.; 8.-F.; 9.-E.; 10.-G.</w:t>
      </w:r>
    </w:p>
    <w:p w:rsidR="00086C8D" w:rsidRDefault="00086C8D" w:rsidP="00BB0769">
      <w:pPr>
        <w:rPr>
          <w:b/>
          <w:lang w:val="en-US"/>
        </w:rPr>
      </w:pPr>
      <w:r>
        <w:rPr>
          <w:b/>
          <w:lang w:val="en-US"/>
        </w:rPr>
        <w:t>II).</w:t>
      </w:r>
    </w:p>
    <w:p w:rsidR="00086C8D" w:rsidRDefault="00086C8D" w:rsidP="0096736A">
      <w:pPr>
        <w:rPr>
          <w:lang w:val="en-US"/>
        </w:rPr>
      </w:pPr>
      <w:r w:rsidRPr="009020A3">
        <w:rPr>
          <w:lang w:val="en-US"/>
        </w:rPr>
        <w:t>1.</w:t>
      </w:r>
      <w:r>
        <w:rPr>
          <w:lang w:val="en-US"/>
        </w:rPr>
        <w:t xml:space="preserve"> aren’t they   2. doesn’t it     3. don’t they    4. isn’t it               5. isn’t it   </w:t>
      </w:r>
    </w:p>
    <w:p w:rsidR="00086C8D" w:rsidRDefault="00086C8D" w:rsidP="0096736A">
      <w:pPr>
        <w:rPr>
          <w:lang w:val="en-US"/>
        </w:rPr>
      </w:pPr>
      <w:r>
        <w:rPr>
          <w:lang w:val="en-US"/>
        </w:rPr>
        <w:t>6. do they        7. don’t they    8. doesn’t it     9. aren’t they      10. don’t they</w:t>
      </w:r>
    </w:p>
    <w:p w:rsidR="00086C8D" w:rsidRDefault="00086C8D" w:rsidP="00B770F9">
      <w:pPr>
        <w:rPr>
          <w:b/>
          <w:lang w:val="en-US"/>
        </w:rPr>
      </w:pPr>
    </w:p>
    <w:p w:rsidR="00086C8D" w:rsidRDefault="00086C8D" w:rsidP="00B770F9">
      <w:pPr>
        <w:rPr>
          <w:b/>
          <w:lang w:val="en-US"/>
        </w:rPr>
      </w:pPr>
      <w:r w:rsidRPr="00CA776A">
        <w:rPr>
          <w:b/>
          <w:lang w:val="en-US"/>
        </w:rPr>
        <w:t>III</w:t>
      </w:r>
      <w:r w:rsidRPr="00DA68B3">
        <w:rPr>
          <w:b/>
          <w:lang w:val="en-US"/>
        </w:rPr>
        <w:t>)</w:t>
      </w:r>
    </w:p>
    <w:p w:rsidR="00086C8D" w:rsidRDefault="00086C8D" w:rsidP="00F01A61">
      <w:pPr>
        <w:rPr>
          <w:lang w:val="en-US"/>
        </w:rPr>
      </w:pPr>
      <w:r w:rsidRPr="00314A9E">
        <w:rPr>
          <w:lang w:val="en-US"/>
        </w:rPr>
        <w:t>1.</w:t>
      </w:r>
      <w:r w:rsidRPr="0083252D">
        <w:rPr>
          <w:lang w:val="en-US"/>
        </w:rPr>
        <w:t xml:space="preserve"> </w:t>
      </w:r>
      <w:r>
        <w:rPr>
          <w:lang w:val="en-US"/>
        </w:rPr>
        <w:t>What does the speed at which data is accessed depend upon?</w:t>
      </w:r>
    </w:p>
    <w:p w:rsidR="00086C8D" w:rsidRDefault="00086C8D" w:rsidP="00F01A61">
      <w:pPr>
        <w:rPr>
          <w:lang w:val="en-US"/>
        </w:rPr>
      </w:pPr>
      <w:r>
        <w:rPr>
          <w:lang w:val="en-US"/>
        </w:rPr>
        <w:t xml:space="preserve">     OR: Upon what does the speed at which data is accessed depend?</w:t>
      </w:r>
    </w:p>
    <w:p w:rsidR="00086C8D" w:rsidRPr="0083252D" w:rsidRDefault="00086C8D" w:rsidP="00F01A61">
      <w:pPr>
        <w:rPr>
          <w:lang w:val="en-US"/>
        </w:rPr>
      </w:pPr>
      <w:r>
        <w:rPr>
          <w:lang w:val="en-US"/>
        </w:rPr>
        <w:t xml:space="preserve">2. What depends upon </w:t>
      </w:r>
      <w:r w:rsidRPr="0083252D">
        <w:rPr>
          <w:lang w:val="en-US"/>
        </w:rPr>
        <w:t>the available number of bits</w:t>
      </w:r>
      <w:r>
        <w:rPr>
          <w:lang w:val="en-US"/>
        </w:rPr>
        <w:t>?</w:t>
      </w:r>
    </w:p>
    <w:p w:rsidR="00086C8D" w:rsidRDefault="00086C8D" w:rsidP="00F01A61">
      <w:pPr>
        <w:rPr>
          <w:lang w:val="en-US"/>
        </w:rPr>
      </w:pPr>
      <w:r>
        <w:rPr>
          <w:lang w:val="en-US"/>
        </w:rPr>
        <w:t>3. Between what must computers distinguish in order to operate the hardware?</w:t>
      </w:r>
    </w:p>
    <w:p w:rsidR="00086C8D" w:rsidRPr="004F6235" w:rsidRDefault="00086C8D" w:rsidP="00F01A61">
      <w:pPr>
        <w:rPr>
          <w:i/>
          <w:lang w:val="en-US"/>
        </w:rPr>
      </w:pPr>
      <w:r>
        <w:rPr>
          <w:lang w:val="en-US"/>
        </w:rPr>
        <w:t>4. Why must computers distinguish between positive and negative numbers?</w:t>
      </w:r>
    </w:p>
    <w:p w:rsidR="00086C8D" w:rsidRDefault="00086C8D" w:rsidP="00F01A61">
      <w:pPr>
        <w:rPr>
          <w:lang w:val="en-US"/>
        </w:rPr>
      </w:pPr>
      <w:r>
        <w:rPr>
          <w:lang w:val="en-US"/>
        </w:rPr>
        <w:t>5. What does a signed number refer to? OR: To what does a signed number refer?</w:t>
      </w:r>
    </w:p>
    <w:p w:rsidR="00086C8D" w:rsidRDefault="00086C8D" w:rsidP="00F01A61">
      <w:pPr>
        <w:rPr>
          <w:lang w:val="en-US"/>
        </w:rPr>
      </w:pPr>
      <w:r>
        <w:rPr>
          <w:lang w:val="en-US"/>
        </w:rPr>
        <w:t xml:space="preserve">6. What number does a signed number refer to? </w:t>
      </w:r>
    </w:p>
    <w:p w:rsidR="00086C8D" w:rsidRDefault="00086C8D" w:rsidP="00F01A61">
      <w:pPr>
        <w:rPr>
          <w:lang w:val="en-US"/>
        </w:rPr>
      </w:pPr>
      <w:r>
        <w:rPr>
          <w:lang w:val="en-US"/>
        </w:rPr>
        <w:t xml:space="preserve">    OR: To what number does a signed number refer? </w:t>
      </w:r>
    </w:p>
    <w:p w:rsidR="00086C8D" w:rsidRDefault="00086C8D" w:rsidP="00F01A61">
      <w:pPr>
        <w:rPr>
          <w:lang w:val="en-US"/>
        </w:rPr>
      </w:pPr>
      <w:r>
        <w:rPr>
          <w:lang w:val="en-US"/>
        </w:rPr>
        <w:t>7. What refers to a number that has a negative or positive sign?</w:t>
      </w:r>
    </w:p>
    <w:p w:rsidR="00086C8D" w:rsidRDefault="00086C8D" w:rsidP="00F01A61">
      <w:pPr>
        <w:rPr>
          <w:lang w:val="en-US"/>
        </w:rPr>
      </w:pPr>
      <w:r>
        <w:rPr>
          <w:lang w:val="en-US"/>
        </w:rPr>
        <w:t>8. What is the hardware programmed to test?</w:t>
      </w:r>
    </w:p>
    <w:p w:rsidR="00086C8D" w:rsidRDefault="00086C8D" w:rsidP="00F01A61">
      <w:pPr>
        <w:rPr>
          <w:lang w:val="en-US"/>
        </w:rPr>
      </w:pPr>
      <w:r>
        <w:rPr>
          <w:lang w:val="en-US"/>
        </w:rPr>
        <w:t>9. What is the hardware programmed to test for positivity or negativity?</w:t>
      </w:r>
    </w:p>
    <w:p w:rsidR="00086C8D" w:rsidRDefault="00086C8D" w:rsidP="00F01A61">
      <w:pPr>
        <w:rPr>
          <w:lang w:val="en-US"/>
        </w:rPr>
      </w:pPr>
      <w:r>
        <w:rPr>
          <w:lang w:val="en-US"/>
        </w:rPr>
        <w:t>10. What is programmed to test the sign bit for positivity or negativity?</w:t>
      </w:r>
    </w:p>
    <w:p w:rsidR="00086C8D" w:rsidRDefault="00086C8D" w:rsidP="00430EAE">
      <w:pPr>
        <w:rPr>
          <w:b/>
          <w:lang w:val="en-US"/>
        </w:rPr>
      </w:pPr>
      <w:r>
        <w:rPr>
          <w:b/>
          <w:lang w:val="en-US"/>
        </w:rPr>
        <w:t>IV).</w:t>
      </w:r>
    </w:p>
    <w:p w:rsidR="00086C8D" w:rsidRDefault="00086C8D" w:rsidP="00DB6DBE">
      <w:pPr>
        <w:rPr>
          <w:b/>
          <w:lang w:val="en-US"/>
        </w:rPr>
      </w:pPr>
      <w:r>
        <w:rPr>
          <w:b/>
          <w:lang w:val="en-US"/>
        </w:rPr>
        <w:t>a)</w:t>
      </w:r>
    </w:p>
    <w:p w:rsidR="00086C8D" w:rsidRDefault="00086C8D" w:rsidP="00BF3E48">
      <w:pPr>
        <w:pStyle w:val="ListParagraph"/>
        <w:ind w:left="0"/>
        <w:rPr>
          <w:lang w:val="en-US"/>
        </w:rPr>
      </w:pPr>
      <w:r w:rsidRPr="008851E3">
        <w:rPr>
          <w:lang w:val="en-US"/>
        </w:rPr>
        <w:t xml:space="preserve">1. </w:t>
      </w:r>
      <w:r>
        <w:rPr>
          <w:lang w:val="en-US"/>
        </w:rPr>
        <w:t>Can processing multiple commands be, however, time-consuming?  - Yes, it can.</w:t>
      </w:r>
    </w:p>
    <w:p w:rsidR="00086C8D" w:rsidRDefault="00086C8D" w:rsidP="00BF3E48">
      <w:pPr>
        <w:pStyle w:val="ListParagraph"/>
        <w:ind w:left="0"/>
        <w:rPr>
          <w:lang w:val="en-US"/>
        </w:rPr>
      </w:pPr>
      <w:r>
        <w:rPr>
          <w:lang w:val="en-US"/>
        </w:rPr>
        <w:t>2. Can we express large numbers in 32-bit words with floating point notation? – Yes, we can.</w:t>
      </w:r>
    </w:p>
    <w:p w:rsidR="00086C8D" w:rsidRDefault="00086C8D" w:rsidP="00BF3E48">
      <w:pPr>
        <w:pStyle w:val="ListParagraph"/>
        <w:ind w:left="0"/>
        <w:rPr>
          <w:lang w:val="en-US"/>
        </w:rPr>
      </w:pPr>
      <w:r>
        <w:rPr>
          <w:lang w:val="en-US"/>
        </w:rPr>
        <w:t>3. Can signed and unsigned numbers be difficult to identify? – Yes, they can.</w:t>
      </w:r>
    </w:p>
    <w:p w:rsidR="00086C8D" w:rsidRDefault="00086C8D" w:rsidP="00BF3E48">
      <w:pPr>
        <w:pStyle w:val="ListParagraph"/>
        <w:ind w:left="0"/>
        <w:rPr>
          <w:lang w:val="en-US"/>
        </w:rPr>
      </w:pPr>
      <w:r>
        <w:rPr>
          <w:lang w:val="en-US"/>
        </w:rPr>
        <w:t>4. Can we use double precision to avoid overflow and underflow sometimes?  - Yes, we can.</w:t>
      </w:r>
    </w:p>
    <w:p w:rsidR="00086C8D" w:rsidRPr="008851E3" w:rsidRDefault="00086C8D" w:rsidP="00BF3E48">
      <w:pPr>
        <w:pStyle w:val="ListParagraph"/>
        <w:ind w:left="0"/>
        <w:rPr>
          <w:lang w:val="en-US"/>
        </w:rPr>
      </w:pPr>
      <w:r>
        <w:rPr>
          <w:lang w:val="en-US"/>
        </w:rPr>
        <w:t>5. Can double precision help eliminate instances of underflow? – Yes, it can.</w:t>
      </w:r>
    </w:p>
    <w:p w:rsidR="00086C8D" w:rsidRDefault="00086C8D" w:rsidP="00CA776A">
      <w:pPr>
        <w:pStyle w:val="ListParagraph"/>
        <w:ind w:left="0"/>
        <w:rPr>
          <w:lang w:val="en-US"/>
        </w:rPr>
      </w:pPr>
      <w:r w:rsidRPr="00CA776A">
        <w:rPr>
          <w:b/>
          <w:lang w:val="en-US"/>
        </w:rPr>
        <w:t xml:space="preserve">b)                                                                                                                                                                       </w:t>
      </w:r>
      <w:r w:rsidRPr="00477A9B">
        <w:rPr>
          <w:lang w:val="en-US"/>
        </w:rPr>
        <w:t xml:space="preserve">1. </w:t>
      </w:r>
      <w:r>
        <w:rPr>
          <w:lang w:val="en-US"/>
        </w:rPr>
        <w:t xml:space="preserve">Must this information be stored for multiple uses? – Yes, it must.                                                                           2. Must it be transferred to the registers in order to be used? – Yes, it must.                                                                           3. Must an instruction called a data transfer instruction be executed? – Yes, it must.                                                   4. Must computers use numbers to interpret the programmer’s language, however? </w:t>
      </w:r>
    </w:p>
    <w:p w:rsidR="00086C8D" w:rsidRDefault="00086C8D" w:rsidP="00CA776A">
      <w:pPr>
        <w:pStyle w:val="ListParagraph"/>
        <w:ind w:left="0"/>
        <w:rPr>
          <w:lang w:val="en-US"/>
        </w:rPr>
      </w:pPr>
      <w:r>
        <w:rPr>
          <w:lang w:val="en-US"/>
        </w:rPr>
        <w:t xml:space="preserve">    – Yes, they must.                                                                                                                                              5. Must computers calculate numbers and algorithms in order to command the hardware when</w:t>
      </w:r>
    </w:p>
    <w:p w:rsidR="00086C8D" w:rsidRPr="00CA776A" w:rsidRDefault="00086C8D" w:rsidP="00CA776A">
      <w:pPr>
        <w:pStyle w:val="ListParagraph"/>
        <w:ind w:left="0"/>
        <w:rPr>
          <w:b/>
          <w:lang w:val="en-US"/>
        </w:rPr>
      </w:pPr>
      <w:r>
        <w:rPr>
          <w:lang w:val="en-US"/>
        </w:rPr>
        <w:t xml:space="preserve">    instructions arrive in sets? – Yes, they must.</w:t>
      </w:r>
    </w:p>
    <w:p w:rsidR="00086C8D" w:rsidRPr="00CA776A" w:rsidRDefault="00086C8D" w:rsidP="00A32DC1">
      <w:pPr>
        <w:pStyle w:val="ListParagraph"/>
        <w:ind w:left="0"/>
        <w:rPr>
          <w:lang w:val="en-US"/>
        </w:rPr>
      </w:pPr>
      <w:r w:rsidRPr="00CA776A">
        <w:rPr>
          <w:b/>
          <w:lang w:val="en-US"/>
        </w:rPr>
        <w:t xml:space="preserve">V). </w:t>
      </w:r>
    </w:p>
    <w:p w:rsidR="00086C8D" w:rsidRPr="00CA776A" w:rsidRDefault="00086C8D" w:rsidP="00A32DC1">
      <w:pPr>
        <w:pStyle w:val="ListParagraph"/>
        <w:ind w:left="0"/>
        <w:rPr>
          <w:b/>
          <w:lang w:val="en-US"/>
        </w:rPr>
      </w:pPr>
      <w:r w:rsidRPr="00CA776A">
        <w:rPr>
          <w:b/>
          <w:lang w:val="en-US"/>
        </w:rPr>
        <w:t>a)</w:t>
      </w:r>
    </w:p>
    <w:p w:rsidR="00086C8D" w:rsidRDefault="00086C8D" w:rsidP="00CA776A">
      <w:pPr>
        <w:pStyle w:val="ListParagraph"/>
        <w:ind w:left="0"/>
        <w:rPr>
          <w:lang w:val="en-US"/>
        </w:rPr>
      </w:pPr>
      <w:r w:rsidRPr="00A32DC1">
        <w:rPr>
          <w:lang w:val="en-US"/>
        </w:rPr>
        <w:t xml:space="preserve">1. Computers perform arithmetic that is similar to the operations that we perform by hand. </w:t>
      </w:r>
      <w:r>
        <w:rPr>
          <w:lang w:val="en-US"/>
        </w:rPr>
        <w:t>2. Multiplication and division are related operations that computers perform to complete instructions. 3. Overflow occurs when an operation produces more digits than the hardware can handle. 4. Some computer programs ignore overflow, while others must recognize it. 5. When overflow is detected, an exception or interrupt occurs.</w:t>
      </w:r>
    </w:p>
    <w:p w:rsidR="00086C8D" w:rsidRPr="00CA776A" w:rsidRDefault="00086C8D" w:rsidP="00CA776A">
      <w:pPr>
        <w:pStyle w:val="ListParagraph"/>
        <w:ind w:left="0"/>
        <w:rPr>
          <w:b/>
          <w:lang w:val="en-US"/>
        </w:rPr>
      </w:pPr>
      <w:r>
        <w:rPr>
          <w:lang w:val="en-US"/>
        </w:rPr>
        <w:t xml:space="preserve">b)                                                                                                                                                                     1. Double precision minimizes occurrences of overflow and underflow. 2. There are also a number of rounding tools that are commonly used. 3. Guard digits allow for greater accuracy during intermediate addition. 4. In some situations, a sticky bit is added before the number is finalized. 5. The sticky bit ensures that numbers are rounded accurately.                                                  </w:t>
      </w:r>
      <w:r w:rsidRPr="00CA776A">
        <w:rPr>
          <w:b/>
          <w:lang w:val="en-US"/>
        </w:rPr>
        <w:t>VI).</w:t>
      </w:r>
      <w:r>
        <w:rPr>
          <w:b/>
          <w:lang w:val="en-US"/>
        </w:rPr>
        <w:t xml:space="preserve">                                                                                                                                                                </w:t>
      </w:r>
      <w:r w:rsidRPr="009020A3">
        <w:rPr>
          <w:lang w:val="en-US"/>
        </w:rPr>
        <w:t>1.</w:t>
      </w:r>
      <w:r>
        <w:rPr>
          <w:lang w:val="en-US"/>
        </w:rPr>
        <w:t xml:space="preserve"> Computers are constantly processing large amounts of information. 2. Operating a computer involves sending and receiving complex sets of instructions. 3. Computers have their own language, called machine language. 4. Machine language is made up of binary digits that are represented by the numbers 0 and 1. 5. Every possible computer operation is encoded with different combinations of these two numbers. 6. However, programmers usually do not send commands in machine language. 7. They write software in human-readable programming languages. 8. This allows programmers to write software quickly and efficiently. 9. These languages, like C and Java, are more compatible with the way humans think. 10. However, computers still require instructions in machine language.</w:t>
      </w:r>
    </w:p>
    <w:p w:rsidR="00086C8D" w:rsidRDefault="00086C8D" w:rsidP="00BD1153">
      <w:pPr>
        <w:rPr>
          <w:b/>
          <w:lang w:val="en-US"/>
        </w:rPr>
      </w:pPr>
    </w:p>
    <w:p w:rsidR="00086C8D" w:rsidRPr="008C3FB0" w:rsidRDefault="00086C8D" w:rsidP="001E7D68">
      <w:pPr>
        <w:jc w:val="center"/>
        <w:rPr>
          <w:b/>
          <w:lang w:val="en-US"/>
        </w:rPr>
      </w:pPr>
      <w:r w:rsidRPr="008C3FB0">
        <w:rPr>
          <w:b/>
          <w:lang w:val="en-US"/>
        </w:rPr>
        <w:t>«</w:t>
      </w:r>
      <w:r>
        <w:rPr>
          <w:b/>
          <w:lang w:val="en-US"/>
        </w:rPr>
        <w:t>UNITS</w:t>
      </w:r>
      <w:r w:rsidRPr="008C3FB0">
        <w:rPr>
          <w:b/>
          <w:lang w:val="en-US"/>
        </w:rPr>
        <w:t xml:space="preserve"> 6-10» - «</w:t>
      </w:r>
      <w:r>
        <w:rPr>
          <w:b/>
        </w:rPr>
        <w:t>РАЗДЕЛЫ</w:t>
      </w:r>
      <w:r w:rsidRPr="008C3FB0">
        <w:rPr>
          <w:b/>
          <w:lang w:val="en-US"/>
        </w:rPr>
        <w:t xml:space="preserve"> 6-10»</w:t>
      </w:r>
    </w:p>
    <w:p w:rsidR="00086C8D" w:rsidRPr="008C3FB0" w:rsidRDefault="00086C8D" w:rsidP="001E7D68">
      <w:pPr>
        <w:rPr>
          <w:b/>
          <w:lang w:val="en-US"/>
        </w:rPr>
      </w:pPr>
    </w:p>
    <w:p w:rsidR="00086C8D" w:rsidRPr="008C3FB0" w:rsidRDefault="00086C8D" w:rsidP="001E7D68">
      <w:pPr>
        <w:rPr>
          <w:b/>
          <w:lang w:val="en-US"/>
        </w:rPr>
      </w:pPr>
      <w:r>
        <w:rPr>
          <w:b/>
          <w:lang w:val="en-US"/>
        </w:rPr>
        <w:t>I)</w:t>
      </w:r>
      <w:r w:rsidRPr="008C3FB0">
        <w:rPr>
          <w:b/>
          <w:lang w:val="en-US"/>
        </w:rPr>
        <w:t xml:space="preserve">. </w:t>
      </w:r>
    </w:p>
    <w:p w:rsidR="00086C8D" w:rsidRPr="008C3FB0" w:rsidRDefault="00086C8D" w:rsidP="001E7D68">
      <w:pPr>
        <w:rPr>
          <w:lang w:val="en-US"/>
        </w:rPr>
      </w:pPr>
      <w:r w:rsidRPr="008C3FB0">
        <w:rPr>
          <w:lang w:val="en-US"/>
        </w:rPr>
        <w:t>1.-</w:t>
      </w:r>
      <w:r>
        <w:rPr>
          <w:lang w:val="en-US"/>
        </w:rPr>
        <w:t>G</w:t>
      </w:r>
      <w:r w:rsidRPr="008C3FB0">
        <w:rPr>
          <w:lang w:val="en-US"/>
        </w:rPr>
        <w:t>.; 2.-</w:t>
      </w:r>
      <w:r>
        <w:rPr>
          <w:lang w:val="en-US"/>
        </w:rPr>
        <w:t>E</w:t>
      </w:r>
      <w:r w:rsidRPr="008C3FB0">
        <w:rPr>
          <w:lang w:val="en-US"/>
        </w:rPr>
        <w:t>.; 3.-</w:t>
      </w:r>
      <w:r>
        <w:rPr>
          <w:lang w:val="en-US"/>
        </w:rPr>
        <w:t>A</w:t>
      </w:r>
      <w:r w:rsidRPr="008C3FB0">
        <w:rPr>
          <w:lang w:val="en-US"/>
        </w:rPr>
        <w:t>.; 4.-</w:t>
      </w:r>
      <w:r>
        <w:rPr>
          <w:lang w:val="en-US"/>
        </w:rPr>
        <w:t>H</w:t>
      </w:r>
      <w:r w:rsidRPr="008C3FB0">
        <w:rPr>
          <w:lang w:val="en-US"/>
        </w:rPr>
        <w:t>.; 5.-</w:t>
      </w:r>
      <w:r>
        <w:rPr>
          <w:lang w:val="en-US"/>
        </w:rPr>
        <w:t>B</w:t>
      </w:r>
      <w:r w:rsidRPr="008C3FB0">
        <w:rPr>
          <w:lang w:val="en-US"/>
        </w:rPr>
        <w:t>.; 6.-</w:t>
      </w:r>
      <w:r>
        <w:rPr>
          <w:lang w:val="en-US"/>
        </w:rPr>
        <w:t>I</w:t>
      </w:r>
      <w:r w:rsidRPr="008C3FB0">
        <w:rPr>
          <w:lang w:val="en-US"/>
        </w:rPr>
        <w:t>.; 7.-</w:t>
      </w:r>
      <w:r>
        <w:rPr>
          <w:lang w:val="en-US"/>
        </w:rPr>
        <w:t>C</w:t>
      </w:r>
      <w:r w:rsidRPr="008C3FB0">
        <w:rPr>
          <w:lang w:val="en-US"/>
        </w:rPr>
        <w:t>.; 8.-</w:t>
      </w:r>
      <w:r>
        <w:rPr>
          <w:lang w:val="en-US"/>
        </w:rPr>
        <w:t>D</w:t>
      </w:r>
      <w:r w:rsidRPr="008C3FB0">
        <w:rPr>
          <w:lang w:val="en-US"/>
        </w:rPr>
        <w:t>.; 9.-</w:t>
      </w:r>
      <w:r>
        <w:rPr>
          <w:lang w:val="en-US"/>
        </w:rPr>
        <w:t>J</w:t>
      </w:r>
      <w:r w:rsidRPr="008C3FB0">
        <w:rPr>
          <w:lang w:val="en-US"/>
        </w:rPr>
        <w:t>.; 10.-</w:t>
      </w:r>
      <w:r>
        <w:rPr>
          <w:lang w:val="en-US"/>
        </w:rPr>
        <w:t>F</w:t>
      </w:r>
      <w:r w:rsidRPr="008C3FB0">
        <w:rPr>
          <w:lang w:val="en-US"/>
        </w:rPr>
        <w:t>.</w:t>
      </w:r>
    </w:p>
    <w:p w:rsidR="00086C8D" w:rsidRDefault="00086C8D" w:rsidP="001E7D68">
      <w:pPr>
        <w:rPr>
          <w:b/>
          <w:lang w:val="en-US"/>
        </w:rPr>
      </w:pPr>
      <w:r>
        <w:rPr>
          <w:b/>
          <w:lang w:val="en-US"/>
        </w:rPr>
        <w:t>II).</w:t>
      </w:r>
    </w:p>
    <w:p w:rsidR="00086C8D" w:rsidRDefault="00086C8D" w:rsidP="002441D3">
      <w:pPr>
        <w:rPr>
          <w:lang w:val="en-US"/>
        </w:rPr>
      </w:pPr>
      <w:r w:rsidRPr="00F705FD">
        <w:rPr>
          <w:lang w:val="en-US"/>
        </w:rPr>
        <w:t xml:space="preserve">1. </w:t>
      </w:r>
      <w:r>
        <w:rPr>
          <w:lang w:val="en-US"/>
        </w:rPr>
        <w:t>don’t they     2. isn’t it           3. doesn’t it      4. don’t we    5. aren’t they    6. doesn’t it</w:t>
      </w:r>
    </w:p>
    <w:p w:rsidR="00086C8D" w:rsidRPr="00F705FD" w:rsidRDefault="00086C8D" w:rsidP="002441D3">
      <w:pPr>
        <w:rPr>
          <w:lang w:val="en-US"/>
        </w:rPr>
      </w:pPr>
      <w:r>
        <w:rPr>
          <w:lang w:val="en-US"/>
        </w:rPr>
        <w:t>7. don’t they     8. won’t they    9. isn’t there    10. isn’t it</w:t>
      </w:r>
    </w:p>
    <w:p w:rsidR="00086C8D" w:rsidRDefault="00086C8D" w:rsidP="00FA7F17">
      <w:pPr>
        <w:rPr>
          <w:b/>
          <w:lang w:val="en-US"/>
        </w:rPr>
      </w:pPr>
    </w:p>
    <w:p w:rsidR="00086C8D" w:rsidRDefault="00086C8D" w:rsidP="00FA7F17">
      <w:pPr>
        <w:rPr>
          <w:b/>
          <w:lang w:val="en-US"/>
        </w:rPr>
      </w:pPr>
      <w:r>
        <w:rPr>
          <w:b/>
          <w:lang w:val="en-US"/>
        </w:rPr>
        <w:t>III).</w:t>
      </w:r>
    </w:p>
    <w:p w:rsidR="00086C8D" w:rsidRDefault="00086C8D" w:rsidP="00AA39DA">
      <w:pPr>
        <w:rPr>
          <w:lang w:val="en-US"/>
        </w:rPr>
      </w:pPr>
      <w:r w:rsidRPr="00EB7D4E">
        <w:rPr>
          <w:lang w:val="en-US"/>
        </w:rPr>
        <w:t xml:space="preserve">1. </w:t>
      </w:r>
      <w:r>
        <w:rPr>
          <w:lang w:val="en-US"/>
        </w:rPr>
        <w:t>What does branch prediction allow us to guess?</w:t>
      </w:r>
    </w:p>
    <w:p w:rsidR="00086C8D" w:rsidRDefault="00086C8D" w:rsidP="00AA39DA">
      <w:pPr>
        <w:rPr>
          <w:lang w:val="en-US"/>
        </w:rPr>
      </w:pPr>
      <w:r>
        <w:rPr>
          <w:lang w:val="en-US"/>
        </w:rPr>
        <w:t xml:space="preserve">2. What allows us to guess </w:t>
      </w:r>
      <w:r w:rsidRPr="0027269F">
        <w:rPr>
          <w:lang w:val="en-US"/>
        </w:rPr>
        <w:t>whether a branch will be taken</w:t>
      </w:r>
      <w:r>
        <w:rPr>
          <w:lang w:val="en-US"/>
        </w:rPr>
        <w:t>?</w:t>
      </w:r>
    </w:p>
    <w:p w:rsidR="00086C8D" w:rsidRDefault="00086C8D" w:rsidP="00AA39DA">
      <w:pPr>
        <w:rPr>
          <w:lang w:val="en-US"/>
        </w:rPr>
      </w:pPr>
      <w:r>
        <w:rPr>
          <w:lang w:val="en-US"/>
        </w:rPr>
        <w:t>3. When do we simply flush instructions and start over?</w:t>
      </w:r>
    </w:p>
    <w:p w:rsidR="00086C8D" w:rsidRDefault="00086C8D" w:rsidP="00AA39DA">
      <w:pPr>
        <w:rPr>
          <w:lang w:val="en-US"/>
        </w:rPr>
      </w:pPr>
      <w:r>
        <w:rPr>
          <w:lang w:val="en-US"/>
        </w:rPr>
        <w:t>4. What does flushing instructions take up?</w:t>
      </w:r>
    </w:p>
    <w:p w:rsidR="00086C8D" w:rsidRDefault="00086C8D" w:rsidP="00AA39DA">
      <w:pPr>
        <w:rPr>
          <w:lang w:val="en-US"/>
        </w:rPr>
      </w:pPr>
      <w:r>
        <w:rPr>
          <w:lang w:val="en-US"/>
        </w:rPr>
        <w:t>5. What methods are there, fortunately, a number of?</w:t>
      </w:r>
    </w:p>
    <w:p w:rsidR="00086C8D" w:rsidRDefault="00086C8D" w:rsidP="00AA39DA">
      <w:pPr>
        <w:rPr>
          <w:lang w:val="en-US"/>
        </w:rPr>
      </w:pPr>
      <w:r>
        <w:rPr>
          <w:lang w:val="en-US"/>
        </w:rPr>
        <w:t>6. What does dynamic branch prediction involve looking up?</w:t>
      </w:r>
    </w:p>
    <w:p w:rsidR="00086C8D" w:rsidRPr="00EB7D4E" w:rsidRDefault="00086C8D" w:rsidP="00AA39DA">
      <w:pPr>
        <w:rPr>
          <w:lang w:val="en-US"/>
        </w:rPr>
      </w:pPr>
      <w:r>
        <w:rPr>
          <w:lang w:val="en-US"/>
        </w:rPr>
        <w:t>7. What involves looking up whether a branch was recently taken?</w:t>
      </w:r>
    </w:p>
    <w:p w:rsidR="00086C8D" w:rsidRDefault="00086C8D" w:rsidP="00AA39DA">
      <w:pPr>
        <w:rPr>
          <w:lang w:val="en-US"/>
        </w:rPr>
      </w:pPr>
      <w:r>
        <w:rPr>
          <w:lang w:val="en-US"/>
        </w:rPr>
        <w:t>8. What is this information stored in? OR: In what is this information stored?</w:t>
      </w:r>
    </w:p>
    <w:p w:rsidR="00086C8D" w:rsidRDefault="00086C8D" w:rsidP="00AA39DA">
      <w:pPr>
        <w:rPr>
          <w:lang w:val="en-US"/>
        </w:rPr>
      </w:pPr>
      <w:r>
        <w:rPr>
          <w:lang w:val="en-US"/>
        </w:rPr>
        <w:t>9. How does a correlating predictor operate?</w:t>
      </w:r>
    </w:p>
    <w:p w:rsidR="00086C8D" w:rsidRPr="00AA39DA" w:rsidRDefault="00086C8D" w:rsidP="00AA39DA">
      <w:pPr>
        <w:rPr>
          <w:lang w:val="en-US"/>
        </w:rPr>
      </w:pPr>
      <w:r>
        <w:rPr>
          <w:lang w:val="en-US"/>
        </w:rPr>
        <w:t>10. Why are tournament branch predictors the most useful?</w:t>
      </w:r>
    </w:p>
    <w:p w:rsidR="00086C8D" w:rsidRPr="00C01FC3" w:rsidRDefault="00086C8D" w:rsidP="005B5AD4">
      <w:pPr>
        <w:rPr>
          <w:lang w:val="en-US"/>
        </w:rPr>
      </w:pPr>
      <w:r w:rsidRPr="006C35E7">
        <w:rPr>
          <w:lang w:val="en-US"/>
        </w:rPr>
        <w:t xml:space="preserve"> </w:t>
      </w:r>
      <w:r>
        <w:rPr>
          <w:b/>
          <w:lang w:val="en-US"/>
        </w:rPr>
        <w:t>IV).</w:t>
      </w:r>
    </w:p>
    <w:p w:rsidR="00086C8D" w:rsidRDefault="00086C8D" w:rsidP="00650E94">
      <w:pPr>
        <w:rPr>
          <w:b/>
          <w:lang w:val="en-US"/>
        </w:rPr>
      </w:pPr>
      <w:r>
        <w:rPr>
          <w:b/>
          <w:lang w:val="en-US"/>
        </w:rPr>
        <w:t xml:space="preserve">a) </w:t>
      </w:r>
    </w:p>
    <w:p w:rsidR="00086C8D" w:rsidRDefault="00086C8D" w:rsidP="00744CA1">
      <w:pPr>
        <w:pStyle w:val="ListParagraph"/>
        <w:spacing w:after="0"/>
        <w:ind w:left="0"/>
        <w:rPr>
          <w:lang w:val="en-US"/>
        </w:rPr>
      </w:pPr>
      <w:r w:rsidRPr="00686E7C">
        <w:rPr>
          <w:lang w:val="en-US"/>
        </w:rPr>
        <w:t xml:space="preserve">1. </w:t>
      </w:r>
      <w:r>
        <w:rPr>
          <w:lang w:val="en-US"/>
        </w:rPr>
        <w:t xml:space="preserve">Does pipelining reduce the throughput by a significant margin? – Yes, it does. </w:t>
      </w:r>
    </w:p>
    <w:p w:rsidR="00086C8D" w:rsidRDefault="00086C8D" w:rsidP="00744CA1">
      <w:pPr>
        <w:pStyle w:val="ListParagraph"/>
        <w:spacing w:after="0"/>
        <w:ind w:left="0"/>
        <w:rPr>
          <w:lang w:val="en-US"/>
        </w:rPr>
      </w:pPr>
      <w:r>
        <w:rPr>
          <w:lang w:val="en-US"/>
        </w:rPr>
        <w:t xml:space="preserve">2. Does dynamic branch prediction look up information about the branch in a branch prediction </w:t>
      </w:r>
    </w:p>
    <w:p w:rsidR="00086C8D" w:rsidRDefault="00086C8D" w:rsidP="00744CA1">
      <w:pPr>
        <w:pStyle w:val="ListParagraph"/>
        <w:spacing w:after="0"/>
        <w:ind w:left="0"/>
        <w:rPr>
          <w:lang w:val="en-US"/>
        </w:rPr>
      </w:pPr>
      <w:r>
        <w:rPr>
          <w:lang w:val="en-US"/>
        </w:rPr>
        <w:t xml:space="preserve">    buffer? – Yes, it does. </w:t>
      </w:r>
    </w:p>
    <w:p w:rsidR="00086C8D" w:rsidRDefault="00086C8D" w:rsidP="00744CA1">
      <w:pPr>
        <w:pStyle w:val="ListParagraph"/>
        <w:spacing w:after="0"/>
        <w:ind w:left="0"/>
        <w:rPr>
          <w:lang w:val="en-US"/>
        </w:rPr>
      </w:pPr>
      <w:r>
        <w:rPr>
          <w:lang w:val="en-US"/>
        </w:rPr>
        <w:t>3. Does a correlating predictor use both local and global information about recently taken</w:t>
      </w:r>
    </w:p>
    <w:p w:rsidR="00086C8D" w:rsidRDefault="00086C8D" w:rsidP="00744CA1">
      <w:pPr>
        <w:pStyle w:val="ListParagraph"/>
        <w:spacing w:after="0"/>
        <w:ind w:left="0"/>
        <w:rPr>
          <w:lang w:val="en-US"/>
        </w:rPr>
      </w:pPr>
      <w:r>
        <w:rPr>
          <w:lang w:val="en-US"/>
        </w:rPr>
        <w:t xml:space="preserve">    branches? – Yes, it does. </w:t>
      </w:r>
    </w:p>
    <w:p w:rsidR="00086C8D" w:rsidRDefault="00086C8D" w:rsidP="00744CA1">
      <w:pPr>
        <w:pStyle w:val="ListParagraph"/>
        <w:spacing w:after="0"/>
        <w:ind w:left="0"/>
        <w:rPr>
          <w:lang w:val="en-US"/>
        </w:rPr>
      </w:pPr>
      <w:r>
        <w:rPr>
          <w:lang w:val="en-US"/>
        </w:rPr>
        <w:t>4. Does a tournament branch predictor provide the program with options for what type of</w:t>
      </w:r>
    </w:p>
    <w:p w:rsidR="00086C8D" w:rsidRDefault="00086C8D" w:rsidP="00744CA1">
      <w:pPr>
        <w:pStyle w:val="ListParagraph"/>
        <w:spacing w:after="0"/>
        <w:ind w:left="0"/>
        <w:rPr>
          <w:lang w:val="en-US"/>
        </w:rPr>
      </w:pPr>
      <w:r>
        <w:rPr>
          <w:lang w:val="en-US"/>
        </w:rPr>
        <w:t xml:space="preserve">    prediction to use? – Yes, it does. </w:t>
      </w:r>
    </w:p>
    <w:p w:rsidR="00086C8D" w:rsidRPr="00686E7C" w:rsidRDefault="00086C8D" w:rsidP="00744CA1">
      <w:pPr>
        <w:pStyle w:val="ListParagraph"/>
        <w:spacing w:after="0"/>
        <w:ind w:left="0"/>
        <w:rPr>
          <w:lang w:val="en-US"/>
        </w:rPr>
      </w:pPr>
      <w:r>
        <w:rPr>
          <w:lang w:val="en-US"/>
        </w:rPr>
        <w:t>5. Does branch prediction help prevent control hazards? – Yes. It does.</w:t>
      </w:r>
    </w:p>
    <w:p w:rsidR="00086C8D" w:rsidRDefault="00086C8D" w:rsidP="00744CA1">
      <w:pPr>
        <w:pStyle w:val="ListParagraph"/>
        <w:ind w:left="0"/>
        <w:rPr>
          <w:lang w:val="en-US"/>
        </w:rPr>
      </w:pPr>
      <w:r>
        <w:rPr>
          <w:b/>
          <w:szCs w:val="24"/>
          <w:lang w:val="en-US" w:eastAsia="en-US"/>
        </w:rPr>
        <w:t>b</w:t>
      </w:r>
      <w:r w:rsidRPr="00C10751">
        <w:rPr>
          <w:b/>
          <w:szCs w:val="24"/>
          <w:lang w:eastAsia="en-US"/>
        </w:rPr>
        <w:t xml:space="preserve">) </w:t>
      </w:r>
    </w:p>
    <w:p w:rsidR="00086C8D" w:rsidRDefault="00086C8D" w:rsidP="00C6524D">
      <w:pPr>
        <w:pStyle w:val="ListParagraph"/>
        <w:spacing w:after="0"/>
        <w:ind w:left="0"/>
        <w:rPr>
          <w:lang w:val="en-US"/>
        </w:rPr>
      </w:pPr>
      <w:r w:rsidRPr="00B8544B">
        <w:rPr>
          <w:lang w:val="en-US"/>
        </w:rPr>
        <w:t xml:space="preserve">1. </w:t>
      </w:r>
      <w:r>
        <w:rPr>
          <w:lang w:val="en-US"/>
        </w:rPr>
        <w:t>Do we use a variety of benchmarks to measure computer performance? – Yes, we do.</w:t>
      </w:r>
    </w:p>
    <w:p w:rsidR="00086C8D" w:rsidRDefault="00086C8D" w:rsidP="00C6524D">
      <w:pPr>
        <w:pStyle w:val="ListParagraph"/>
        <w:spacing w:after="0"/>
        <w:ind w:left="0"/>
        <w:rPr>
          <w:lang w:val="en-US"/>
        </w:rPr>
      </w:pPr>
      <w:r>
        <w:rPr>
          <w:lang w:val="en-US"/>
        </w:rPr>
        <w:t xml:space="preserve">2. Do we take steps to ensure the best, most reliable results? – Yes, we do. </w:t>
      </w:r>
    </w:p>
    <w:p w:rsidR="00086C8D" w:rsidRDefault="00086C8D" w:rsidP="00C6524D">
      <w:pPr>
        <w:pStyle w:val="ListParagraph"/>
        <w:spacing w:after="0"/>
        <w:ind w:left="0"/>
        <w:rPr>
          <w:lang w:val="en-US"/>
        </w:rPr>
      </w:pPr>
      <w:r>
        <w:rPr>
          <w:lang w:val="en-US"/>
        </w:rPr>
        <w:t xml:space="preserve">3. Do performance assessments require many calculations? – Yes, they do. </w:t>
      </w:r>
    </w:p>
    <w:p w:rsidR="00086C8D" w:rsidRDefault="00086C8D" w:rsidP="00C6524D">
      <w:pPr>
        <w:pStyle w:val="ListParagraph"/>
        <w:spacing w:after="0"/>
        <w:ind w:left="0"/>
        <w:rPr>
          <w:lang w:val="en-US"/>
        </w:rPr>
      </w:pPr>
      <w:r>
        <w:rPr>
          <w:lang w:val="en-US"/>
        </w:rPr>
        <w:t xml:space="preserve">4. Do we also evaluate weighting factors? – Yes, we do. </w:t>
      </w:r>
    </w:p>
    <w:p w:rsidR="00086C8D" w:rsidRPr="00B8544B" w:rsidRDefault="00086C8D" w:rsidP="00C6524D">
      <w:pPr>
        <w:pStyle w:val="ListParagraph"/>
        <w:spacing w:after="0"/>
        <w:ind w:left="0"/>
        <w:rPr>
          <w:lang w:val="en-US"/>
        </w:rPr>
      </w:pPr>
      <w:r>
        <w:rPr>
          <w:lang w:val="en-US"/>
        </w:rPr>
        <w:t>5. Do programs with higher percentages of use have higher weighting factors? – Yes, they do.</w:t>
      </w:r>
    </w:p>
    <w:p w:rsidR="00086C8D" w:rsidRPr="00CA776A" w:rsidRDefault="00086C8D" w:rsidP="00CA776A">
      <w:pPr>
        <w:pStyle w:val="ListParagraph"/>
        <w:spacing w:after="0"/>
        <w:ind w:left="0"/>
        <w:rPr>
          <w:b/>
          <w:lang w:val="en-US"/>
        </w:rPr>
      </w:pPr>
      <w:r w:rsidRPr="00CA776A">
        <w:rPr>
          <w:b/>
          <w:lang w:val="en-US"/>
        </w:rPr>
        <w:t>V).</w:t>
      </w:r>
    </w:p>
    <w:p w:rsidR="00086C8D" w:rsidRDefault="00086C8D" w:rsidP="00767B83">
      <w:pPr>
        <w:rPr>
          <w:b/>
          <w:lang w:val="en-US"/>
        </w:rPr>
      </w:pPr>
      <w:r>
        <w:rPr>
          <w:b/>
          <w:lang w:val="en-US"/>
        </w:rPr>
        <w:t>a)</w:t>
      </w:r>
    </w:p>
    <w:p w:rsidR="00086C8D" w:rsidRPr="003B251E" w:rsidRDefault="00086C8D" w:rsidP="006B2CA7">
      <w:pPr>
        <w:rPr>
          <w:lang w:val="en-US"/>
        </w:rPr>
      </w:pPr>
      <w:r>
        <w:rPr>
          <w:lang w:val="en-US"/>
        </w:rPr>
        <w:t>1. The term datapath refers to a series of devices that perform calculations. 2. A datapath is a series of units that are involved in data processing operations. 3. A multiplexer (MUX), also called a data selector, is a device that chooses one of several input signals and routes it to a single available output line. 4. Multiplexers transfer data from the correct input source to its destination. 5. All datapaths require ALUs and sometimes multiple small adders as well.</w:t>
      </w:r>
    </w:p>
    <w:p w:rsidR="00086C8D" w:rsidRDefault="00086C8D" w:rsidP="00034C0F">
      <w:pPr>
        <w:rPr>
          <w:b/>
          <w:lang w:val="en-US"/>
        </w:rPr>
      </w:pPr>
      <w:r>
        <w:rPr>
          <w:b/>
          <w:lang w:val="en-US"/>
        </w:rPr>
        <w:t>b)</w:t>
      </w:r>
    </w:p>
    <w:p w:rsidR="00086C8D" w:rsidRPr="006A7A07" w:rsidRDefault="00086C8D" w:rsidP="00AE6CB9">
      <w:pPr>
        <w:rPr>
          <w:b/>
          <w:lang w:val="en-US"/>
        </w:rPr>
      </w:pPr>
      <w:r w:rsidRPr="006A7A07">
        <w:rPr>
          <w:lang w:val="en-US"/>
        </w:rPr>
        <w:t>1.</w:t>
      </w:r>
      <w:r>
        <w:rPr>
          <w:lang w:val="en-US"/>
        </w:rPr>
        <w:t xml:space="preserve"> An ALU (arithmetic logic unit) is a type of digital circuit that carries out arithmetic and logical operations. 2. In some cases, there are multiple adders and ALUs performing calculations simultaneously. 3. However, it is impractical to wire every possible I/O connection. 4. Many datapaths solve this problem with a multiplexer, or data selector. 5. The address of the current instruction is stored in an instruction register.</w:t>
      </w:r>
    </w:p>
    <w:p w:rsidR="00086C8D" w:rsidRPr="003C6706" w:rsidRDefault="00086C8D" w:rsidP="00034C0F">
      <w:pPr>
        <w:rPr>
          <w:b/>
          <w:lang w:val="en-US"/>
        </w:rPr>
      </w:pPr>
      <w:r>
        <w:rPr>
          <w:b/>
          <w:lang w:val="en-US"/>
        </w:rPr>
        <w:t>VI).</w:t>
      </w:r>
    </w:p>
    <w:p w:rsidR="00086C8D" w:rsidRPr="00F705FD" w:rsidRDefault="00086C8D" w:rsidP="00CE5C65">
      <w:pPr>
        <w:rPr>
          <w:lang w:val="en-US"/>
        </w:rPr>
      </w:pPr>
      <w:r w:rsidRPr="00F705FD">
        <w:rPr>
          <w:lang w:val="en-US"/>
        </w:rPr>
        <w:t xml:space="preserve">1. </w:t>
      </w:r>
      <w:r>
        <w:rPr>
          <w:lang w:val="en-US"/>
        </w:rPr>
        <w:t>Performance assessments require many calculations. 2. The first is arithmetic mean. 3. This compares the average execution time to the overall execution time. 4. We also evaluate weighting factors. 5. The weighting factor and execution times are used to calculate the weighted arithmetic mean. 6. That yields the total performance of the workload. 7. Some manufacturers claim that a new version of a product is significantly faster. 8. And they’ll increase the price. 9. But there’s a limit to how much faster a system can get. 10. Amdahl’s law is also used to find the maximum expected improvement to a system when only part of it is improved.</w:t>
      </w:r>
    </w:p>
    <w:p w:rsidR="00086C8D" w:rsidRPr="005C17ED" w:rsidRDefault="00086C8D" w:rsidP="00034C0F">
      <w:pPr>
        <w:rPr>
          <w:lang w:val="en-US"/>
        </w:rPr>
      </w:pPr>
    </w:p>
    <w:p w:rsidR="00086C8D" w:rsidRDefault="00086C8D" w:rsidP="0082556E">
      <w:pPr>
        <w:jc w:val="center"/>
        <w:rPr>
          <w:b/>
          <w:lang w:val="en-US"/>
        </w:rPr>
      </w:pPr>
      <w:r w:rsidRPr="004D4B74">
        <w:rPr>
          <w:b/>
          <w:lang w:val="en-US"/>
        </w:rPr>
        <w:t>«</w:t>
      </w:r>
      <w:r>
        <w:rPr>
          <w:b/>
          <w:lang w:val="en-US"/>
        </w:rPr>
        <w:t>UNITS</w:t>
      </w:r>
      <w:r w:rsidRPr="004D4B74">
        <w:rPr>
          <w:b/>
          <w:lang w:val="en-US"/>
        </w:rPr>
        <w:t xml:space="preserve"> 1</w:t>
      </w:r>
      <w:r>
        <w:rPr>
          <w:b/>
          <w:lang w:val="en-US"/>
        </w:rPr>
        <w:t>1-15</w:t>
      </w:r>
      <w:r w:rsidRPr="004D4B74">
        <w:rPr>
          <w:b/>
          <w:lang w:val="en-US"/>
        </w:rPr>
        <w:t>» - «</w:t>
      </w:r>
      <w:r>
        <w:rPr>
          <w:b/>
        </w:rPr>
        <w:t>РАЗДЕЛЫ</w:t>
      </w:r>
      <w:r w:rsidRPr="004D4B74">
        <w:rPr>
          <w:b/>
          <w:lang w:val="en-US"/>
        </w:rPr>
        <w:t xml:space="preserve"> 1</w:t>
      </w:r>
      <w:r>
        <w:rPr>
          <w:b/>
          <w:lang w:val="en-US"/>
        </w:rPr>
        <w:t>1-15</w:t>
      </w:r>
      <w:r w:rsidRPr="004D4B74">
        <w:rPr>
          <w:b/>
          <w:lang w:val="en-US"/>
        </w:rPr>
        <w:t>»</w:t>
      </w:r>
    </w:p>
    <w:p w:rsidR="00086C8D" w:rsidRDefault="00086C8D" w:rsidP="005414CA">
      <w:pPr>
        <w:rPr>
          <w:b/>
          <w:lang w:val="en-US"/>
        </w:rPr>
      </w:pPr>
    </w:p>
    <w:p w:rsidR="00086C8D" w:rsidRDefault="00086C8D" w:rsidP="005414CA">
      <w:pPr>
        <w:rPr>
          <w:b/>
          <w:lang w:val="en-US"/>
        </w:rPr>
      </w:pPr>
      <w:r>
        <w:rPr>
          <w:b/>
          <w:lang w:val="en-US"/>
        </w:rPr>
        <w:t>I).</w:t>
      </w:r>
    </w:p>
    <w:p w:rsidR="00086C8D" w:rsidRDefault="00086C8D" w:rsidP="005414CA">
      <w:pPr>
        <w:rPr>
          <w:lang w:val="en-US"/>
        </w:rPr>
      </w:pPr>
      <w:r>
        <w:rPr>
          <w:lang w:val="en-US"/>
        </w:rPr>
        <w:t>1.-D.; 2.-E.; 3.-G.; 4.-H.; 5.-A.; 6.-J.; 7.-I.; 8.-F.; 9.-B.; 10.-C.</w:t>
      </w:r>
    </w:p>
    <w:p w:rsidR="00086C8D" w:rsidRDefault="00086C8D" w:rsidP="005414CA">
      <w:pPr>
        <w:rPr>
          <w:lang w:val="en-US"/>
        </w:rPr>
      </w:pPr>
    </w:p>
    <w:p w:rsidR="00086C8D" w:rsidRDefault="00086C8D" w:rsidP="005414CA">
      <w:pPr>
        <w:rPr>
          <w:b/>
          <w:lang w:val="en-US"/>
        </w:rPr>
      </w:pPr>
      <w:r>
        <w:rPr>
          <w:b/>
          <w:lang w:val="en-US"/>
        </w:rPr>
        <w:t>II).</w:t>
      </w:r>
    </w:p>
    <w:p w:rsidR="00086C8D" w:rsidRDefault="00086C8D" w:rsidP="00801502">
      <w:pPr>
        <w:rPr>
          <w:lang w:val="en-US"/>
        </w:rPr>
      </w:pPr>
      <w:r w:rsidRPr="008A5030">
        <w:rPr>
          <w:lang w:val="en-US"/>
        </w:rPr>
        <w:t xml:space="preserve">1. </w:t>
      </w:r>
      <w:r>
        <w:rPr>
          <w:lang w:val="en-US"/>
        </w:rPr>
        <w:t>aren’t I / amn’t I      2. didn’t they      3. isn’t it       4. don’t we      5. won’t they     6. can’t we</w:t>
      </w:r>
    </w:p>
    <w:p w:rsidR="00086C8D" w:rsidRPr="008A5030" w:rsidRDefault="00086C8D" w:rsidP="00801502">
      <w:pPr>
        <w:rPr>
          <w:lang w:val="en-US"/>
        </w:rPr>
      </w:pPr>
      <w:r>
        <w:rPr>
          <w:lang w:val="en-US"/>
        </w:rPr>
        <w:t>7. wouldn’t it          8. shouldn’t you      9. isn’t it      10. will you / can you / would you</w:t>
      </w:r>
    </w:p>
    <w:p w:rsidR="00086C8D" w:rsidRDefault="00086C8D" w:rsidP="005414CA">
      <w:pPr>
        <w:rPr>
          <w:b/>
          <w:lang w:val="en-US"/>
        </w:rPr>
      </w:pPr>
      <w:r>
        <w:rPr>
          <w:b/>
          <w:lang w:val="en-US"/>
        </w:rPr>
        <w:t>III).</w:t>
      </w:r>
    </w:p>
    <w:p w:rsidR="00086C8D" w:rsidRDefault="00086C8D" w:rsidP="005414CA">
      <w:pPr>
        <w:rPr>
          <w:b/>
          <w:lang w:val="en-US"/>
        </w:rPr>
      </w:pPr>
    </w:p>
    <w:p w:rsidR="00086C8D" w:rsidRDefault="00086C8D" w:rsidP="000C7411">
      <w:pPr>
        <w:rPr>
          <w:lang w:val="en-US"/>
        </w:rPr>
      </w:pPr>
      <w:r w:rsidRPr="00CD1E59">
        <w:rPr>
          <w:lang w:val="en-US"/>
        </w:rPr>
        <w:t xml:space="preserve">1. </w:t>
      </w:r>
      <w:r>
        <w:rPr>
          <w:lang w:val="en-US"/>
        </w:rPr>
        <w:t xml:space="preserve">What does a direct-mapped cache assign each memory location to? </w:t>
      </w:r>
    </w:p>
    <w:p w:rsidR="00086C8D" w:rsidRDefault="00086C8D" w:rsidP="000C7411">
      <w:pPr>
        <w:rPr>
          <w:lang w:val="en-US"/>
        </w:rPr>
      </w:pPr>
      <w:r>
        <w:rPr>
          <w:lang w:val="en-US"/>
        </w:rPr>
        <w:t xml:space="preserve">    OR: To what does a direct-mapped cache assign each memory location?</w:t>
      </w:r>
    </w:p>
    <w:p w:rsidR="00086C8D" w:rsidRPr="00CD1E59" w:rsidRDefault="00086C8D" w:rsidP="000C7411">
      <w:pPr>
        <w:rPr>
          <w:lang w:val="en-US"/>
        </w:rPr>
      </w:pPr>
      <w:r>
        <w:rPr>
          <w:lang w:val="en-US"/>
        </w:rPr>
        <w:t>2. What assigns each memory location to a specific cache location?</w:t>
      </w:r>
    </w:p>
    <w:p w:rsidR="00086C8D" w:rsidRDefault="00086C8D" w:rsidP="000C7411">
      <w:pPr>
        <w:rPr>
          <w:lang w:val="en-US"/>
        </w:rPr>
      </w:pPr>
      <w:r>
        <w:rPr>
          <w:lang w:val="en-US"/>
        </w:rPr>
        <w:t xml:space="preserve">3. What cache may any block be placed in any location in? </w:t>
      </w:r>
    </w:p>
    <w:p w:rsidR="00086C8D" w:rsidRDefault="00086C8D" w:rsidP="000C7411">
      <w:pPr>
        <w:rPr>
          <w:lang w:val="en-US"/>
        </w:rPr>
      </w:pPr>
      <w:r>
        <w:rPr>
          <w:lang w:val="en-US"/>
        </w:rPr>
        <w:t xml:space="preserve">    OR: In what cache may any block be placed in any location?</w:t>
      </w:r>
    </w:p>
    <w:p w:rsidR="00086C8D" w:rsidRDefault="00086C8D" w:rsidP="000C7411">
      <w:pPr>
        <w:rPr>
          <w:lang w:val="en-US"/>
        </w:rPr>
      </w:pPr>
      <w:r>
        <w:rPr>
          <w:lang w:val="en-US"/>
        </w:rPr>
        <w:t>4. Where may any block be placed in any location?</w:t>
      </w:r>
    </w:p>
    <w:p w:rsidR="00086C8D" w:rsidRDefault="00086C8D" w:rsidP="000C7411">
      <w:pPr>
        <w:rPr>
          <w:lang w:val="en-US"/>
        </w:rPr>
      </w:pPr>
      <w:r>
        <w:rPr>
          <w:lang w:val="en-US"/>
        </w:rPr>
        <w:t>5. What is a set-associative cache the middle ground between?</w:t>
      </w:r>
    </w:p>
    <w:p w:rsidR="00086C8D" w:rsidRDefault="00086C8D" w:rsidP="000C7411">
      <w:pPr>
        <w:rPr>
          <w:lang w:val="en-US"/>
        </w:rPr>
      </w:pPr>
      <w:r>
        <w:rPr>
          <w:lang w:val="en-US"/>
        </w:rPr>
        <w:t xml:space="preserve">    OR: Between what is a set-associative cache the middle ground?</w:t>
      </w:r>
    </w:p>
    <w:p w:rsidR="00086C8D" w:rsidRDefault="00086C8D" w:rsidP="000C7411">
      <w:pPr>
        <w:rPr>
          <w:lang w:val="en-US"/>
        </w:rPr>
      </w:pPr>
      <w:r>
        <w:rPr>
          <w:lang w:val="en-US"/>
        </w:rPr>
        <w:t>6. What is the middle ground between the two extremes?</w:t>
      </w:r>
    </w:p>
    <w:p w:rsidR="00086C8D" w:rsidRDefault="00086C8D" w:rsidP="000C7411">
      <w:pPr>
        <w:rPr>
          <w:lang w:val="en-US"/>
        </w:rPr>
      </w:pPr>
      <w:r>
        <w:rPr>
          <w:lang w:val="en-US"/>
        </w:rPr>
        <w:t>7. What is a set-associative cache?</w:t>
      </w:r>
    </w:p>
    <w:p w:rsidR="00086C8D" w:rsidRDefault="00086C8D" w:rsidP="000C7411">
      <w:pPr>
        <w:rPr>
          <w:lang w:val="en-US"/>
        </w:rPr>
      </w:pPr>
      <w:r>
        <w:rPr>
          <w:lang w:val="en-US"/>
        </w:rPr>
        <w:t>8. What are blocks of data identified by?</w:t>
      </w:r>
    </w:p>
    <w:p w:rsidR="00086C8D" w:rsidRDefault="00086C8D" w:rsidP="000C7411">
      <w:pPr>
        <w:rPr>
          <w:lang w:val="en-US"/>
        </w:rPr>
      </w:pPr>
      <w:r>
        <w:rPr>
          <w:lang w:val="en-US"/>
        </w:rPr>
        <w:t xml:space="preserve">    OR: By what are blocks of data identified?</w:t>
      </w:r>
    </w:p>
    <w:p w:rsidR="00086C8D" w:rsidRDefault="00086C8D" w:rsidP="000C7411">
      <w:pPr>
        <w:rPr>
          <w:lang w:val="en-US"/>
        </w:rPr>
      </w:pPr>
      <w:r>
        <w:rPr>
          <w:lang w:val="en-US"/>
        </w:rPr>
        <w:t>9. What are blocks of data verified by?</w:t>
      </w:r>
    </w:p>
    <w:p w:rsidR="00086C8D" w:rsidRDefault="00086C8D" w:rsidP="000C7411">
      <w:pPr>
        <w:rPr>
          <w:lang w:val="en-US"/>
        </w:rPr>
      </w:pPr>
      <w:r>
        <w:rPr>
          <w:lang w:val="en-US"/>
        </w:rPr>
        <w:t xml:space="preserve">     OR: By what are blocks of data verified?</w:t>
      </w:r>
    </w:p>
    <w:p w:rsidR="00086C8D" w:rsidRPr="00CD1E59" w:rsidRDefault="00086C8D" w:rsidP="000C7411">
      <w:pPr>
        <w:rPr>
          <w:lang w:val="en-US"/>
        </w:rPr>
      </w:pPr>
      <w:r>
        <w:rPr>
          <w:lang w:val="en-US"/>
        </w:rPr>
        <w:t>10. Why does each program receive its own address space?</w:t>
      </w:r>
    </w:p>
    <w:p w:rsidR="00086C8D" w:rsidRPr="00875B2B" w:rsidRDefault="00086C8D" w:rsidP="00CE6985">
      <w:pPr>
        <w:rPr>
          <w:lang w:val="en-US"/>
        </w:rPr>
      </w:pPr>
      <w:r>
        <w:rPr>
          <w:b/>
          <w:lang w:val="en-US"/>
        </w:rPr>
        <w:t>IV).</w:t>
      </w:r>
    </w:p>
    <w:p w:rsidR="00086C8D" w:rsidRDefault="00086C8D" w:rsidP="00CE6985">
      <w:pPr>
        <w:rPr>
          <w:b/>
          <w:lang w:val="en-US"/>
        </w:rPr>
      </w:pPr>
      <w:r>
        <w:rPr>
          <w:b/>
          <w:lang w:val="en-US"/>
        </w:rPr>
        <w:t>a)</w:t>
      </w:r>
    </w:p>
    <w:p w:rsidR="00086C8D" w:rsidRDefault="00086C8D" w:rsidP="00B22A66">
      <w:pPr>
        <w:rPr>
          <w:lang w:val="en-US"/>
        </w:rPr>
      </w:pPr>
      <w:r w:rsidRPr="00A56948">
        <w:rPr>
          <w:lang w:val="en-US"/>
        </w:rPr>
        <w:t xml:space="preserve">1. </w:t>
      </w:r>
      <w:r>
        <w:rPr>
          <w:lang w:val="en-US"/>
        </w:rPr>
        <w:t>Is a miss known as a page fault in virtual memory? – Yes, it is.</w:t>
      </w:r>
    </w:p>
    <w:p w:rsidR="00086C8D" w:rsidRDefault="00086C8D" w:rsidP="00B22A66">
      <w:pPr>
        <w:rPr>
          <w:lang w:val="en-US"/>
        </w:rPr>
      </w:pPr>
      <w:r>
        <w:rPr>
          <w:lang w:val="en-US"/>
        </w:rPr>
        <w:t xml:space="preserve">2. Is an LRU (least recently used) replacement scheme the most widely used method? </w:t>
      </w:r>
    </w:p>
    <w:p w:rsidR="00086C8D" w:rsidRDefault="00086C8D" w:rsidP="00B22A66">
      <w:pPr>
        <w:rPr>
          <w:lang w:val="en-US"/>
        </w:rPr>
      </w:pPr>
      <w:r>
        <w:rPr>
          <w:lang w:val="en-US"/>
        </w:rPr>
        <w:t xml:space="preserve">    – Yes, it is. </w:t>
      </w:r>
    </w:p>
    <w:p w:rsidR="00086C8D" w:rsidRDefault="00086C8D" w:rsidP="00B22A66">
      <w:pPr>
        <w:rPr>
          <w:lang w:val="en-US"/>
        </w:rPr>
      </w:pPr>
      <w:r>
        <w:rPr>
          <w:lang w:val="en-US"/>
        </w:rPr>
        <w:t>3. Is a memory access classified as either a hit or a miss.? – Yes, it is.</w:t>
      </w:r>
    </w:p>
    <w:p w:rsidR="00086C8D" w:rsidRDefault="00086C8D" w:rsidP="00B22A66">
      <w:pPr>
        <w:rPr>
          <w:lang w:val="en-US"/>
        </w:rPr>
      </w:pPr>
      <w:r>
        <w:rPr>
          <w:lang w:val="en-US"/>
        </w:rPr>
        <w:t>4. Is the hit time the time needed to determine if a block is in the cache? – Yes, it is.</w:t>
      </w:r>
    </w:p>
    <w:p w:rsidR="00086C8D" w:rsidRPr="00A56948" w:rsidRDefault="00086C8D" w:rsidP="00B22A66">
      <w:pPr>
        <w:rPr>
          <w:lang w:val="en-US"/>
        </w:rPr>
      </w:pPr>
      <w:r>
        <w:rPr>
          <w:lang w:val="en-US"/>
        </w:rPr>
        <w:t>5. Is the access time the time required to retrieve data from memory? – Yes, it is.</w:t>
      </w:r>
    </w:p>
    <w:p w:rsidR="00086C8D" w:rsidRDefault="00086C8D" w:rsidP="0087703B">
      <w:pPr>
        <w:rPr>
          <w:lang w:val="en-US"/>
        </w:rPr>
      </w:pPr>
      <w:r w:rsidRPr="00FA3555">
        <w:rPr>
          <w:b/>
          <w:lang w:val="en-US"/>
        </w:rPr>
        <w:t>b</w:t>
      </w:r>
      <w:r w:rsidRPr="00AC4487">
        <w:rPr>
          <w:b/>
          <w:lang w:val="en-US"/>
        </w:rPr>
        <w:t xml:space="preserve">) </w:t>
      </w:r>
    </w:p>
    <w:p w:rsidR="00086C8D" w:rsidRDefault="00086C8D" w:rsidP="00BD0B19">
      <w:pPr>
        <w:rPr>
          <w:lang w:val="en-US"/>
        </w:rPr>
      </w:pPr>
      <w:r>
        <w:rPr>
          <w:lang w:val="en-US"/>
        </w:rPr>
        <w:t>1. Are redundancy schemes for magnetic disks called RAIDs (redundant arrays of inexpensive</w:t>
      </w:r>
    </w:p>
    <w:p w:rsidR="00086C8D" w:rsidRDefault="00086C8D" w:rsidP="00BD0B19">
      <w:pPr>
        <w:rPr>
          <w:lang w:val="en-US"/>
        </w:rPr>
      </w:pPr>
      <w:r>
        <w:rPr>
          <w:lang w:val="en-US"/>
        </w:rPr>
        <w:t xml:space="preserve">    disks)? – Yes, they are.</w:t>
      </w:r>
    </w:p>
    <w:p w:rsidR="00086C8D" w:rsidRDefault="00086C8D" w:rsidP="003F601E">
      <w:pPr>
        <w:rPr>
          <w:lang w:val="en-US"/>
        </w:rPr>
      </w:pPr>
      <w:r>
        <w:rPr>
          <w:lang w:val="en-US"/>
        </w:rPr>
        <w:t>2. Are buses classified as either serial buses or parallel buses? – Yes, they are.</w:t>
      </w:r>
    </w:p>
    <w:p w:rsidR="00086C8D" w:rsidRDefault="00086C8D" w:rsidP="003F601E">
      <w:pPr>
        <w:rPr>
          <w:lang w:val="en-US"/>
        </w:rPr>
      </w:pPr>
      <w:r>
        <w:rPr>
          <w:lang w:val="en-US"/>
        </w:rPr>
        <w:t>3. Are processor-memory buses short, fast buses optimized for processor-memory</w:t>
      </w:r>
    </w:p>
    <w:p w:rsidR="00086C8D" w:rsidRDefault="00086C8D" w:rsidP="003F601E">
      <w:pPr>
        <w:rPr>
          <w:lang w:val="en-US"/>
        </w:rPr>
      </w:pPr>
      <w:r>
        <w:rPr>
          <w:lang w:val="en-US"/>
        </w:rPr>
        <w:t xml:space="preserve">    communications? – Yes, they are. </w:t>
      </w:r>
    </w:p>
    <w:p w:rsidR="00086C8D" w:rsidRDefault="00086C8D" w:rsidP="003F601E">
      <w:pPr>
        <w:rPr>
          <w:lang w:val="en-US"/>
        </w:rPr>
      </w:pPr>
      <w:r>
        <w:rPr>
          <w:lang w:val="en-US"/>
        </w:rPr>
        <w:t>4. Are they only used to connect two devices, despite their high speeds? – Yes, they are.</w:t>
      </w:r>
    </w:p>
    <w:p w:rsidR="00086C8D" w:rsidRDefault="00086C8D" w:rsidP="003F601E">
      <w:pPr>
        <w:rPr>
          <w:lang w:val="en-US"/>
        </w:rPr>
      </w:pPr>
      <w:r>
        <w:rPr>
          <w:lang w:val="en-US"/>
        </w:rPr>
        <w:t xml:space="preserve">5. Are I/O buses designed to connect many different peripherals and internal devices? </w:t>
      </w:r>
    </w:p>
    <w:p w:rsidR="00086C8D" w:rsidRPr="00A717A0" w:rsidRDefault="00086C8D" w:rsidP="003F601E">
      <w:pPr>
        <w:rPr>
          <w:lang w:val="en-US"/>
        </w:rPr>
      </w:pPr>
      <w:r>
        <w:rPr>
          <w:lang w:val="en-US"/>
        </w:rPr>
        <w:t xml:space="preserve">    – Yes, they are.</w:t>
      </w:r>
    </w:p>
    <w:p w:rsidR="00086C8D" w:rsidRPr="00701478" w:rsidRDefault="00086C8D" w:rsidP="002B2C65">
      <w:pPr>
        <w:rPr>
          <w:b/>
          <w:lang w:val="en-US"/>
        </w:rPr>
      </w:pPr>
      <w:r w:rsidRPr="00AE253E">
        <w:rPr>
          <w:b/>
          <w:lang w:val="en-US"/>
        </w:rPr>
        <w:t>V</w:t>
      </w:r>
      <w:r w:rsidRPr="00701478">
        <w:rPr>
          <w:b/>
          <w:lang w:val="en-US"/>
        </w:rPr>
        <w:t>).</w:t>
      </w:r>
    </w:p>
    <w:p w:rsidR="00086C8D" w:rsidRPr="00A56948" w:rsidRDefault="00086C8D" w:rsidP="002B2C65">
      <w:pPr>
        <w:rPr>
          <w:b/>
          <w:lang w:val="en-US"/>
        </w:rPr>
      </w:pPr>
      <w:r>
        <w:rPr>
          <w:b/>
          <w:lang w:val="en-US"/>
        </w:rPr>
        <w:t>a</w:t>
      </w:r>
      <w:r w:rsidRPr="00A56948">
        <w:rPr>
          <w:b/>
          <w:lang w:val="en-US"/>
        </w:rPr>
        <w:t>)</w:t>
      </w:r>
    </w:p>
    <w:p w:rsidR="00086C8D" w:rsidRPr="00A56948" w:rsidRDefault="00086C8D" w:rsidP="006C2464">
      <w:pPr>
        <w:rPr>
          <w:lang w:val="en-US"/>
        </w:rPr>
      </w:pPr>
      <w:r w:rsidRPr="00A56948">
        <w:rPr>
          <w:lang w:val="en-US"/>
        </w:rPr>
        <w:t>1.</w:t>
      </w:r>
      <w:r>
        <w:rPr>
          <w:lang w:val="en-US"/>
        </w:rPr>
        <w:t xml:space="preserve"> A cache is a small, fast memory unit that stores instructions and active program data. 2. There are several different cache setup schemes, each useful in different scenarios. 3. A split cache is a memory setup that utilizes two parallel caches. 4. One cache only handles instructions, while the other handles data. 5. While split caches increase cache bandwidth, they increase the rate of cache misses.</w:t>
      </w:r>
    </w:p>
    <w:p w:rsidR="00086C8D" w:rsidRPr="00A56948" w:rsidRDefault="00086C8D" w:rsidP="008F1DEE">
      <w:pPr>
        <w:rPr>
          <w:b/>
          <w:lang w:val="en-US"/>
        </w:rPr>
      </w:pPr>
      <w:r>
        <w:rPr>
          <w:b/>
          <w:lang w:val="en-US"/>
        </w:rPr>
        <w:t>b</w:t>
      </w:r>
      <w:r w:rsidRPr="00A56948">
        <w:rPr>
          <w:b/>
          <w:lang w:val="en-US"/>
        </w:rPr>
        <w:t>)</w:t>
      </w:r>
    </w:p>
    <w:p w:rsidR="00086C8D" w:rsidRPr="00A56948" w:rsidRDefault="00086C8D" w:rsidP="005B2719">
      <w:pPr>
        <w:rPr>
          <w:lang w:val="en-US"/>
        </w:rPr>
      </w:pPr>
      <w:r w:rsidRPr="00A56948">
        <w:rPr>
          <w:lang w:val="en-US"/>
        </w:rPr>
        <w:t xml:space="preserve">1. </w:t>
      </w:r>
      <w:r>
        <w:rPr>
          <w:lang w:val="en-US"/>
        </w:rPr>
        <w:t>Buses are classified as either serial buses or parallel buses. 2. The two types of buses transmit data differently. 3. A bus transaction begins with a request. 4. It may contain several communications. 5. The specifics of the transaction depend on the devices using the bus.</w:t>
      </w:r>
    </w:p>
    <w:p w:rsidR="00086C8D" w:rsidRDefault="00086C8D" w:rsidP="00AE253E">
      <w:pPr>
        <w:rPr>
          <w:b/>
          <w:lang w:val="en-US"/>
        </w:rPr>
      </w:pPr>
      <w:r w:rsidRPr="00A56948">
        <w:rPr>
          <w:lang w:val="en-US"/>
        </w:rPr>
        <w:t xml:space="preserve"> </w:t>
      </w:r>
      <w:r>
        <w:rPr>
          <w:b/>
          <w:lang w:val="en-US"/>
        </w:rPr>
        <w:t>VI</w:t>
      </w:r>
      <w:r w:rsidRPr="00A56948">
        <w:rPr>
          <w:b/>
          <w:lang w:val="en-US"/>
        </w:rPr>
        <w:t>).</w:t>
      </w:r>
    </w:p>
    <w:p w:rsidR="00086C8D" w:rsidRPr="00CA776A" w:rsidRDefault="00086C8D" w:rsidP="00AE253E">
      <w:pPr>
        <w:rPr>
          <w:lang w:val="en-US"/>
        </w:rPr>
      </w:pPr>
    </w:p>
    <w:p w:rsidR="00086C8D" w:rsidRPr="008A5030" w:rsidRDefault="00086C8D" w:rsidP="00F41BB3">
      <w:pPr>
        <w:rPr>
          <w:lang w:val="en-US"/>
        </w:rPr>
      </w:pPr>
      <w:r w:rsidRPr="008A5030">
        <w:rPr>
          <w:lang w:val="en-US"/>
        </w:rPr>
        <w:t xml:space="preserve">1. </w:t>
      </w:r>
      <w:r>
        <w:rPr>
          <w:lang w:val="en-US"/>
        </w:rPr>
        <w:t>I’m currently building my first computer. 2. Some of my friends told me to create a memory hierarchy. 3. A memory hierarchy is a way of arranging memory into multiple levels. 4. At any one time, we only use a small percentage of the memory. 5. Programs will fill the cache based on temporal locality and spatial locality. 6. That way, we can reference the data we need quickly. 7. Without the memory hierarchy, the access time would be a lot longer. 8. You should also look up memory accesses. 9. A memory access is classified as either a hit or a miss. 10. Make sure the miss rate isn’t higher than the hit rate.</w:t>
      </w:r>
    </w:p>
    <w:p w:rsidR="00086C8D" w:rsidRPr="00A56948" w:rsidRDefault="00086C8D" w:rsidP="00AE253E">
      <w:pPr>
        <w:rPr>
          <w:b/>
          <w:lang w:val="en-US"/>
        </w:rPr>
      </w:pPr>
    </w:p>
    <w:p w:rsidR="00086C8D" w:rsidRPr="00A56948" w:rsidRDefault="00086C8D" w:rsidP="002B2C65">
      <w:pPr>
        <w:rPr>
          <w:lang w:val="en-US"/>
        </w:rPr>
      </w:pPr>
      <w:r w:rsidRPr="00A56948">
        <w:rPr>
          <w:lang w:val="en-US"/>
        </w:rPr>
        <w:br w:type="page"/>
      </w:r>
    </w:p>
    <w:p w:rsidR="00086C8D" w:rsidRPr="00A56948" w:rsidRDefault="00086C8D" w:rsidP="002739D9">
      <w:pPr>
        <w:jc w:val="center"/>
        <w:rPr>
          <w:b/>
          <w:lang w:val="en-US"/>
        </w:rPr>
      </w:pPr>
      <w:r w:rsidRPr="00A56948">
        <w:rPr>
          <w:b/>
          <w:lang w:val="en-US"/>
        </w:rPr>
        <w:t>«</w:t>
      </w:r>
      <w:r>
        <w:rPr>
          <w:b/>
          <w:lang w:val="en-US"/>
        </w:rPr>
        <w:t>BIBLIOGRAPHY</w:t>
      </w:r>
      <w:r w:rsidRPr="00A56948">
        <w:rPr>
          <w:b/>
          <w:lang w:val="en-US"/>
        </w:rPr>
        <w:t>» - «</w:t>
      </w:r>
      <w:r>
        <w:rPr>
          <w:b/>
        </w:rPr>
        <w:t>СПИСОК</w:t>
      </w:r>
      <w:r w:rsidRPr="00A56948">
        <w:rPr>
          <w:b/>
          <w:lang w:val="en-US"/>
        </w:rPr>
        <w:t xml:space="preserve"> </w:t>
      </w:r>
      <w:r>
        <w:rPr>
          <w:b/>
        </w:rPr>
        <w:t>ЛИТЕРАТУРЫ</w:t>
      </w:r>
      <w:r w:rsidRPr="00A56948">
        <w:rPr>
          <w:b/>
          <w:lang w:val="en-US"/>
        </w:rPr>
        <w:t>»</w:t>
      </w:r>
    </w:p>
    <w:p w:rsidR="00086C8D" w:rsidRPr="00A56948" w:rsidRDefault="00086C8D" w:rsidP="002739D9">
      <w:pPr>
        <w:jc w:val="both"/>
        <w:rPr>
          <w:lang w:val="en-US"/>
        </w:rPr>
      </w:pPr>
    </w:p>
    <w:p w:rsidR="00086C8D" w:rsidRPr="005E2A82" w:rsidRDefault="00086C8D" w:rsidP="002739D9">
      <w:pPr>
        <w:jc w:val="both"/>
      </w:pPr>
      <w:r w:rsidRPr="00827AC6">
        <w:rPr>
          <w:lang w:val="en-US"/>
        </w:rPr>
        <w:t xml:space="preserve">1). </w:t>
      </w:r>
      <w:r w:rsidRPr="005E2A82">
        <w:t>Английский</w:t>
      </w:r>
      <w:r w:rsidRPr="00827AC6">
        <w:rPr>
          <w:lang w:val="en-US"/>
        </w:rPr>
        <w:t xml:space="preserve"> </w:t>
      </w:r>
      <w:r w:rsidRPr="005E2A82">
        <w:t>язык</w:t>
      </w:r>
      <w:r w:rsidRPr="00827AC6">
        <w:rPr>
          <w:lang w:val="en-US"/>
        </w:rPr>
        <w:t xml:space="preserve"> /</w:t>
      </w:r>
      <w:r w:rsidRPr="005E2A82">
        <w:t>А</w:t>
      </w:r>
      <w:r w:rsidRPr="00827AC6">
        <w:rPr>
          <w:lang w:val="en-US"/>
        </w:rPr>
        <w:t>.</w:t>
      </w:r>
      <w:r w:rsidRPr="005E2A82">
        <w:t>С</w:t>
      </w:r>
      <w:r w:rsidRPr="00827AC6">
        <w:rPr>
          <w:lang w:val="en-US"/>
        </w:rPr>
        <w:t xml:space="preserve">. </w:t>
      </w:r>
      <w:r w:rsidRPr="005E2A82">
        <w:t>Восковская</w:t>
      </w:r>
      <w:r w:rsidRPr="00827AC6">
        <w:rPr>
          <w:lang w:val="en-US"/>
        </w:rPr>
        <w:t xml:space="preserve">, </w:t>
      </w:r>
      <w:r w:rsidRPr="005E2A82">
        <w:t>Т</w:t>
      </w:r>
      <w:r w:rsidRPr="00827AC6">
        <w:rPr>
          <w:lang w:val="en-US"/>
        </w:rPr>
        <w:t>.</w:t>
      </w:r>
      <w:r w:rsidRPr="005E2A82">
        <w:t>А</w:t>
      </w:r>
      <w:r w:rsidRPr="00827AC6">
        <w:rPr>
          <w:lang w:val="en-US"/>
        </w:rPr>
        <w:t xml:space="preserve">. </w:t>
      </w:r>
      <w:r w:rsidRPr="005E2A82">
        <w:t>Карпова</w:t>
      </w:r>
      <w:r w:rsidRPr="00DE34B9">
        <w:t xml:space="preserve">. – </w:t>
      </w:r>
      <w:r w:rsidRPr="005E2A82">
        <w:t xml:space="preserve">Изд. 12-е, стер. – </w:t>
      </w:r>
    </w:p>
    <w:p w:rsidR="00086C8D" w:rsidRPr="00771C66" w:rsidRDefault="00086C8D" w:rsidP="002739D9">
      <w:pPr>
        <w:jc w:val="both"/>
      </w:pPr>
      <w:r>
        <w:t xml:space="preserve">     Ростов н/Д</w:t>
      </w:r>
      <w:r w:rsidRPr="005E2A82">
        <w:t xml:space="preserve">: Феникс, 2013. – 376, [1] с. – </w:t>
      </w:r>
      <w:r>
        <w:t>(Среднее профессиональное образование)</w:t>
      </w:r>
    </w:p>
    <w:p w:rsidR="00086C8D" w:rsidRPr="006E4F46" w:rsidRDefault="00086C8D" w:rsidP="002739D9">
      <w:pPr>
        <w:jc w:val="both"/>
      </w:pPr>
      <w:r w:rsidRPr="005E2A82">
        <w:t xml:space="preserve">    </w:t>
      </w:r>
      <w:r>
        <w:t xml:space="preserve"> </w:t>
      </w:r>
      <w:r w:rsidRPr="005E2A82">
        <w:rPr>
          <w:lang w:val="en-US"/>
        </w:rPr>
        <w:t>ISBN</w:t>
      </w:r>
      <w:r>
        <w:t xml:space="preserve"> 978-5-222-20067-4</w:t>
      </w:r>
    </w:p>
    <w:p w:rsidR="00086C8D" w:rsidRPr="00936795" w:rsidRDefault="00086C8D" w:rsidP="002739D9">
      <w:pPr>
        <w:jc w:val="both"/>
      </w:pPr>
    </w:p>
    <w:p w:rsidR="00086C8D" w:rsidRDefault="00086C8D" w:rsidP="002739D9">
      <w:pPr>
        <w:jc w:val="both"/>
      </w:pPr>
      <w:r>
        <w:t>2). Английский язык /Агабекян И.П. – Изд. 26-е, стер.</w:t>
      </w:r>
    </w:p>
    <w:p w:rsidR="00086C8D" w:rsidRDefault="00086C8D" w:rsidP="002739D9">
      <w:pPr>
        <w:jc w:val="both"/>
      </w:pPr>
      <w:r>
        <w:t xml:space="preserve">     Ростов н/Д: Феникс, 2015. – 318, [1] с.  (Среднее профессиональное</w:t>
      </w:r>
      <w:r w:rsidRPr="009E7419">
        <w:t xml:space="preserve"> </w:t>
      </w:r>
      <w:r>
        <w:t>образование)</w:t>
      </w:r>
    </w:p>
    <w:p w:rsidR="00086C8D" w:rsidRPr="00FE1CCC" w:rsidRDefault="00086C8D" w:rsidP="002739D9">
      <w:pPr>
        <w:jc w:val="both"/>
      </w:pPr>
      <w:r w:rsidRPr="006B200C">
        <w:t xml:space="preserve">     </w:t>
      </w:r>
      <w:r>
        <w:rPr>
          <w:lang w:val="en-US"/>
        </w:rPr>
        <w:t>ISBN</w:t>
      </w:r>
      <w:r w:rsidRPr="00FE1CCC">
        <w:t xml:space="preserve"> 978-5-222-23595-9</w:t>
      </w:r>
    </w:p>
    <w:p w:rsidR="00086C8D" w:rsidRPr="00FE1CCC" w:rsidRDefault="00086C8D" w:rsidP="002739D9">
      <w:pPr>
        <w:jc w:val="center"/>
      </w:pPr>
      <w:r w:rsidRPr="005E2A82">
        <w:rPr>
          <w:b/>
        </w:rPr>
        <w:t>Интернет</w:t>
      </w:r>
      <w:r w:rsidRPr="00F153B3">
        <w:t>-</w:t>
      </w:r>
      <w:r w:rsidRPr="005E2A82">
        <w:rPr>
          <w:b/>
        </w:rPr>
        <w:t>ресурсы</w:t>
      </w:r>
    </w:p>
    <w:p w:rsidR="00086C8D" w:rsidRPr="00FE1CCC" w:rsidRDefault="00086C8D" w:rsidP="002739D9"/>
    <w:p w:rsidR="00086C8D" w:rsidRPr="00F153B3" w:rsidRDefault="00086C8D" w:rsidP="002739D9">
      <w:pPr>
        <w:jc w:val="both"/>
        <w:rPr>
          <w:lang w:val="en-US"/>
        </w:rPr>
      </w:pPr>
      <w:r w:rsidRPr="00F153B3">
        <w:rPr>
          <w:lang w:val="en-US"/>
        </w:rPr>
        <w:t xml:space="preserve">1. </w:t>
      </w:r>
      <w:r w:rsidRPr="002916EC">
        <w:rPr>
          <w:i/>
          <w:lang w:val="en-US"/>
        </w:rPr>
        <w:t>Virginia</w:t>
      </w:r>
      <w:r w:rsidRPr="00F153B3">
        <w:rPr>
          <w:i/>
          <w:lang w:val="en-US"/>
        </w:rPr>
        <w:t xml:space="preserve"> </w:t>
      </w:r>
      <w:r w:rsidRPr="002916EC">
        <w:rPr>
          <w:i/>
          <w:lang w:val="en-US"/>
        </w:rPr>
        <w:t>Evans</w:t>
      </w:r>
      <w:r w:rsidRPr="00F153B3">
        <w:rPr>
          <w:i/>
          <w:lang w:val="en-US"/>
        </w:rPr>
        <w:t xml:space="preserve">, </w:t>
      </w:r>
      <w:r w:rsidRPr="002916EC">
        <w:rPr>
          <w:i/>
          <w:lang w:val="en-US"/>
        </w:rPr>
        <w:t>Jenny</w:t>
      </w:r>
      <w:r w:rsidRPr="00F153B3">
        <w:rPr>
          <w:i/>
          <w:lang w:val="en-US"/>
        </w:rPr>
        <w:t xml:space="preserve"> </w:t>
      </w:r>
      <w:r w:rsidRPr="002916EC">
        <w:rPr>
          <w:i/>
          <w:lang w:val="en-US"/>
        </w:rPr>
        <w:t>Dooley</w:t>
      </w:r>
      <w:r w:rsidRPr="00F153B3">
        <w:rPr>
          <w:i/>
          <w:lang w:val="en-US"/>
        </w:rPr>
        <w:t xml:space="preserve">, </w:t>
      </w:r>
      <w:r>
        <w:rPr>
          <w:i/>
          <w:lang w:val="en-US"/>
        </w:rPr>
        <w:t xml:space="preserve">Vishal Nawathe </w:t>
      </w:r>
      <w:r w:rsidRPr="005E2A82">
        <w:rPr>
          <w:lang w:val="en-US"/>
        </w:rPr>
        <w:t>Career</w:t>
      </w:r>
      <w:r w:rsidRPr="00F153B3">
        <w:rPr>
          <w:lang w:val="en-US"/>
        </w:rPr>
        <w:t xml:space="preserve"> </w:t>
      </w:r>
      <w:r w:rsidRPr="005E2A82">
        <w:rPr>
          <w:lang w:val="en-US"/>
        </w:rPr>
        <w:t>Paths</w:t>
      </w:r>
      <w:r w:rsidRPr="00F153B3">
        <w:rPr>
          <w:lang w:val="en-US"/>
        </w:rPr>
        <w:t xml:space="preserve"> «</w:t>
      </w:r>
      <w:r>
        <w:rPr>
          <w:lang w:val="en-US"/>
        </w:rPr>
        <w:t>Computer Engineering</w:t>
      </w:r>
      <w:r w:rsidRPr="00F153B3">
        <w:rPr>
          <w:lang w:val="en-US"/>
        </w:rPr>
        <w:t>»</w:t>
      </w:r>
    </w:p>
    <w:p w:rsidR="00086C8D" w:rsidRPr="00B976B9" w:rsidRDefault="00086C8D" w:rsidP="002739D9">
      <w:pPr>
        <w:jc w:val="both"/>
      </w:pPr>
      <w:r w:rsidRPr="00936795">
        <w:rPr>
          <w:lang w:val="en-US"/>
        </w:rPr>
        <w:t xml:space="preserve">     </w:t>
      </w:r>
      <w:r w:rsidRPr="00C52834">
        <w:rPr>
          <w:color w:val="333333"/>
        </w:rPr>
        <w:t>©</w:t>
      </w:r>
      <w:r w:rsidRPr="005E2A82">
        <w:rPr>
          <w:lang w:val="en-US"/>
        </w:rPr>
        <w:t>Express</w:t>
      </w:r>
      <w:r w:rsidRPr="002916EC">
        <w:t xml:space="preserve"> </w:t>
      </w:r>
      <w:r w:rsidRPr="005E2A82">
        <w:rPr>
          <w:lang w:val="en-US"/>
        </w:rPr>
        <w:t>Publishing</w:t>
      </w:r>
      <w:r>
        <w:t>,</w:t>
      </w:r>
      <w:r w:rsidRPr="002916EC">
        <w:t xml:space="preserve"> </w:t>
      </w:r>
      <w:r>
        <w:t>201</w:t>
      </w:r>
      <w:r w:rsidRPr="00154466">
        <w:t>5</w:t>
      </w:r>
      <w:r w:rsidRPr="00B976B9">
        <w:t xml:space="preserve"> </w:t>
      </w:r>
      <w:r w:rsidRPr="006E3A33">
        <w:t>[</w:t>
      </w:r>
      <w:r w:rsidRPr="005E2A82">
        <w:t>Электронный</w:t>
      </w:r>
      <w:r w:rsidRPr="006E3A33">
        <w:t xml:space="preserve"> </w:t>
      </w:r>
      <w:r w:rsidRPr="005E2A82">
        <w:t>ресурс</w:t>
      </w:r>
      <w:r w:rsidRPr="006E3A33">
        <w:t xml:space="preserve">] – </w:t>
      </w:r>
      <w:r w:rsidRPr="005E2A82">
        <w:t>Режим</w:t>
      </w:r>
      <w:r w:rsidRPr="006E3A33">
        <w:t xml:space="preserve"> </w:t>
      </w:r>
      <w:r w:rsidRPr="005E2A82">
        <w:t>доступа</w:t>
      </w:r>
      <w:r w:rsidRPr="006E3A33">
        <w:t xml:space="preserve">: </w:t>
      </w:r>
    </w:p>
    <w:p w:rsidR="00086C8D" w:rsidRPr="006E4F46" w:rsidRDefault="00086C8D" w:rsidP="002739D9">
      <w:pPr>
        <w:jc w:val="both"/>
        <w:rPr>
          <w:lang w:val="de-DE"/>
        </w:rPr>
      </w:pPr>
      <w:r w:rsidRPr="00B976B9">
        <w:t xml:space="preserve">     </w:t>
      </w:r>
      <w:r w:rsidRPr="006E4F46">
        <w:rPr>
          <w:lang w:val="de-DE"/>
        </w:rPr>
        <w:t>http://www.expresspublishing.co.uk</w:t>
      </w:r>
    </w:p>
    <w:p w:rsidR="00086C8D" w:rsidRPr="006E4F46" w:rsidRDefault="00086C8D" w:rsidP="002739D9">
      <w:pPr>
        <w:jc w:val="both"/>
        <w:rPr>
          <w:lang w:val="de-DE"/>
        </w:rPr>
      </w:pPr>
      <w:r w:rsidRPr="006E4F46">
        <w:rPr>
          <w:lang w:val="de-DE"/>
        </w:rPr>
        <w:t xml:space="preserve">    </w:t>
      </w:r>
      <w:r w:rsidRPr="006B200C">
        <w:rPr>
          <w:lang w:val="de-DE"/>
        </w:rPr>
        <w:t xml:space="preserve"> </w:t>
      </w:r>
      <w:r>
        <w:rPr>
          <w:lang w:val="de-DE"/>
        </w:rPr>
        <w:t>ISBN 978-1-4715-4195-7</w:t>
      </w:r>
    </w:p>
    <w:p w:rsidR="00086C8D" w:rsidRDefault="00086C8D" w:rsidP="002739D9">
      <w:pPr>
        <w:jc w:val="both"/>
        <w:rPr>
          <w:lang w:val="en-US"/>
        </w:rPr>
      </w:pPr>
    </w:p>
    <w:p w:rsidR="00086C8D" w:rsidRPr="006E4F46" w:rsidRDefault="00086C8D" w:rsidP="002739D9">
      <w:pPr>
        <w:jc w:val="both"/>
        <w:rPr>
          <w:lang w:val="en-US"/>
        </w:rPr>
      </w:pPr>
      <w:r>
        <w:rPr>
          <w:lang w:val="en-US"/>
        </w:rPr>
        <w:t>2</w:t>
      </w:r>
      <w:r w:rsidRPr="00850A69">
        <w:rPr>
          <w:lang w:val="en-US"/>
        </w:rPr>
        <w:t>.</w:t>
      </w:r>
      <w:r w:rsidRPr="005E2A82">
        <w:rPr>
          <w:lang w:val="en-US"/>
        </w:rPr>
        <w:t xml:space="preserve"> </w:t>
      </w:r>
      <w:r w:rsidRPr="00B976B9">
        <w:rPr>
          <w:i/>
          <w:lang w:val="en-US"/>
        </w:rPr>
        <w:t xml:space="preserve">Virginia Evans, Jenny Dooley, </w:t>
      </w:r>
      <w:r>
        <w:rPr>
          <w:i/>
          <w:lang w:val="en-US"/>
        </w:rPr>
        <w:t xml:space="preserve">Vishal Nawathe </w:t>
      </w:r>
      <w:r w:rsidRPr="005E2A82">
        <w:rPr>
          <w:lang w:val="en-US"/>
        </w:rPr>
        <w:t>Career Paths «T</w:t>
      </w:r>
      <w:r>
        <w:rPr>
          <w:lang w:val="en-US"/>
        </w:rPr>
        <w:t>eacher’s Book</w:t>
      </w:r>
      <w:r w:rsidRPr="005E2A82">
        <w:rPr>
          <w:lang w:val="en-US"/>
        </w:rPr>
        <w:t xml:space="preserve">» </w:t>
      </w:r>
    </w:p>
    <w:p w:rsidR="00086C8D" w:rsidRPr="00B976B9" w:rsidRDefault="00086C8D" w:rsidP="002739D9">
      <w:pPr>
        <w:jc w:val="both"/>
      </w:pPr>
      <w:r w:rsidRPr="004B1DBA">
        <w:rPr>
          <w:lang w:val="en-US"/>
        </w:rPr>
        <w:t xml:space="preserve">     </w:t>
      </w:r>
      <w:r w:rsidRPr="00C52834">
        <w:rPr>
          <w:color w:val="333333"/>
        </w:rPr>
        <w:t>©</w:t>
      </w:r>
      <w:r w:rsidRPr="005E2A82">
        <w:rPr>
          <w:lang w:val="en-US"/>
        </w:rPr>
        <w:t>Express</w:t>
      </w:r>
      <w:r w:rsidRPr="006E3A33">
        <w:t xml:space="preserve"> </w:t>
      </w:r>
      <w:r w:rsidRPr="005E2A82">
        <w:rPr>
          <w:lang w:val="en-US"/>
        </w:rPr>
        <w:t>Publishing</w:t>
      </w:r>
      <w:r>
        <w:t>, 201</w:t>
      </w:r>
      <w:r w:rsidRPr="00154466">
        <w:t>5</w:t>
      </w:r>
      <w:r w:rsidRPr="00C52834">
        <w:t xml:space="preserve"> </w:t>
      </w:r>
      <w:r w:rsidRPr="006E3A33">
        <w:t>[</w:t>
      </w:r>
      <w:r w:rsidRPr="005E2A82">
        <w:t>Электронный</w:t>
      </w:r>
      <w:r w:rsidRPr="006E3A33">
        <w:t xml:space="preserve"> </w:t>
      </w:r>
      <w:r w:rsidRPr="005E2A82">
        <w:t>ресурс</w:t>
      </w:r>
      <w:r>
        <w:t>] –</w:t>
      </w:r>
      <w:r w:rsidRPr="00B976B9">
        <w:t xml:space="preserve"> </w:t>
      </w:r>
      <w:r w:rsidRPr="005E2A82">
        <w:t>Режим</w:t>
      </w:r>
      <w:r w:rsidRPr="006E3A33">
        <w:t xml:space="preserve"> </w:t>
      </w:r>
      <w:r w:rsidRPr="005E2A82">
        <w:t>доступа</w:t>
      </w:r>
      <w:r w:rsidRPr="006E3A33">
        <w:t>:</w:t>
      </w:r>
    </w:p>
    <w:p w:rsidR="00086C8D" w:rsidRPr="006E4F46" w:rsidRDefault="00086C8D" w:rsidP="002739D9">
      <w:pPr>
        <w:jc w:val="both"/>
        <w:rPr>
          <w:lang w:val="de-DE"/>
        </w:rPr>
      </w:pPr>
      <w:r w:rsidRPr="00A17441">
        <w:t xml:space="preserve">     </w:t>
      </w:r>
      <w:r w:rsidRPr="006E4F46">
        <w:rPr>
          <w:lang w:val="de-DE"/>
        </w:rPr>
        <w:t>http://www.expresspublishing.co.uk</w:t>
      </w:r>
    </w:p>
    <w:p w:rsidR="00086C8D" w:rsidRDefault="00086C8D" w:rsidP="002739D9">
      <w:pPr>
        <w:rPr>
          <w:lang w:val="de-DE"/>
        </w:rPr>
      </w:pPr>
      <w:r w:rsidRPr="006E4F46">
        <w:rPr>
          <w:lang w:val="de-DE"/>
        </w:rPr>
        <w:t xml:space="preserve">    </w:t>
      </w:r>
      <w:r w:rsidRPr="00A17441">
        <w:rPr>
          <w:lang w:val="de-DE"/>
        </w:rPr>
        <w:t xml:space="preserve"> </w:t>
      </w:r>
      <w:r>
        <w:rPr>
          <w:lang w:val="de-DE"/>
        </w:rPr>
        <w:t>ISBN 978-1-4715-4196-4</w:t>
      </w:r>
    </w:p>
    <w:p w:rsidR="00086C8D" w:rsidRDefault="00086C8D" w:rsidP="002739D9">
      <w:pPr>
        <w:rPr>
          <w:lang w:val="de-DE"/>
        </w:rPr>
      </w:pPr>
    </w:p>
    <w:p w:rsidR="00086C8D" w:rsidRPr="00ED2C21" w:rsidRDefault="00086C8D" w:rsidP="002739D9">
      <w:pPr>
        <w:rPr>
          <w:lang w:val="en-US"/>
        </w:rPr>
      </w:pPr>
      <w:r>
        <w:rPr>
          <w:lang w:val="de-DE"/>
        </w:rPr>
        <w:t xml:space="preserve">3. </w:t>
      </w:r>
      <w:r>
        <w:rPr>
          <w:i/>
          <w:lang w:val="en-US"/>
        </w:rPr>
        <w:t>Virginia Evans</w:t>
      </w:r>
      <w:r w:rsidRPr="00ED2C21">
        <w:rPr>
          <w:i/>
          <w:lang w:val="en-US"/>
        </w:rPr>
        <w:t xml:space="preserve"> - </w:t>
      </w:r>
      <w:r w:rsidRPr="00B976B9">
        <w:rPr>
          <w:i/>
          <w:lang w:val="en-US"/>
        </w:rPr>
        <w:t xml:space="preserve">Jenny Dooley, </w:t>
      </w:r>
      <w:r>
        <w:rPr>
          <w:i/>
          <w:lang w:val="en-US"/>
        </w:rPr>
        <w:t xml:space="preserve">Vishal Nawathe </w:t>
      </w:r>
      <w:r w:rsidRPr="005E2A82">
        <w:rPr>
          <w:lang w:val="en-US"/>
        </w:rPr>
        <w:t>Career Paths</w:t>
      </w:r>
      <w:r>
        <w:rPr>
          <w:lang w:val="en-US"/>
        </w:rPr>
        <w:t xml:space="preserve"> </w:t>
      </w:r>
      <w:r w:rsidRPr="00875B2B">
        <w:rPr>
          <w:lang w:val="en-US"/>
        </w:rPr>
        <w:t>«Teacher's Guide»</w:t>
      </w:r>
    </w:p>
    <w:p w:rsidR="00086C8D" w:rsidRPr="00B976B9" w:rsidRDefault="00086C8D" w:rsidP="00875B2B">
      <w:pPr>
        <w:jc w:val="both"/>
      </w:pPr>
      <w:r w:rsidRPr="00ED2C21">
        <w:rPr>
          <w:color w:val="333333"/>
          <w:lang w:val="en-US"/>
        </w:rPr>
        <w:t xml:space="preserve">    </w:t>
      </w:r>
      <w:r w:rsidRPr="00C52834">
        <w:rPr>
          <w:color w:val="333333"/>
        </w:rPr>
        <w:t>©</w:t>
      </w:r>
      <w:r w:rsidRPr="005E2A82">
        <w:rPr>
          <w:lang w:val="en-US"/>
        </w:rPr>
        <w:t>Express</w:t>
      </w:r>
      <w:r w:rsidRPr="002916EC">
        <w:t xml:space="preserve"> </w:t>
      </w:r>
      <w:r w:rsidRPr="005E2A82">
        <w:rPr>
          <w:lang w:val="en-US"/>
        </w:rPr>
        <w:t>Publishing</w:t>
      </w:r>
      <w:r>
        <w:t>,</w:t>
      </w:r>
      <w:r w:rsidRPr="002916EC">
        <w:t xml:space="preserve"> </w:t>
      </w:r>
      <w:r>
        <w:t>201</w:t>
      </w:r>
      <w:r w:rsidRPr="00154466">
        <w:t>5</w:t>
      </w:r>
      <w:r w:rsidRPr="00B976B9">
        <w:t xml:space="preserve"> </w:t>
      </w:r>
      <w:r w:rsidRPr="006E3A33">
        <w:t>[</w:t>
      </w:r>
      <w:r w:rsidRPr="005E2A82">
        <w:t>Электронный</w:t>
      </w:r>
      <w:r w:rsidRPr="006E3A33">
        <w:t xml:space="preserve"> </w:t>
      </w:r>
      <w:r w:rsidRPr="005E2A82">
        <w:t>ресурс</w:t>
      </w:r>
      <w:r w:rsidRPr="006E3A33">
        <w:t xml:space="preserve">] – </w:t>
      </w:r>
      <w:r w:rsidRPr="005E2A82">
        <w:t>Режим</w:t>
      </w:r>
      <w:r w:rsidRPr="006E3A33">
        <w:t xml:space="preserve"> </w:t>
      </w:r>
      <w:r w:rsidRPr="005E2A82">
        <w:t>доступа</w:t>
      </w:r>
      <w:r w:rsidRPr="006E3A33">
        <w:t xml:space="preserve">: </w:t>
      </w:r>
    </w:p>
    <w:p w:rsidR="00086C8D" w:rsidRPr="006E4F46" w:rsidRDefault="00086C8D" w:rsidP="00875B2B">
      <w:pPr>
        <w:jc w:val="both"/>
        <w:rPr>
          <w:lang w:val="de-DE"/>
        </w:rPr>
      </w:pPr>
      <w:r w:rsidRPr="00B976B9">
        <w:t xml:space="preserve">     </w:t>
      </w:r>
      <w:r w:rsidRPr="006E4F46">
        <w:rPr>
          <w:lang w:val="de-DE"/>
        </w:rPr>
        <w:t>http://www.expresspublishing.co.uk</w:t>
      </w:r>
    </w:p>
    <w:p w:rsidR="00086C8D" w:rsidRPr="00ED2C21" w:rsidRDefault="00086C8D" w:rsidP="00875B2B">
      <w:pPr>
        <w:jc w:val="both"/>
        <w:rPr>
          <w:lang w:val="en-US"/>
        </w:rPr>
      </w:pPr>
      <w:r w:rsidRPr="006E4F46">
        <w:rPr>
          <w:lang w:val="de-DE"/>
        </w:rPr>
        <w:t xml:space="preserve">    </w:t>
      </w:r>
      <w:r w:rsidRPr="006B200C">
        <w:rPr>
          <w:lang w:val="de-DE"/>
        </w:rPr>
        <w:t xml:space="preserve"> </w:t>
      </w:r>
      <w:r>
        <w:rPr>
          <w:lang w:val="de-DE"/>
        </w:rPr>
        <w:t>ISBN 978-1-4715-419</w:t>
      </w:r>
      <w:r w:rsidRPr="00ED2C21">
        <w:rPr>
          <w:lang w:val="en-US"/>
        </w:rPr>
        <w:t>6</w:t>
      </w:r>
      <w:r>
        <w:rPr>
          <w:lang w:val="de-DE"/>
        </w:rPr>
        <w:t>-</w:t>
      </w:r>
      <w:r w:rsidRPr="00ED2C21">
        <w:rPr>
          <w:lang w:val="en-US"/>
        </w:rPr>
        <w:t>4</w:t>
      </w:r>
    </w:p>
    <w:p w:rsidR="00086C8D" w:rsidRPr="00875B2B" w:rsidRDefault="00086C8D" w:rsidP="002739D9">
      <w:pPr>
        <w:rPr>
          <w:lang w:val="de-DE"/>
        </w:rPr>
      </w:pPr>
    </w:p>
    <w:p w:rsidR="00086C8D" w:rsidRPr="009E1DA5" w:rsidRDefault="00086C8D" w:rsidP="002739D9">
      <w:pPr>
        <w:rPr>
          <w:i/>
          <w:lang w:val="de-DE"/>
        </w:rPr>
      </w:pPr>
      <w:r w:rsidRPr="00ED2C21">
        <w:rPr>
          <w:lang w:val="en-US"/>
        </w:rPr>
        <w:t>4</w:t>
      </w:r>
      <w:r>
        <w:rPr>
          <w:lang w:val="de-DE"/>
        </w:rPr>
        <w:t xml:space="preserve">. </w:t>
      </w:r>
      <w:r w:rsidRPr="009E1DA5">
        <w:rPr>
          <w:i/>
          <w:lang w:val="de-DE"/>
        </w:rPr>
        <w:t>Audio CDs (set of 2)</w:t>
      </w:r>
    </w:p>
    <w:p w:rsidR="00086C8D" w:rsidRPr="00EC6005" w:rsidRDefault="00086C8D" w:rsidP="002739D9">
      <w:pPr>
        <w:ind w:firstLine="708"/>
        <w:rPr>
          <w:lang w:val="de-DE"/>
        </w:rPr>
      </w:pPr>
      <w:r>
        <w:rPr>
          <w:lang w:val="de-DE"/>
        </w:rPr>
        <w:t>ISBN 978-1-4715-4197-1</w:t>
      </w:r>
    </w:p>
    <w:p w:rsidR="00086C8D" w:rsidRDefault="00086C8D" w:rsidP="002739D9">
      <w:pPr>
        <w:rPr>
          <w:lang w:val="en-US"/>
        </w:rPr>
      </w:pPr>
    </w:p>
    <w:p w:rsidR="00086C8D" w:rsidRPr="006E4F46" w:rsidRDefault="00086C8D" w:rsidP="002739D9">
      <w:pPr>
        <w:rPr>
          <w:szCs w:val="28"/>
        </w:rPr>
      </w:pPr>
      <w:r>
        <w:t>5</w:t>
      </w:r>
      <w:r w:rsidRPr="002916EC">
        <w:t xml:space="preserve">. </w:t>
      </w:r>
      <w:r>
        <w:rPr>
          <w:i/>
          <w:szCs w:val="28"/>
        </w:rPr>
        <w:t xml:space="preserve">Кузьменкова Ю.Б. </w:t>
      </w:r>
      <w:r>
        <w:rPr>
          <w:szCs w:val="28"/>
        </w:rPr>
        <w:t>Стратегии речевого поведения в англоязычной среде: курс лекций.</w:t>
      </w:r>
    </w:p>
    <w:p w:rsidR="00086C8D" w:rsidRDefault="00086C8D" w:rsidP="002739D9">
      <w:pPr>
        <w:rPr>
          <w:szCs w:val="28"/>
          <w:lang w:val="en-US"/>
        </w:rPr>
      </w:pPr>
      <w:r w:rsidRPr="00B976B9">
        <w:rPr>
          <w:szCs w:val="28"/>
        </w:rPr>
        <w:t xml:space="preserve">   </w:t>
      </w:r>
      <w:r>
        <w:rPr>
          <w:szCs w:val="28"/>
        </w:rPr>
        <w:t xml:space="preserve"> М.: Педагогический университет «Первое сентября», 2006. </w:t>
      </w:r>
      <w:r>
        <w:rPr>
          <w:szCs w:val="28"/>
          <w:lang w:val="en-US"/>
        </w:rPr>
        <w:t>URL</w:t>
      </w:r>
      <w:r w:rsidRPr="006E4F46">
        <w:rPr>
          <w:szCs w:val="28"/>
          <w:lang w:val="en-US"/>
        </w:rPr>
        <w:t xml:space="preserve">: </w:t>
      </w:r>
      <w:r>
        <w:rPr>
          <w:szCs w:val="28"/>
          <w:lang w:val="en-US"/>
        </w:rPr>
        <w:t>edu</w:t>
      </w:r>
      <w:r w:rsidRPr="006E4F46">
        <w:rPr>
          <w:szCs w:val="28"/>
          <w:lang w:val="en-US"/>
        </w:rPr>
        <w:t>.1</w:t>
      </w:r>
      <w:r>
        <w:rPr>
          <w:szCs w:val="28"/>
          <w:lang w:val="en-US"/>
        </w:rPr>
        <w:t>september</w:t>
      </w:r>
      <w:r w:rsidRPr="006E4F46">
        <w:rPr>
          <w:szCs w:val="28"/>
          <w:lang w:val="en-US"/>
        </w:rPr>
        <w:t>.</w:t>
      </w:r>
      <w:r>
        <w:rPr>
          <w:szCs w:val="28"/>
          <w:lang w:val="en-US"/>
        </w:rPr>
        <w:t>ru</w:t>
      </w:r>
    </w:p>
    <w:p w:rsidR="00086C8D" w:rsidRPr="00276D5A" w:rsidRDefault="00086C8D" w:rsidP="0069501A">
      <w:pPr>
        <w:rPr>
          <w:lang w:val="en-US"/>
        </w:rPr>
      </w:pPr>
    </w:p>
    <w:p w:rsidR="00086C8D" w:rsidRPr="00276D5A" w:rsidRDefault="00086C8D" w:rsidP="005414CA">
      <w:pPr>
        <w:rPr>
          <w:lang w:val="en-US"/>
        </w:rPr>
      </w:pPr>
    </w:p>
    <w:p w:rsidR="00086C8D" w:rsidRPr="00276D5A" w:rsidRDefault="00086C8D" w:rsidP="008C3FB0">
      <w:pPr>
        <w:rPr>
          <w:lang w:val="en-US"/>
        </w:rPr>
      </w:pPr>
    </w:p>
    <w:p w:rsidR="00086C8D" w:rsidRPr="00276D5A" w:rsidRDefault="00086C8D" w:rsidP="00B770F9">
      <w:pPr>
        <w:rPr>
          <w:lang w:val="en-US"/>
        </w:rPr>
      </w:pPr>
    </w:p>
    <w:p w:rsidR="00086C8D" w:rsidRPr="00276D5A" w:rsidRDefault="00086C8D" w:rsidP="00BB0769">
      <w:pPr>
        <w:rPr>
          <w:lang w:val="en-US"/>
        </w:rPr>
      </w:pPr>
    </w:p>
    <w:sectPr w:rsidR="00086C8D" w:rsidRPr="00276D5A" w:rsidSect="000539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C8D" w:rsidRDefault="00086C8D" w:rsidP="00B4190E">
      <w:r>
        <w:separator/>
      </w:r>
    </w:p>
  </w:endnote>
  <w:endnote w:type="continuationSeparator" w:id="0">
    <w:p w:rsidR="00086C8D" w:rsidRDefault="00086C8D" w:rsidP="00B419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C8D" w:rsidRDefault="00086C8D">
    <w:pPr>
      <w:pStyle w:val="Footer"/>
      <w:jc w:val="center"/>
    </w:pPr>
    <w:fldSimple w:instr="PAGE   \* MERGEFORMAT">
      <w:r>
        <w:rPr>
          <w:noProof/>
        </w:rPr>
        <w:t>6</w:t>
      </w:r>
    </w:fldSimple>
  </w:p>
  <w:p w:rsidR="00086C8D" w:rsidRDefault="00086C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C8D" w:rsidRDefault="00086C8D">
    <w:pPr>
      <w:pStyle w:val="Footer"/>
      <w:jc w:val="center"/>
    </w:pPr>
    <w:fldSimple w:instr="PAGE   \* MERGEFORMAT">
      <w:r>
        <w:rPr>
          <w:noProof/>
        </w:rPr>
        <w:t>1</w:t>
      </w:r>
    </w:fldSimple>
  </w:p>
  <w:p w:rsidR="00086C8D" w:rsidRDefault="00086C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C8D" w:rsidRDefault="00086C8D" w:rsidP="00B4190E">
      <w:r>
        <w:separator/>
      </w:r>
    </w:p>
  </w:footnote>
  <w:footnote w:type="continuationSeparator" w:id="0">
    <w:p w:rsidR="00086C8D" w:rsidRDefault="00086C8D" w:rsidP="00B419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C60"/>
    <w:multiLevelType w:val="hybridMultilevel"/>
    <w:tmpl w:val="C35AE7D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4BD6BC5"/>
    <w:multiLevelType w:val="hybridMultilevel"/>
    <w:tmpl w:val="A00EE0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0A63E3"/>
    <w:multiLevelType w:val="hybridMultilevel"/>
    <w:tmpl w:val="B1BAC2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2E39D8"/>
    <w:multiLevelType w:val="hybridMultilevel"/>
    <w:tmpl w:val="5BAEB6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262D27"/>
    <w:multiLevelType w:val="hybridMultilevel"/>
    <w:tmpl w:val="44B4FF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E26E8D"/>
    <w:multiLevelType w:val="hybridMultilevel"/>
    <w:tmpl w:val="A5C2A13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20C7CD9"/>
    <w:multiLevelType w:val="hybridMultilevel"/>
    <w:tmpl w:val="841EF780"/>
    <w:lvl w:ilvl="0" w:tplc="64F8E276">
      <w:start w:val="1"/>
      <w:numFmt w:val="lowerLetter"/>
      <w:lvlText w:val="%1)"/>
      <w:lvlJc w:val="left"/>
      <w:pPr>
        <w:ind w:left="1068" w:hanging="36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13432C16"/>
    <w:multiLevelType w:val="hybridMultilevel"/>
    <w:tmpl w:val="436A92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C77389"/>
    <w:multiLevelType w:val="hybridMultilevel"/>
    <w:tmpl w:val="0DCA818C"/>
    <w:lvl w:ilvl="0" w:tplc="3654A470">
      <w:start w:val="1"/>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4B80735"/>
    <w:multiLevelType w:val="hybridMultilevel"/>
    <w:tmpl w:val="8E56EB9A"/>
    <w:lvl w:ilvl="0" w:tplc="D4F0A698">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18F63FC3"/>
    <w:multiLevelType w:val="hybridMultilevel"/>
    <w:tmpl w:val="5A607D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480FA8"/>
    <w:multiLevelType w:val="hybridMultilevel"/>
    <w:tmpl w:val="61B60BC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152C0E"/>
    <w:multiLevelType w:val="hybridMultilevel"/>
    <w:tmpl w:val="D00E2FB6"/>
    <w:lvl w:ilvl="0" w:tplc="BE2AE52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3E4379"/>
    <w:multiLevelType w:val="hybridMultilevel"/>
    <w:tmpl w:val="F1CCA09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6BE75BA"/>
    <w:multiLevelType w:val="hybridMultilevel"/>
    <w:tmpl w:val="39D054B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AA48C1"/>
    <w:multiLevelType w:val="hybridMultilevel"/>
    <w:tmpl w:val="8B70E3D0"/>
    <w:lvl w:ilvl="0" w:tplc="4EE8A21C">
      <w:start w:val="1"/>
      <w:numFmt w:val="lowerLetter"/>
      <w:lvlText w:val="%1)"/>
      <w:lvlJc w:val="left"/>
      <w:pPr>
        <w:ind w:left="1068" w:hanging="36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2B883AD0"/>
    <w:multiLevelType w:val="hybridMultilevel"/>
    <w:tmpl w:val="6F9E8B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3D018E"/>
    <w:multiLevelType w:val="hybridMultilevel"/>
    <w:tmpl w:val="415246AA"/>
    <w:lvl w:ilvl="0" w:tplc="2586CFC4">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30710C3B"/>
    <w:multiLevelType w:val="hybridMultilevel"/>
    <w:tmpl w:val="C742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D91BC9"/>
    <w:multiLevelType w:val="hybridMultilevel"/>
    <w:tmpl w:val="85A484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A32A7C"/>
    <w:multiLevelType w:val="hybridMultilevel"/>
    <w:tmpl w:val="6B8E92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F090FBD"/>
    <w:multiLevelType w:val="hybridMultilevel"/>
    <w:tmpl w:val="3C60AE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8DD1C58"/>
    <w:multiLevelType w:val="hybridMultilevel"/>
    <w:tmpl w:val="83605A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E2A72AF"/>
    <w:multiLevelType w:val="hybridMultilevel"/>
    <w:tmpl w:val="721062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0A347A7"/>
    <w:multiLevelType w:val="hybridMultilevel"/>
    <w:tmpl w:val="82161D7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21E0246"/>
    <w:multiLevelType w:val="hybridMultilevel"/>
    <w:tmpl w:val="285E29CC"/>
    <w:lvl w:ilvl="0" w:tplc="0FDCBD8C">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54E81505"/>
    <w:multiLevelType w:val="hybridMultilevel"/>
    <w:tmpl w:val="65362AC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FA3026"/>
    <w:multiLevelType w:val="hybridMultilevel"/>
    <w:tmpl w:val="1DC2E1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BD6802"/>
    <w:multiLevelType w:val="hybridMultilevel"/>
    <w:tmpl w:val="0DBA1E18"/>
    <w:lvl w:ilvl="0" w:tplc="025E4CE2">
      <w:start w:val="1"/>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A2A48A0"/>
    <w:multiLevelType w:val="hybridMultilevel"/>
    <w:tmpl w:val="B4F4A5EC"/>
    <w:lvl w:ilvl="0" w:tplc="D3BE9E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C32D60"/>
    <w:multiLevelType w:val="hybridMultilevel"/>
    <w:tmpl w:val="F51CD83A"/>
    <w:lvl w:ilvl="0" w:tplc="B922C1C4">
      <w:start w:val="1"/>
      <w:numFmt w:val="bullet"/>
      <w:lvlText w:val="-"/>
      <w:lvlJc w:val="left"/>
      <w:pPr>
        <w:ind w:left="1500" w:hanging="360"/>
      </w:pPr>
      <w:rPr>
        <w:rFonts w:ascii="Times New Roman" w:eastAsia="Times New Roman" w:hAnsi="Times New Roman"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nsid w:val="5AF82A07"/>
    <w:multiLevelType w:val="hybridMultilevel"/>
    <w:tmpl w:val="9940C9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CAE509E"/>
    <w:multiLevelType w:val="hybridMultilevel"/>
    <w:tmpl w:val="F776FC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E03666E"/>
    <w:multiLevelType w:val="hybridMultilevel"/>
    <w:tmpl w:val="5DD87F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9467927"/>
    <w:multiLevelType w:val="hybridMultilevel"/>
    <w:tmpl w:val="8AC2D7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11142F"/>
    <w:multiLevelType w:val="hybridMultilevel"/>
    <w:tmpl w:val="AC48E49C"/>
    <w:lvl w:ilvl="0" w:tplc="868AEFB6">
      <w:start w:val="2"/>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0024D40"/>
    <w:multiLevelType w:val="hybridMultilevel"/>
    <w:tmpl w:val="A54CD8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05B2234"/>
    <w:multiLevelType w:val="hybridMultilevel"/>
    <w:tmpl w:val="28FA4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3D75C0"/>
    <w:multiLevelType w:val="hybridMultilevel"/>
    <w:tmpl w:val="5B461A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5D96553"/>
    <w:multiLevelType w:val="hybridMultilevel"/>
    <w:tmpl w:val="72DE3D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D2284D"/>
    <w:multiLevelType w:val="hybridMultilevel"/>
    <w:tmpl w:val="1242B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F444E5"/>
    <w:multiLevelType w:val="hybridMultilevel"/>
    <w:tmpl w:val="2E723596"/>
    <w:lvl w:ilvl="0" w:tplc="7D3E2656">
      <w:start w:val="2"/>
      <w:numFmt w:val="lowerLetter"/>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84C4812"/>
    <w:multiLevelType w:val="hybridMultilevel"/>
    <w:tmpl w:val="444EB566"/>
    <w:lvl w:ilvl="0" w:tplc="7C320B3E">
      <w:start w:val="1"/>
      <w:numFmt w:val="lowerLetter"/>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4D346C"/>
    <w:multiLevelType w:val="hybridMultilevel"/>
    <w:tmpl w:val="504E5014"/>
    <w:lvl w:ilvl="0" w:tplc="A73293BE">
      <w:start w:val="2"/>
      <w:numFmt w:val="bullet"/>
      <w:lvlText w:val="-"/>
      <w:lvlJc w:val="left"/>
      <w:pPr>
        <w:tabs>
          <w:tab w:val="num" w:pos="1605"/>
        </w:tabs>
        <w:ind w:left="1605" w:hanging="360"/>
      </w:pPr>
      <w:rPr>
        <w:rFonts w:ascii="Times New Roman" w:eastAsia="Times New Roman" w:hAnsi="Times New Roman" w:hint="default"/>
      </w:rPr>
    </w:lvl>
    <w:lvl w:ilvl="1" w:tplc="04190003" w:tentative="1">
      <w:start w:val="1"/>
      <w:numFmt w:val="bullet"/>
      <w:lvlText w:val="o"/>
      <w:lvlJc w:val="left"/>
      <w:pPr>
        <w:tabs>
          <w:tab w:val="num" w:pos="2325"/>
        </w:tabs>
        <w:ind w:left="2325" w:hanging="360"/>
      </w:pPr>
      <w:rPr>
        <w:rFonts w:ascii="Courier New" w:hAnsi="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num w:numId="1">
    <w:abstractNumId w:val="9"/>
  </w:num>
  <w:num w:numId="2">
    <w:abstractNumId w:val="17"/>
  </w:num>
  <w:num w:numId="3">
    <w:abstractNumId w:val="30"/>
  </w:num>
  <w:num w:numId="4">
    <w:abstractNumId w:val="42"/>
  </w:num>
  <w:num w:numId="5">
    <w:abstractNumId w:val="34"/>
  </w:num>
  <w:num w:numId="6">
    <w:abstractNumId w:val="16"/>
  </w:num>
  <w:num w:numId="7">
    <w:abstractNumId w:val="29"/>
  </w:num>
  <w:num w:numId="8">
    <w:abstractNumId w:val="12"/>
  </w:num>
  <w:num w:numId="9">
    <w:abstractNumId w:val="1"/>
  </w:num>
  <w:num w:numId="10">
    <w:abstractNumId w:val="27"/>
  </w:num>
  <w:num w:numId="11">
    <w:abstractNumId w:val="19"/>
  </w:num>
  <w:num w:numId="12">
    <w:abstractNumId w:val="38"/>
  </w:num>
  <w:num w:numId="13">
    <w:abstractNumId w:val="22"/>
  </w:num>
  <w:num w:numId="14">
    <w:abstractNumId w:val="40"/>
  </w:num>
  <w:num w:numId="15">
    <w:abstractNumId w:val="11"/>
  </w:num>
  <w:num w:numId="16">
    <w:abstractNumId w:val="6"/>
  </w:num>
  <w:num w:numId="17">
    <w:abstractNumId w:val="0"/>
  </w:num>
  <w:num w:numId="18">
    <w:abstractNumId w:val="39"/>
  </w:num>
  <w:num w:numId="19">
    <w:abstractNumId w:val="37"/>
  </w:num>
  <w:num w:numId="20">
    <w:abstractNumId w:val="10"/>
  </w:num>
  <w:num w:numId="21">
    <w:abstractNumId w:val="32"/>
  </w:num>
  <w:num w:numId="22">
    <w:abstractNumId w:val="23"/>
  </w:num>
  <w:num w:numId="23">
    <w:abstractNumId w:val="2"/>
  </w:num>
  <w:num w:numId="24">
    <w:abstractNumId w:val="15"/>
  </w:num>
  <w:num w:numId="25">
    <w:abstractNumId w:val="36"/>
  </w:num>
  <w:num w:numId="26">
    <w:abstractNumId w:val="33"/>
  </w:num>
  <w:num w:numId="27">
    <w:abstractNumId w:val="4"/>
  </w:num>
  <w:num w:numId="28">
    <w:abstractNumId w:val="21"/>
  </w:num>
  <w:num w:numId="29">
    <w:abstractNumId w:val="14"/>
  </w:num>
  <w:num w:numId="30">
    <w:abstractNumId w:val="18"/>
  </w:num>
  <w:num w:numId="31">
    <w:abstractNumId w:val="26"/>
  </w:num>
  <w:num w:numId="32">
    <w:abstractNumId w:val="31"/>
  </w:num>
  <w:num w:numId="33">
    <w:abstractNumId w:val="3"/>
  </w:num>
  <w:num w:numId="34">
    <w:abstractNumId w:val="5"/>
  </w:num>
  <w:num w:numId="35">
    <w:abstractNumId w:val="25"/>
  </w:num>
  <w:num w:numId="36">
    <w:abstractNumId w:val="7"/>
  </w:num>
  <w:num w:numId="37">
    <w:abstractNumId w:val="13"/>
  </w:num>
  <w:num w:numId="38">
    <w:abstractNumId w:val="35"/>
  </w:num>
  <w:num w:numId="39">
    <w:abstractNumId w:val="41"/>
  </w:num>
  <w:num w:numId="40">
    <w:abstractNumId w:val="28"/>
  </w:num>
  <w:num w:numId="41">
    <w:abstractNumId w:val="20"/>
  </w:num>
  <w:num w:numId="42">
    <w:abstractNumId w:val="8"/>
  </w:num>
  <w:num w:numId="43">
    <w:abstractNumId w:val="43"/>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BD0"/>
    <w:rsid w:val="000067FA"/>
    <w:rsid w:val="00010E7A"/>
    <w:rsid w:val="00011E92"/>
    <w:rsid w:val="000124D7"/>
    <w:rsid w:val="0001472D"/>
    <w:rsid w:val="000155FA"/>
    <w:rsid w:val="00020430"/>
    <w:rsid w:val="0002158F"/>
    <w:rsid w:val="000245A9"/>
    <w:rsid w:val="00027343"/>
    <w:rsid w:val="000279B1"/>
    <w:rsid w:val="000316F4"/>
    <w:rsid w:val="0003496A"/>
    <w:rsid w:val="00034C0F"/>
    <w:rsid w:val="000360D0"/>
    <w:rsid w:val="00041878"/>
    <w:rsid w:val="00046861"/>
    <w:rsid w:val="00046BB7"/>
    <w:rsid w:val="00046C38"/>
    <w:rsid w:val="000539BA"/>
    <w:rsid w:val="000567F8"/>
    <w:rsid w:val="00056912"/>
    <w:rsid w:val="00060959"/>
    <w:rsid w:val="00062230"/>
    <w:rsid w:val="00063AED"/>
    <w:rsid w:val="00063F92"/>
    <w:rsid w:val="000663DF"/>
    <w:rsid w:val="00067154"/>
    <w:rsid w:val="0006766F"/>
    <w:rsid w:val="00077055"/>
    <w:rsid w:val="000826A5"/>
    <w:rsid w:val="00086620"/>
    <w:rsid w:val="00086C8D"/>
    <w:rsid w:val="00087595"/>
    <w:rsid w:val="00091301"/>
    <w:rsid w:val="0009324C"/>
    <w:rsid w:val="0009446D"/>
    <w:rsid w:val="000948EC"/>
    <w:rsid w:val="000A2ABC"/>
    <w:rsid w:val="000A4134"/>
    <w:rsid w:val="000A44D6"/>
    <w:rsid w:val="000C6F30"/>
    <w:rsid w:val="000C7411"/>
    <w:rsid w:val="000D1AA2"/>
    <w:rsid w:val="000D2A73"/>
    <w:rsid w:val="000D57EB"/>
    <w:rsid w:val="000D6358"/>
    <w:rsid w:val="000D7A87"/>
    <w:rsid w:val="000E7680"/>
    <w:rsid w:val="000F021C"/>
    <w:rsid w:val="000F0BD8"/>
    <w:rsid w:val="000F4AF8"/>
    <w:rsid w:val="000F5412"/>
    <w:rsid w:val="000F5E90"/>
    <w:rsid w:val="001017BB"/>
    <w:rsid w:val="001030B0"/>
    <w:rsid w:val="00105DF2"/>
    <w:rsid w:val="00113332"/>
    <w:rsid w:val="00113E1A"/>
    <w:rsid w:val="001157FD"/>
    <w:rsid w:val="001201B8"/>
    <w:rsid w:val="001205F1"/>
    <w:rsid w:val="001222A9"/>
    <w:rsid w:val="001242D3"/>
    <w:rsid w:val="00124E59"/>
    <w:rsid w:val="00126DC0"/>
    <w:rsid w:val="00127CD6"/>
    <w:rsid w:val="001333DF"/>
    <w:rsid w:val="00134A63"/>
    <w:rsid w:val="00137367"/>
    <w:rsid w:val="00140AD5"/>
    <w:rsid w:val="0014342B"/>
    <w:rsid w:val="00143661"/>
    <w:rsid w:val="00150DFA"/>
    <w:rsid w:val="00154466"/>
    <w:rsid w:val="00156524"/>
    <w:rsid w:val="00160D84"/>
    <w:rsid w:val="001632C0"/>
    <w:rsid w:val="0016474B"/>
    <w:rsid w:val="001717B0"/>
    <w:rsid w:val="001722D0"/>
    <w:rsid w:val="00174761"/>
    <w:rsid w:val="00174C00"/>
    <w:rsid w:val="00180432"/>
    <w:rsid w:val="001827FA"/>
    <w:rsid w:val="001832F4"/>
    <w:rsid w:val="00194F64"/>
    <w:rsid w:val="001A0679"/>
    <w:rsid w:val="001A1DEE"/>
    <w:rsid w:val="001A2024"/>
    <w:rsid w:val="001A21C2"/>
    <w:rsid w:val="001A3259"/>
    <w:rsid w:val="001A5985"/>
    <w:rsid w:val="001A687C"/>
    <w:rsid w:val="001B133D"/>
    <w:rsid w:val="001B39DC"/>
    <w:rsid w:val="001B5204"/>
    <w:rsid w:val="001C0386"/>
    <w:rsid w:val="001C06D3"/>
    <w:rsid w:val="001D058F"/>
    <w:rsid w:val="001D09B1"/>
    <w:rsid w:val="001D2CD7"/>
    <w:rsid w:val="001D3311"/>
    <w:rsid w:val="001D4701"/>
    <w:rsid w:val="001E0C8E"/>
    <w:rsid w:val="001E3113"/>
    <w:rsid w:val="001E3904"/>
    <w:rsid w:val="001E7D68"/>
    <w:rsid w:val="001F09F5"/>
    <w:rsid w:val="001F4629"/>
    <w:rsid w:val="001F55D4"/>
    <w:rsid w:val="0020114F"/>
    <w:rsid w:val="00214BF1"/>
    <w:rsid w:val="00216521"/>
    <w:rsid w:val="00220E39"/>
    <w:rsid w:val="002221E5"/>
    <w:rsid w:val="00222F9A"/>
    <w:rsid w:val="00223347"/>
    <w:rsid w:val="00224A9E"/>
    <w:rsid w:val="00234869"/>
    <w:rsid w:val="00235540"/>
    <w:rsid w:val="002370DF"/>
    <w:rsid w:val="0024172D"/>
    <w:rsid w:val="00243113"/>
    <w:rsid w:val="002432CD"/>
    <w:rsid w:val="002441D3"/>
    <w:rsid w:val="00245187"/>
    <w:rsid w:val="00245D8B"/>
    <w:rsid w:val="00246DFB"/>
    <w:rsid w:val="00247CC6"/>
    <w:rsid w:val="00254B64"/>
    <w:rsid w:val="0025554B"/>
    <w:rsid w:val="00257163"/>
    <w:rsid w:val="00260227"/>
    <w:rsid w:val="00260A79"/>
    <w:rsid w:val="00264F9A"/>
    <w:rsid w:val="00270F7B"/>
    <w:rsid w:val="0027269F"/>
    <w:rsid w:val="00272A0D"/>
    <w:rsid w:val="002739D9"/>
    <w:rsid w:val="00274DD5"/>
    <w:rsid w:val="002753AB"/>
    <w:rsid w:val="00276D5A"/>
    <w:rsid w:val="0027743C"/>
    <w:rsid w:val="0027778E"/>
    <w:rsid w:val="0028017C"/>
    <w:rsid w:val="00280952"/>
    <w:rsid w:val="00281C7D"/>
    <w:rsid w:val="002821CB"/>
    <w:rsid w:val="00282FA0"/>
    <w:rsid w:val="00287B23"/>
    <w:rsid w:val="002916EC"/>
    <w:rsid w:val="0029315A"/>
    <w:rsid w:val="00297B40"/>
    <w:rsid w:val="002A0862"/>
    <w:rsid w:val="002A1442"/>
    <w:rsid w:val="002A19BF"/>
    <w:rsid w:val="002A57D5"/>
    <w:rsid w:val="002A671E"/>
    <w:rsid w:val="002B20D2"/>
    <w:rsid w:val="002B2C65"/>
    <w:rsid w:val="002B5599"/>
    <w:rsid w:val="002C6AF6"/>
    <w:rsid w:val="002D18AE"/>
    <w:rsid w:val="002E5A74"/>
    <w:rsid w:val="002E6917"/>
    <w:rsid w:val="002F0678"/>
    <w:rsid w:val="002F4FFE"/>
    <w:rsid w:val="002F5BC4"/>
    <w:rsid w:val="002F6DEA"/>
    <w:rsid w:val="003106E3"/>
    <w:rsid w:val="00314A9E"/>
    <w:rsid w:val="00314E4B"/>
    <w:rsid w:val="00317351"/>
    <w:rsid w:val="00317FB0"/>
    <w:rsid w:val="00321C2C"/>
    <w:rsid w:val="00324801"/>
    <w:rsid w:val="00324892"/>
    <w:rsid w:val="003378A0"/>
    <w:rsid w:val="003419EA"/>
    <w:rsid w:val="00343FE6"/>
    <w:rsid w:val="00345459"/>
    <w:rsid w:val="003475DB"/>
    <w:rsid w:val="00350EB1"/>
    <w:rsid w:val="00352859"/>
    <w:rsid w:val="003530C3"/>
    <w:rsid w:val="00355560"/>
    <w:rsid w:val="00355AD3"/>
    <w:rsid w:val="00356975"/>
    <w:rsid w:val="00356B3A"/>
    <w:rsid w:val="00356C34"/>
    <w:rsid w:val="0036083F"/>
    <w:rsid w:val="003656E6"/>
    <w:rsid w:val="003666D4"/>
    <w:rsid w:val="003674BD"/>
    <w:rsid w:val="003706FD"/>
    <w:rsid w:val="00371533"/>
    <w:rsid w:val="00373FC3"/>
    <w:rsid w:val="0037776E"/>
    <w:rsid w:val="00377DB9"/>
    <w:rsid w:val="00380FEE"/>
    <w:rsid w:val="00382C43"/>
    <w:rsid w:val="00383205"/>
    <w:rsid w:val="00390592"/>
    <w:rsid w:val="00395664"/>
    <w:rsid w:val="00397204"/>
    <w:rsid w:val="00397315"/>
    <w:rsid w:val="003A0285"/>
    <w:rsid w:val="003A116A"/>
    <w:rsid w:val="003A4F09"/>
    <w:rsid w:val="003A69C7"/>
    <w:rsid w:val="003A72AC"/>
    <w:rsid w:val="003B251E"/>
    <w:rsid w:val="003B4118"/>
    <w:rsid w:val="003C3942"/>
    <w:rsid w:val="003C4201"/>
    <w:rsid w:val="003C6706"/>
    <w:rsid w:val="003D2F03"/>
    <w:rsid w:val="003D3A57"/>
    <w:rsid w:val="003D5FD1"/>
    <w:rsid w:val="003D6CC0"/>
    <w:rsid w:val="003E2BE2"/>
    <w:rsid w:val="003E36B4"/>
    <w:rsid w:val="003E68C6"/>
    <w:rsid w:val="003F1269"/>
    <w:rsid w:val="003F1335"/>
    <w:rsid w:val="003F601E"/>
    <w:rsid w:val="004015E0"/>
    <w:rsid w:val="004123D3"/>
    <w:rsid w:val="004143CF"/>
    <w:rsid w:val="00415A26"/>
    <w:rsid w:val="00424D29"/>
    <w:rsid w:val="00430EAE"/>
    <w:rsid w:val="004316FA"/>
    <w:rsid w:val="00433AF1"/>
    <w:rsid w:val="00434E02"/>
    <w:rsid w:val="0043539E"/>
    <w:rsid w:val="004364AE"/>
    <w:rsid w:val="00441522"/>
    <w:rsid w:val="00441849"/>
    <w:rsid w:val="00441E9E"/>
    <w:rsid w:val="004448CF"/>
    <w:rsid w:val="0044639E"/>
    <w:rsid w:val="004464BD"/>
    <w:rsid w:val="004470BD"/>
    <w:rsid w:val="0045306D"/>
    <w:rsid w:val="004560D7"/>
    <w:rsid w:val="0046303D"/>
    <w:rsid w:val="0046559D"/>
    <w:rsid w:val="00466EE9"/>
    <w:rsid w:val="004710C2"/>
    <w:rsid w:val="00471A17"/>
    <w:rsid w:val="00472067"/>
    <w:rsid w:val="00473A7C"/>
    <w:rsid w:val="00474E02"/>
    <w:rsid w:val="00477147"/>
    <w:rsid w:val="00477A9B"/>
    <w:rsid w:val="004832EC"/>
    <w:rsid w:val="00483AC3"/>
    <w:rsid w:val="00486FC8"/>
    <w:rsid w:val="00494E91"/>
    <w:rsid w:val="004973F8"/>
    <w:rsid w:val="004A09C1"/>
    <w:rsid w:val="004A159D"/>
    <w:rsid w:val="004A4C4C"/>
    <w:rsid w:val="004A5A59"/>
    <w:rsid w:val="004A5E79"/>
    <w:rsid w:val="004A655B"/>
    <w:rsid w:val="004A6867"/>
    <w:rsid w:val="004A7707"/>
    <w:rsid w:val="004B0122"/>
    <w:rsid w:val="004B14CC"/>
    <w:rsid w:val="004B174B"/>
    <w:rsid w:val="004B1848"/>
    <w:rsid w:val="004B1DBA"/>
    <w:rsid w:val="004B3D32"/>
    <w:rsid w:val="004C4E60"/>
    <w:rsid w:val="004D0D08"/>
    <w:rsid w:val="004D4B74"/>
    <w:rsid w:val="004D6B8E"/>
    <w:rsid w:val="004D6FCF"/>
    <w:rsid w:val="004E0686"/>
    <w:rsid w:val="004F115F"/>
    <w:rsid w:val="004F2176"/>
    <w:rsid w:val="004F3BBA"/>
    <w:rsid w:val="004F4F93"/>
    <w:rsid w:val="004F591E"/>
    <w:rsid w:val="004F6235"/>
    <w:rsid w:val="004F7FAE"/>
    <w:rsid w:val="005105FB"/>
    <w:rsid w:val="00510E69"/>
    <w:rsid w:val="005138EC"/>
    <w:rsid w:val="00513C8B"/>
    <w:rsid w:val="0051707C"/>
    <w:rsid w:val="00522B91"/>
    <w:rsid w:val="005353C3"/>
    <w:rsid w:val="00536CA0"/>
    <w:rsid w:val="00540095"/>
    <w:rsid w:val="005414CA"/>
    <w:rsid w:val="00550848"/>
    <w:rsid w:val="00551216"/>
    <w:rsid w:val="00552709"/>
    <w:rsid w:val="00553958"/>
    <w:rsid w:val="00567658"/>
    <w:rsid w:val="005701EA"/>
    <w:rsid w:val="00574A7B"/>
    <w:rsid w:val="00580873"/>
    <w:rsid w:val="0058120F"/>
    <w:rsid w:val="00581E1D"/>
    <w:rsid w:val="005844A2"/>
    <w:rsid w:val="00587E2C"/>
    <w:rsid w:val="00587EBB"/>
    <w:rsid w:val="005909FE"/>
    <w:rsid w:val="0059184C"/>
    <w:rsid w:val="005A33E5"/>
    <w:rsid w:val="005A486E"/>
    <w:rsid w:val="005A7C24"/>
    <w:rsid w:val="005B2719"/>
    <w:rsid w:val="005B3A63"/>
    <w:rsid w:val="005B4391"/>
    <w:rsid w:val="005B5AD4"/>
    <w:rsid w:val="005C0F08"/>
    <w:rsid w:val="005C17ED"/>
    <w:rsid w:val="005C2650"/>
    <w:rsid w:val="005C267F"/>
    <w:rsid w:val="005C6418"/>
    <w:rsid w:val="005C658D"/>
    <w:rsid w:val="005D0132"/>
    <w:rsid w:val="005D0B2D"/>
    <w:rsid w:val="005D1524"/>
    <w:rsid w:val="005D2845"/>
    <w:rsid w:val="005D67B0"/>
    <w:rsid w:val="005E2A82"/>
    <w:rsid w:val="005E35D5"/>
    <w:rsid w:val="005E3D7C"/>
    <w:rsid w:val="005E5A39"/>
    <w:rsid w:val="005E6F5A"/>
    <w:rsid w:val="005F20C7"/>
    <w:rsid w:val="005F322B"/>
    <w:rsid w:val="005F45A5"/>
    <w:rsid w:val="005F534B"/>
    <w:rsid w:val="00606438"/>
    <w:rsid w:val="00612753"/>
    <w:rsid w:val="00612917"/>
    <w:rsid w:val="0061574C"/>
    <w:rsid w:val="006169EC"/>
    <w:rsid w:val="00617792"/>
    <w:rsid w:val="00623322"/>
    <w:rsid w:val="0062672D"/>
    <w:rsid w:val="00626D93"/>
    <w:rsid w:val="00627E42"/>
    <w:rsid w:val="00634EBB"/>
    <w:rsid w:val="00635A06"/>
    <w:rsid w:val="00636271"/>
    <w:rsid w:val="0064318F"/>
    <w:rsid w:val="006444BD"/>
    <w:rsid w:val="0064486F"/>
    <w:rsid w:val="006452E8"/>
    <w:rsid w:val="00650E94"/>
    <w:rsid w:val="0065101F"/>
    <w:rsid w:val="006542B0"/>
    <w:rsid w:val="006566CE"/>
    <w:rsid w:val="00660F7D"/>
    <w:rsid w:val="006651AC"/>
    <w:rsid w:val="00666778"/>
    <w:rsid w:val="00666A8E"/>
    <w:rsid w:val="00667FD2"/>
    <w:rsid w:val="00670B02"/>
    <w:rsid w:val="00672FD7"/>
    <w:rsid w:val="00673BD0"/>
    <w:rsid w:val="00676840"/>
    <w:rsid w:val="00677562"/>
    <w:rsid w:val="00684696"/>
    <w:rsid w:val="00684EED"/>
    <w:rsid w:val="006855F1"/>
    <w:rsid w:val="00685874"/>
    <w:rsid w:val="00686634"/>
    <w:rsid w:val="00686E7C"/>
    <w:rsid w:val="00692BE2"/>
    <w:rsid w:val="00694672"/>
    <w:rsid w:val="0069501A"/>
    <w:rsid w:val="006A1F30"/>
    <w:rsid w:val="006A208A"/>
    <w:rsid w:val="006A532A"/>
    <w:rsid w:val="006A78B2"/>
    <w:rsid w:val="006A7A07"/>
    <w:rsid w:val="006B200C"/>
    <w:rsid w:val="006B2CA7"/>
    <w:rsid w:val="006B6F61"/>
    <w:rsid w:val="006C2464"/>
    <w:rsid w:val="006C35E7"/>
    <w:rsid w:val="006C3C0F"/>
    <w:rsid w:val="006C4960"/>
    <w:rsid w:val="006C6A50"/>
    <w:rsid w:val="006D49DB"/>
    <w:rsid w:val="006D4E00"/>
    <w:rsid w:val="006D52AF"/>
    <w:rsid w:val="006E18FF"/>
    <w:rsid w:val="006E3A33"/>
    <w:rsid w:val="006E4AEE"/>
    <w:rsid w:val="006E4F46"/>
    <w:rsid w:val="006E5B9F"/>
    <w:rsid w:val="006F07FA"/>
    <w:rsid w:val="006F2E18"/>
    <w:rsid w:val="006F3914"/>
    <w:rsid w:val="00701478"/>
    <w:rsid w:val="007021FB"/>
    <w:rsid w:val="00703CA5"/>
    <w:rsid w:val="00703EDE"/>
    <w:rsid w:val="00704E41"/>
    <w:rsid w:val="00704F44"/>
    <w:rsid w:val="007102F3"/>
    <w:rsid w:val="00710C86"/>
    <w:rsid w:val="00711702"/>
    <w:rsid w:val="00712DE8"/>
    <w:rsid w:val="00713A82"/>
    <w:rsid w:val="0071514B"/>
    <w:rsid w:val="00717405"/>
    <w:rsid w:val="007208DB"/>
    <w:rsid w:val="0072573A"/>
    <w:rsid w:val="00725CE4"/>
    <w:rsid w:val="00726A0C"/>
    <w:rsid w:val="007277B3"/>
    <w:rsid w:val="00731BDA"/>
    <w:rsid w:val="007328D2"/>
    <w:rsid w:val="00737DC9"/>
    <w:rsid w:val="00743603"/>
    <w:rsid w:val="00743E6E"/>
    <w:rsid w:val="00744CA1"/>
    <w:rsid w:val="0074571C"/>
    <w:rsid w:val="00745AA3"/>
    <w:rsid w:val="00746AA9"/>
    <w:rsid w:val="007524CE"/>
    <w:rsid w:val="00752B40"/>
    <w:rsid w:val="00754204"/>
    <w:rsid w:val="00762D14"/>
    <w:rsid w:val="007672A5"/>
    <w:rsid w:val="0076755A"/>
    <w:rsid w:val="00767B83"/>
    <w:rsid w:val="00770DD7"/>
    <w:rsid w:val="00771C66"/>
    <w:rsid w:val="00773676"/>
    <w:rsid w:val="007760FF"/>
    <w:rsid w:val="00776ABE"/>
    <w:rsid w:val="00777010"/>
    <w:rsid w:val="00777DDA"/>
    <w:rsid w:val="00780A94"/>
    <w:rsid w:val="00781671"/>
    <w:rsid w:val="00781E3B"/>
    <w:rsid w:val="007825C3"/>
    <w:rsid w:val="00790838"/>
    <w:rsid w:val="00795943"/>
    <w:rsid w:val="007A3908"/>
    <w:rsid w:val="007A6967"/>
    <w:rsid w:val="007B1F77"/>
    <w:rsid w:val="007B3495"/>
    <w:rsid w:val="007B4C38"/>
    <w:rsid w:val="007B6281"/>
    <w:rsid w:val="007C0246"/>
    <w:rsid w:val="007C5689"/>
    <w:rsid w:val="007C680E"/>
    <w:rsid w:val="007D0F93"/>
    <w:rsid w:val="007D2AE0"/>
    <w:rsid w:val="007D2C31"/>
    <w:rsid w:val="007D3284"/>
    <w:rsid w:val="007D7CB6"/>
    <w:rsid w:val="007E1260"/>
    <w:rsid w:val="007E601E"/>
    <w:rsid w:val="007E6319"/>
    <w:rsid w:val="007F1882"/>
    <w:rsid w:val="007F5A44"/>
    <w:rsid w:val="007F6DC8"/>
    <w:rsid w:val="007F7445"/>
    <w:rsid w:val="00801502"/>
    <w:rsid w:val="00803494"/>
    <w:rsid w:val="008039B1"/>
    <w:rsid w:val="008048F8"/>
    <w:rsid w:val="00804E9E"/>
    <w:rsid w:val="00806BFF"/>
    <w:rsid w:val="00807A39"/>
    <w:rsid w:val="00807DFC"/>
    <w:rsid w:val="00807EAD"/>
    <w:rsid w:val="008101E7"/>
    <w:rsid w:val="008102AD"/>
    <w:rsid w:val="008106EF"/>
    <w:rsid w:val="0081163F"/>
    <w:rsid w:val="00811799"/>
    <w:rsid w:val="00813BBC"/>
    <w:rsid w:val="00820E2C"/>
    <w:rsid w:val="00821173"/>
    <w:rsid w:val="00823E29"/>
    <w:rsid w:val="0082556E"/>
    <w:rsid w:val="008260A6"/>
    <w:rsid w:val="00827AC6"/>
    <w:rsid w:val="0083252D"/>
    <w:rsid w:val="0083361D"/>
    <w:rsid w:val="0084059B"/>
    <w:rsid w:val="008416FD"/>
    <w:rsid w:val="00843743"/>
    <w:rsid w:val="00845231"/>
    <w:rsid w:val="0084543C"/>
    <w:rsid w:val="00845D6B"/>
    <w:rsid w:val="00850A69"/>
    <w:rsid w:val="00854519"/>
    <w:rsid w:val="008601C8"/>
    <w:rsid w:val="00861B31"/>
    <w:rsid w:val="008624D0"/>
    <w:rsid w:val="00865F18"/>
    <w:rsid w:val="008674C4"/>
    <w:rsid w:val="00870535"/>
    <w:rsid w:val="00870D76"/>
    <w:rsid w:val="00871A5F"/>
    <w:rsid w:val="00874CC0"/>
    <w:rsid w:val="00875B2B"/>
    <w:rsid w:val="0087703B"/>
    <w:rsid w:val="00884EDC"/>
    <w:rsid w:val="008851E3"/>
    <w:rsid w:val="00887A62"/>
    <w:rsid w:val="0089023D"/>
    <w:rsid w:val="008918A1"/>
    <w:rsid w:val="00891D2B"/>
    <w:rsid w:val="008A0E94"/>
    <w:rsid w:val="008A116E"/>
    <w:rsid w:val="008A32F8"/>
    <w:rsid w:val="008A335F"/>
    <w:rsid w:val="008A5030"/>
    <w:rsid w:val="008A6662"/>
    <w:rsid w:val="008B36AD"/>
    <w:rsid w:val="008B4162"/>
    <w:rsid w:val="008C3C1B"/>
    <w:rsid w:val="008C3FB0"/>
    <w:rsid w:val="008C6303"/>
    <w:rsid w:val="008C68F8"/>
    <w:rsid w:val="008D4A8C"/>
    <w:rsid w:val="008D74E9"/>
    <w:rsid w:val="008E1BEE"/>
    <w:rsid w:val="008E391F"/>
    <w:rsid w:val="008E48D3"/>
    <w:rsid w:val="008E60EA"/>
    <w:rsid w:val="008F1DEE"/>
    <w:rsid w:val="008F326C"/>
    <w:rsid w:val="008F6750"/>
    <w:rsid w:val="008F6F06"/>
    <w:rsid w:val="008F7451"/>
    <w:rsid w:val="0090062B"/>
    <w:rsid w:val="009020A3"/>
    <w:rsid w:val="00902BCF"/>
    <w:rsid w:val="00903E62"/>
    <w:rsid w:val="009049C8"/>
    <w:rsid w:val="00904DBD"/>
    <w:rsid w:val="00907004"/>
    <w:rsid w:val="0090753E"/>
    <w:rsid w:val="00907FE7"/>
    <w:rsid w:val="00910AC9"/>
    <w:rsid w:val="00911E17"/>
    <w:rsid w:val="009120BD"/>
    <w:rsid w:val="00915FEA"/>
    <w:rsid w:val="00916A53"/>
    <w:rsid w:val="009175EE"/>
    <w:rsid w:val="00921E25"/>
    <w:rsid w:val="009245DF"/>
    <w:rsid w:val="00924D7C"/>
    <w:rsid w:val="00926353"/>
    <w:rsid w:val="00926B5B"/>
    <w:rsid w:val="00934675"/>
    <w:rsid w:val="00936499"/>
    <w:rsid w:val="00936795"/>
    <w:rsid w:val="00941281"/>
    <w:rsid w:val="00947C7A"/>
    <w:rsid w:val="00951A11"/>
    <w:rsid w:val="00954DEC"/>
    <w:rsid w:val="009613E1"/>
    <w:rsid w:val="00963B1D"/>
    <w:rsid w:val="0096699E"/>
    <w:rsid w:val="0096736A"/>
    <w:rsid w:val="009712DE"/>
    <w:rsid w:val="00982AB6"/>
    <w:rsid w:val="009842A2"/>
    <w:rsid w:val="009848BD"/>
    <w:rsid w:val="00985ECA"/>
    <w:rsid w:val="009872AF"/>
    <w:rsid w:val="00990386"/>
    <w:rsid w:val="00993ADF"/>
    <w:rsid w:val="009965D4"/>
    <w:rsid w:val="009A05BE"/>
    <w:rsid w:val="009A18A9"/>
    <w:rsid w:val="009B2B7E"/>
    <w:rsid w:val="009B39A1"/>
    <w:rsid w:val="009B582E"/>
    <w:rsid w:val="009C326B"/>
    <w:rsid w:val="009C636D"/>
    <w:rsid w:val="009D014B"/>
    <w:rsid w:val="009D3E50"/>
    <w:rsid w:val="009D3EE0"/>
    <w:rsid w:val="009E1DA5"/>
    <w:rsid w:val="009E3E43"/>
    <w:rsid w:val="009E4D90"/>
    <w:rsid w:val="009E5603"/>
    <w:rsid w:val="009E7419"/>
    <w:rsid w:val="009F1530"/>
    <w:rsid w:val="009F2392"/>
    <w:rsid w:val="009F3A5F"/>
    <w:rsid w:val="00A000E6"/>
    <w:rsid w:val="00A06703"/>
    <w:rsid w:val="00A10B3C"/>
    <w:rsid w:val="00A10CBB"/>
    <w:rsid w:val="00A10F36"/>
    <w:rsid w:val="00A11798"/>
    <w:rsid w:val="00A12641"/>
    <w:rsid w:val="00A13419"/>
    <w:rsid w:val="00A170BE"/>
    <w:rsid w:val="00A17441"/>
    <w:rsid w:val="00A22FA0"/>
    <w:rsid w:val="00A23309"/>
    <w:rsid w:val="00A26143"/>
    <w:rsid w:val="00A27C4A"/>
    <w:rsid w:val="00A326F0"/>
    <w:rsid w:val="00A32DC1"/>
    <w:rsid w:val="00A32EED"/>
    <w:rsid w:val="00A34582"/>
    <w:rsid w:val="00A35AF6"/>
    <w:rsid w:val="00A412A7"/>
    <w:rsid w:val="00A42466"/>
    <w:rsid w:val="00A477B2"/>
    <w:rsid w:val="00A56948"/>
    <w:rsid w:val="00A63DC1"/>
    <w:rsid w:val="00A64DA5"/>
    <w:rsid w:val="00A66D45"/>
    <w:rsid w:val="00A67BD6"/>
    <w:rsid w:val="00A67E4F"/>
    <w:rsid w:val="00A70E6C"/>
    <w:rsid w:val="00A717A0"/>
    <w:rsid w:val="00A724CD"/>
    <w:rsid w:val="00A73FFA"/>
    <w:rsid w:val="00A762A2"/>
    <w:rsid w:val="00A838B0"/>
    <w:rsid w:val="00A8447B"/>
    <w:rsid w:val="00A90223"/>
    <w:rsid w:val="00A905E4"/>
    <w:rsid w:val="00A911A3"/>
    <w:rsid w:val="00A92747"/>
    <w:rsid w:val="00A935EC"/>
    <w:rsid w:val="00A93F73"/>
    <w:rsid w:val="00A958EE"/>
    <w:rsid w:val="00A96C71"/>
    <w:rsid w:val="00A977CA"/>
    <w:rsid w:val="00A97AA0"/>
    <w:rsid w:val="00AA1ABA"/>
    <w:rsid w:val="00AA39DA"/>
    <w:rsid w:val="00AA5CF1"/>
    <w:rsid w:val="00AA7471"/>
    <w:rsid w:val="00AB0D35"/>
    <w:rsid w:val="00AB198C"/>
    <w:rsid w:val="00AB22A7"/>
    <w:rsid w:val="00AB48B9"/>
    <w:rsid w:val="00AB5654"/>
    <w:rsid w:val="00AB62E3"/>
    <w:rsid w:val="00AB6F68"/>
    <w:rsid w:val="00AB6F97"/>
    <w:rsid w:val="00AC0DBA"/>
    <w:rsid w:val="00AC0F11"/>
    <w:rsid w:val="00AC30EC"/>
    <w:rsid w:val="00AC4487"/>
    <w:rsid w:val="00AC6438"/>
    <w:rsid w:val="00AD411B"/>
    <w:rsid w:val="00AD4282"/>
    <w:rsid w:val="00AD49EF"/>
    <w:rsid w:val="00AD622A"/>
    <w:rsid w:val="00AD6399"/>
    <w:rsid w:val="00AD67EB"/>
    <w:rsid w:val="00AD7841"/>
    <w:rsid w:val="00AE1007"/>
    <w:rsid w:val="00AE22C8"/>
    <w:rsid w:val="00AE253E"/>
    <w:rsid w:val="00AE4560"/>
    <w:rsid w:val="00AE608C"/>
    <w:rsid w:val="00AE6CB9"/>
    <w:rsid w:val="00AE7DC9"/>
    <w:rsid w:val="00AF2DB6"/>
    <w:rsid w:val="00AF2F0F"/>
    <w:rsid w:val="00AF7118"/>
    <w:rsid w:val="00B12858"/>
    <w:rsid w:val="00B12A53"/>
    <w:rsid w:val="00B16300"/>
    <w:rsid w:val="00B20C1C"/>
    <w:rsid w:val="00B20E2A"/>
    <w:rsid w:val="00B21C0A"/>
    <w:rsid w:val="00B22A66"/>
    <w:rsid w:val="00B238F6"/>
    <w:rsid w:val="00B270C0"/>
    <w:rsid w:val="00B32B25"/>
    <w:rsid w:val="00B34919"/>
    <w:rsid w:val="00B369AA"/>
    <w:rsid w:val="00B404BC"/>
    <w:rsid w:val="00B40D94"/>
    <w:rsid w:val="00B4190E"/>
    <w:rsid w:val="00B41D9C"/>
    <w:rsid w:val="00B45D6C"/>
    <w:rsid w:val="00B506E3"/>
    <w:rsid w:val="00B5412A"/>
    <w:rsid w:val="00B577AC"/>
    <w:rsid w:val="00B66ECC"/>
    <w:rsid w:val="00B7035A"/>
    <w:rsid w:val="00B74DBC"/>
    <w:rsid w:val="00B770F9"/>
    <w:rsid w:val="00B778F0"/>
    <w:rsid w:val="00B77FD2"/>
    <w:rsid w:val="00B81ED7"/>
    <w:rsid w:val="00B84D73"/>
    <w:rsid w:val="00B8544B"/>
    <w:rsid w:val="00B86EC9"/>
    <w:rsid w:val="00B90B4B"/>
    <w:rsid w:val="00B90CED"/>
    <w:rsid w:val="00B976B9"/>
    <w:rsid w:val="00BA1DE1"/>
    <w:rsid w:val="00BA4A6C"/>
    <w:rsid w:val="00BA6FEB"/>
    <w:rsid w:val="00BA7457"/>
    <w:rsid w:val="00BA7884"/>
    <w:rsid w:val="00BB0769"/>
    <w:rsid w:val="00BC30B4"/>
    <w:rsid w:val="00BC38D4"/>
    <w:rsid w:val="00BC3E20"/>
    <w:rsid w:val="00BC59B6"/>
    <w:rsid w:val="00BD0B19"/>
    <w:rsid w:val="00BD1153"/>
    <w:rsid w:val="00BD61C9"/>
    <w:rsid w:val="00BF0E71"/>
    <w:rsid w:val="00BF1C36"/>
    <w:rsid w:val="00BF23FB"/>
    <w:rsid w:val="00BF3DEB"/>
    <w:rsid w:val="00BF3E48"/>
    <w:rsid w:val="00BF4A6E"/>
    <w:rsid w:val="00BF78FA"/>
    <w:rsid w:val="00C01BA6"/>
    <w:rsid w:val="00C01FC3"/>
    <w:rsid w:val="00C064C6"/>
    <w:rsid w:val="00C10751"/>
    <w:rsid w:val="00C122FA"/>
    <w:rsid w:val="00C12AD2"/>
    <w:rsid w:val="00C13029"/>
    <w:rsid w:val="00C14640"/>
    <w:rsid w:val="00C15609"/>
    <w:rsid w:val="00C17F5B"/>
    <w:rsid w:val="00C20231"/>
    <w:rsid w:val="00C237C1"/>
    <w:rsid w:val="00C26797"/>
    <w:rsid w:val="00C30196"/>
    <w:rsid w:val="00C32D67"/>
    <w:rsid w:val="00C36CCE"/>
    <w:rsid w:val="00C43E20"/>
    <w:rsid w:val="00C455CE"/>
    <w:rsid w:val="00C52834"/>
    <w:rsid w:val="00C52B7B"/>
    <w:rsid w:val="00C52DC8"/>
    <w:rsid w:val="00C5343A"/>
    <w:rsid w:val="00C53A76"/>
    <w:rsid w:val="00C6524D"/>
    <w:rsid w:val="00C70F57"/>
    <w:rsid w:val="00C7116A"/>
    <w:rsid w:val="00C72E60"/>
    <w:rsid w:val="00C763E7"/>
    <w:rsid w:val="00C81FAA"/>
    <w:rsid w:val="00C8533D"/>
    <w:rsid w:val="00C87FC2"/>
    <w:rsid w:val="00C90165"/>
    <w:rsid w:val="00C90E4B"/>
    <w:rsid w:val="00C9109E"/>
    <w:rsid w:val="00C912F9"/>
    <w:rsid w:val="00C96ED2"/>
    <w:rsid w:val="00CA0476"/>
    <w:rsid w:val="00CA0CBC"/>
    <w:rsid w:val="00CA23FD"/>
    <w:rsid w:val="00CA2812"/>
    <w:rsid w:val="00CA347A"/>
    <w:rsid w:val="00CA521A"/>
    <w:rsid w:val="00CA776A"/>
    <w:rsid w:val="00CA7F7C"/>
    <w:rsid w:val="00CA7F86"/>
    <w:rsid w:val="00CB738E"/>
    <w:rsid w:val="00CB7B8C"/>
    <w:rsid w:val="00CC0BE4"/>
    <w:rsid w:val="00CC43F5"/>
    <w:rsid w:val="00CC5E51"/>
    <w:rsid w:val="00CC6387"/>
    <w:rsid w:val="00CD1E59"/>
    <w:rsid w:val="00CD2577"/>
    <w:rsid w:val="00CD7E3D"/>
    <w:rsid w:val="00CE2633"/>
    <w:rsid w:val="00CE5C65"/>
    <w:rsid w:val="00CE6985"/>
    <w:rsid w:val="00CE736A"/>
    <w:rsid w:val="00CF0CC2"/>
    <w:rsid w:val="00CF66FA"/>
    <w:rsid w:val="00D04332"/>
    <w:rsid w:val="00D05298"/>
    <w:rsid w:val="00D06179"/>
    <w:rsid w:val="00D07CFB"/>
    <w:rsid w:val="00D113B2"/>
    <w:rsid w:val="00D1380E"/>
    <w:rsid w:val="00D13E70"/>
    <w:rsid w:val="00D1535D"/>
    <w:rsid w:val="00D162A0"/>
    <w:rsid w:val="00D16FFF"/>
    <w:rsid w:val="00D24F5B"/>
    <w:rsid w:val="00D268EB"/>
    <w:rsid w:val="00D31B2F"/>
    <w:rsid w:val="00D31DDA"/>
    <w:rsid w:val="00D35094"/>
    <w:rsid w:val="00D3687B"/>
    <w:rsid w:val="00D36FAB"/>
    <w:rsid w:val="00D37AD1"/>
    <w:rsid w:val="00D4329E"/>
    <w:rsid w:val="00D43A95"/>
    <w:rsid w:val="00D5097C"/>
    <w:rsid w:val="00D530DB"/>
    <w:rsid w:val="00D55D69"/>
    <w:rsid w:val="00D6093F"/>
    <w:rsid w:val="00D71186"/>
    <w:rsid w:val="00D73041"/>
    <w:rsid w:val="00D73AC8"/>
    <w:rsid w:val="00D7413D"/>
    <w:rsid w:val="00D81844"/>
    <w:rsid w:val="00D81F76"/>
    <w:rsid w:val="00D8574C"/>
    <w:rsid w:val="00D909D6"/>
    <w:rsid w:val="00D947AB"/>
    <w:rsid w:val="00D96E42"/>
    <w:rsid w:val="00DA02B9"/>
    <w:rsid w:val="00DA68B3"/>
    <w:rsid w:val="00DB31F1"/>
    <w:rsid w:val="00DB4F62"/>
    <w:rsid w:val="00DB6DBE"/>
    <w:rsid w:val="00DB75E3"/>
    <w:rsid w:val="00DC2BE5"/>
    <w:rsid w:val="00DC6C2E"/>
    <w:rsid w:val="00DC7D92"/>
    <w:rsid w:val="00DD05FC"/>
    <w:rsid w:val="00DD1660"/>
    <w:rsid w:val="00DD4754"/>
    <w:rsid w:val="00DE06EC"/>
    <w:rsid w:val="00DE34B9"/>
    <w:rsid w:val="00DE4398"/>
    <w:rsid w:val="00DF4B86"/>
    <w:rsid w:val="00DF4F96"/>
    <w:rsid w:val="00DF6825"/>
    <w:rsid w:val="00DF6B17"/>
    <w:rsid w:val="00E04F12"/>
    <w:rsid w:val="00E07F3F"/>
    <w:rsid w:val="00E154DC"/>
    <w:rsid w:val="00E17481"/>
    <w:rsid w:val="00E212AF"/>
    <w:rsid w:val="00E2533F"/>
    <w:rsid w:val="00E30273"/>
    <w:rsid w:val="00E311EB"/>
    <w:rsid w:val="00E32656"/>
    <w:rsid w:val="00E37933"/>
    <w:rsid w:val="00E408E9"/>
    <w:rsid w:val="00E40D90"/>
    <w:rsid w:val="00E425EA"/>
    <w:rsid w:val="00E431C8"/>
    <w:rsid w:val="00E50393"/>
    <w:rsid w:val="00E53E11"/>
    <w:rsid w:val="00E57574"/>
    <w:rsid w:val="00E57C61"/>
    <w:rsid w:val="00E606A2"/>
    <w:rsid w:val="00E619D1"/>
    <w:rsid w:val="00E61F7C"/>
    <w:rsid w:val="00E6522B"/>
    <w:rsid w:val="00E6668E"/>
    <w:rsid w:val="00E760D6"/>
    <w:rsid w:val="00E76DB3"/>
    <w:rsid w:val="00E7752A"/>
    <w:rsid w:val="00E84974"/>
    <w:rsid w:val="00E857EB"/>
    <w:rsid w:val="00E85D03"/>
    <w:rsid w:val="00E92AD4"/>
    <w:rsid w:val="00E96CBB"/>
    <w:rsid w:val="00EA20C1"/>
    <w:rsid w:val="00EA702B"/>
    <w:rsid w:val="00EA7FAE"/>
    <w:rsid w:val="00EB1FC1"/>
    <w:rsid w:val="00EB37B3"/>
    <w:rsid w:val="00EB66D3"/>
    <w:rsid w:val="00EB7D4E"/>
    <w:rsid w:val="00EC4C56"/>
    <w:rsid w:val="00EC6005"/>
    <w:rsid w:val="00ED10CD"/>
    <w:rsid w:val="00ED209E"/>
    <w:rsid w:val="00ED2C21"/>
    <w:rsid w:val="00ED6A51"/>
    <w:rsid w:val="00EE2988"/>
    <w:rsid w:val="00EE7326"/>
    <w:rsid w:val="00EF2515"/>
    <w:rsid w:val="00EF268E"/>
    <w:rsid w:val="00F01A61"/>
    <w:rsid w:val="00F05D61"/>
    <w:rsid w:val="00F06376"/>
    <w:rsid w:val="00F126F8"/>
    <w:rsid w:val="00F12E55"/>
    <w:rsid w:val="00F13AEC"/>
    <w:rsid w:val="00F13EB2"/>
    <w:rsid w:val="00F143D1"/>
    <w:rsid w:val="00F14F98"/>
    <w:rsid w:val="00F153B3"/>
    <w:rsid w:val="00F15BBE"/>
    <w:rsid w:val="00F163F0"/>
    <w:rsid w:val="00F16E5F"/>
    <w:rsid w:val="00F22A56"/>
    <w:rsid w:val="00F236E2"/>
    <w:rsid w:val="00F257AF"/>
    <w:rsid w:val="00F269E6"/>
    <w:rsid w:val="00F273ED"/>
    <w:rsid w:val="00F31313"/>
    <w:rsid w:val="00F3142B"/>
    <w:rsid w:val="00F400AB"/>
    <w:rsid w:val="00F41927"/>
    <w:rsid w:val="00F41BB3"/>
    <w:rsid w:val="00F44652"/>
    <w:rsid w:val="00F449A0"/>
    <w:rsid w:val="00F46225"/>
    <w:rsid w:val="00F46514"/>
    <w:rsid w:val="00F469D5"/>
    <w:rsid w:val="00F5222D"/>
    <w:rsid w:val="00F52945"/>
    <w:rsid w:val="00F54316"/>
    <w:rsid w:val="00F545A8"/>
    <w:rsid w:val="00F568F4"/>
    <w:rsid w:val="00F571AD"/>
    <w:rsid w:val="00F65737"/>
    <w:rsid w:val="00F705FD"/>
    <w:rsid w:val="00F70967"/>
    <w:rsid w:val="00F76171"/>
    <w:rsid w:val="00F77C3B"/>
    <w:rsid w:val="00F80489"/>
    <w:rsid w:val="00F820C2"/>
    <w:rsid w:val="00F83C6D"/>
    <w:rsid w:val="00F8522E"/>
    <w:rsid w:val="00F856E7"/>
    <w:rsid w:val="00F92F64"/>
    <w:rsid w:val="00F94456"/>
    <w:rsid w:val="00F9553D"/>
    <w:rsid w:val="00F97B0B"/>
    <w:rsid w:val="00FA3555"/>
    <w:rsid w:val="00FA549A"/>
    <w:rsid w:val="00FA7F17"/>
    <w:rsid w:val="00FA7F8E"/>
    <w:rsid w:val="00FB6A24"/>
    <w:rsid w:val="00FC1CBD"/>
    <w:rsid w:val="00FC1F08"/>
    <w:rsid w:val="00FD09BE"/>
    <w:rsid w:val="00FD2CAB"/>
    <w:rsid w:val="00FD5C85"/>
    <w:rsid w:val="00FE01C3"/>
    <w:rsid w:val="00FE0704"/>
    <w:rsid w:val="00FE1C07"/>
    <w:rsid w:val="00FE1CCC"/>
    <w:rsid w:val="00FE2570"/>
    <w:rsid w:val="00FF1DCC"/>
    <w:rsid w:val="00FF5B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93"/>
    <w:rPr>
      <w:rFonts w:ascii="Times New Roman" w:hAnsi="Times New Roman"/>
      <w:sz w:val="24"/>
      <w:szCs w:val="24"/>
      <w:lang w:eastAsia="en-US"/>
    </w:rPr>
  </w:style>
  <w:style w:type="paragraph" w:styleId="Heading1">
    <w:name w:val="heading 1"/>
    <w:basedOn w:val="Normal"/>
    <w:next w:val="Normal"/>
    <w:link w:val="Heading1Char"/>
    <w:uiPriority w:val="99"/>
    <w:qFormat/>
    <w:rsid w:val="00A35AF6"/>
    <w:pPr>
      <w:keepNext/>
      <w:keepLines/>
      <w:spacing w:before="240"/>
      <w:outlineLvl w:val="0"/>
    </w:pPr>
    <w:rPr>
      <w:rFonts w:ascii="Cambria" w:eastAsia="Times New Roman" w:hAnsi="Cambria"/>
      <w:color w:val="365F91"/>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5AF6"/>
    <w:rPr>
      <w:rFonts w:ascii="Cambria" w:hAnsi="Cambria" w:cs="Times New Roman"/>
      <w:color w:val="365F91"/>
      <w:sz w:val="32"/>
      <w:szCs w:val="32"/>
    </w:rPr>
  </w:style>
  <w:style w:type="paragraph" w:styleId="Footer">
    <w:name w:val="footer"/>
    <w:basedOn w:val="Normal"/>
    <w:link w:val="FooterChar"/>
    <w:uiPriority w:val="99"/>
    <w:rsid w:val="00E50393"/>
    <w:pPr>
      <w:tabs>
        <w:tab w:val="center" w:pos="4677"/>
        <w:tab w:val="right" w:pos="9355"/>
      </w:tabs>
    </w:pPr>
  </w:style>
  <w:style w:type="character" w:customStyle="1" w:styleId="FooterChar">
    <w:name w:val="Footer Char"/>
    <w:basedOn w:val="DefaultParagraphFont"/>
    <w:link w:val="Footer"/>
    <w:uiPriority w:val="99"/>
    <w:locked/>
    <w:rsid w:val="00E50393"/>
    <w:rPr>
      <w:rFonts w:ascii="Times New Roman" w:hAnsi="Times New Roman" w:cs="Times New Roman"/>
      <w:sz w:val="24"/>
      <w:szCs w:val="24"/>
    </w:rPr>
  </w:style>
  <w:style w:type="table" w:styleId="TableGrid">
    <w:name w:val="Table Grid"/>
    <w:basedOn w:val="TableNormal"/>
    <w:uiPriority w:val="99"/>
    <w:rsid w:val="00E503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50393"/>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rsid w:val="00B4190E"/>
    <w:pPr>
      <w:tabs>
        <w:tab w:val="center" w:pos="4677"/>
        <w:tab w:val="right" w:pos="9355"/>
      </w:tabs>
    </w:pPr>
  </w:style>
  <w:style w:type="character" w:customStyle="1" w:styleId="HeaderChar">
    <w:name w:val="Header Char"/>
    <w:basedOn w:val="DefaultParagraphFont"/>
    <w:link w:val="Header"/>
    <w:uiPriority w:val="99"/>
    <w:locked/>
    <w:rsid w:val="00B4190E"/>
    <w:rPr>
      <w:rFonts w:ascii="Times New Roman" w:hAnsi="Times New Roman" w:cs="Times New Roman"/>
      <w:sz w:val="24"/>
      <w:szCs w:val="24"/>
    </w:rPr>
  </w:style>
  <w:style w:type="paragraph" w:styleId="ListParagraph">
    <w:name w:val="List Paragraph"/>
    <w:basedOn w:val="Normal"/>
    <w:link w:val="ListParagraphChar"/>
    <w:uiPriority w:val="99"/>
    <w:qFormat/>
    <w:rsid w:val="000539BA"/>
    <w:pPr>
      <w:spacing w:after="200" w:line="276" w:lineRule="auto"/>
      <w:ind w:left="720"/>
      <w:contextualSpacing/>
    </w:pPr>
    <w:rPr>
      <w:szCs w:val="20"/>
      <w:lang w:eastAsia="ru-RU"/>
    </w:rPr>
  </w:style>
  <w:style w:type="character" w:customStyle="1" w:styleId="ListParagraphChar">
    <w:name w:val="List Paragraph Char"/>
    <w:link w:val="ListParagraph"/>
    <w:uiPriority w:val="99"/>
    <w:locked/>
    <w:rsid w:val="000539BA"/>
    <w:rPr>
      <w:rFonts w:ascii="Times New Roman" w:hAnsi="Times New Roman"/>
      <w:sz w:val="24"/>
    </w:rPr>
  </w:style>
  <w:style w:type="paragraph" w:styleId="HTMLPreformatted">
    <w:name w:val="HTML Preformatted"/>
    <w:basedOn w:val="Normal"/>
    <w:link w:val="HTMLPreformattedChar"/>
    <w:uiPriority w:val="99"/>
    <w:rsid w:val="00665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6651AC"/>
    <w:rPr>
      <w:rFonts w:ascii="Courier New" w:hAnsi="Courier New" w:cs="Courier New"/>
      <w:sz w:val="20"/>
      <w:szCs w:val="20"/>
      <w:lang w:eastAsia="ru-RU"/>
    </w:rPr>
  </w:style>
  <w:style w:type="paragraph" w:styleId="BalloonText">
    <w:name w:val="Balloon Text"/>
    <w:basedOn w:val="Normal"/>
    <w:link w:val="BalloonTextChar"/>
    <w:uiPriority w:val="99"/>
    <w:semiHidden/>
    <w:rsid w:val="0043539E"/>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3539E"/>
    <w:rPr>
      <w:rFonts w:ascii="Segoe UI" w:hAnsi="Segoe UI" w:cs="Segoe UI"/>
      <w:sz w:val="18"/>
      <w:szCs w:val="18"/>
    </w:rPr>
  </w:style>
  <w:style w:type="character" w:styleId="Strong">
    <w:name w:val="Strong"/>
    <w:basedOn w:val="DefaultParagraphFont"/>
    <w:uiPriority w:val="99"/>
    <w:qFormat/>
    <w:rsid w:val="00DB4F62"/>
    <w:rPr>
      <w:rFonts w:cs="Times New Roman"/>
      <w:b/>
      <w:bCs/>
    </w:rPr>
  </w:style>
  <w:style w:type="paragraph" w:styleId="Subtitle">
    <w:name w:val="Subtitle"/>
    <w:basedOn w:val="Normal"/>
    <w:next w:val="Normal"/>
    <w:link w:val="SubtitleChar"/>
    <w:uiPriority w:val="99"/>
    <w:qFormat/>
    <w:rsid w:val="00DB4F62"/>
    <w:pPr>
      <w:numPr>
        <w:ilvl w:val="1"/>
      </w:numPr>
      <w:spacing w:after="160"/>
    </w:pPr>
    <w:rPr>
      <w:rFonts w:ascii="Calibri" w:eastAsia="Times New Roman" w:hAnsi="Calibri"/>
      <w:color w:val="5A5A5A"/>
      <w:spacing w:val="15"/>
      <w:sz w:val="22"/>
      <w:szCs w:val="22"/>
    </w:rPr>
  </w:style>
  <w:style w:type="character" w:customStyle="1" w:styleId="SubtitleChar">
    <w:name w:val="Subtitle Char"/>
    <w:basedOn w:val="DefaultParagraphFont"/>
    <w:link w:val="Subtitle"/>
    <w:uiPriority w:val="99"/>
    <w:locked/>
    <w:rsid w:val="00DB4F62"/>
    <w:rPr>
      <w:rFonts w:eastAsia="Times New Roman" w:cs="Times New Roman"/>
      <w:color w:val="5A5A5A"/>
      <w:spacing w:val="15"/>
    </w:rPr>
  </w:style>
  <w:style w:type="character" w:customStyle="1" w:styleId="w">
    <w:name w:val="w"/>
    <w:basedOn w:val="DefaultParagraphFont"/>
    <w:uiPriority w:val="99"/>
    <w:rsid w:val="00010E7A"/>
    <w:rPr>
      <w:rFonts w:cs="Times New Roman"/>
    </w:rPr>
  </w:style>
  <w:style w:type="paragraph" w:styleId="NormalWeb">
    <w:name w:val="Normal (Web)"/>
    <w:basedOn w:val="Normal"/>
    <w:uiPriority w:val="99"/>
    <w:rsid w:val="00010E7A"/>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737092920">
      <w:marLeft w:val="0"/>
      <w:marRight w:val="0"/>
      <w:marTop w:val="0"/>
      <w:marBottom w:val="0"/>
      <w:divBdr>
        <w:top w:val="none" w:sz="0" w:space="0" w:color="auto"/>
        <w:left w:val="none" w:sz="0" w:space="0" w:color="auto"/>
        <w:bottom w:val="none" w:sz="0" w:space="0" w:color="auto"/>
        <w:right w:val="none" w:sz="0" w:space="0" w:color="auto"/>
      </w:divBdr>
    </w:div>
    <w:div w:id="737092921">
      <w:marLeft w:val="0"/>
      <w:marRight w:val="0"/>
      <w:marTop w:val="0"/>
      <w:marBottom w:val="0"/>
      <w:divBdr>
        <w:top w:val="none" w:sz="0" w:space="0" w:color="auto"/>
        <w:left w:val="none" w:sz="0" w:space="0" w:color="auto"/>
        <w:bottom w:val="none" w:sz="0" w:space="0" w:color="auto"/>
        <w:right w:val="none" w:sz="0" w:space="0" w:color="auto"/>
      </w:divBdr>
    </w:div>
    <w:div w:id="737092922">
      <w:marLeft w:val="0"/>
      <w:marRight w:val="0"/>
      <w:marTop w:val="0"/>
      <w:marBottom w:val="0"/>
      <w:divBdr>
        <w:top w:val="none" w:sz="0" w:space="0" w:color="auto"/>
        <w:left w:val="none" w:sz="0" w:space="0" w:color="auto"/>
        <w:bottom w:val="none" w:sz="0" w:space="0" w:color="auto"/>
        <w:right w:val="none" w:sz="0" w:space="0" w:color="auto"/>
      </w:divBdr>
    </w:div>
    <w:div w:id="737092923">
      <w:marLeft w:val="0"/>
      <w:marRight w:val="0"/>
      <w:marTop w:val="0"/>
      <w:marBottom w:val="0"/>
      <w:divBdr>
        <w:top w:val="none" w:sz="0" w:space="0" w:color="auto"/>
        <w:left w:val="none" w:sz="0" w:space="0" w:color="auto"/>
        <w:bottom w:val="none" w:sz="0" w:space="0" w:color="auto"/>
        <w:right w:val="none" w:sz="0" w:space="0" w:color="auto"/>
      </w:divBdr>
    </w:div>
    <w:div w:id="737092924">
      <w:marLeft w:val="0"/>
      <w:marRight w:val="0"/>
      <w:marTop w:val="0"/>
      <w:marBottom w:val="0"/>
      <w:divBdr>
        <w:top w:val="none" w:sz="0" w:space="0" w:color="auto"/>
        <w:left w:val="none" w:sz="0" w:space="0" w:color="auto"/>
        <w:bottom w:val="none" w:sz="0" w:space="0" w:color="auto"/>
        <w:right w:val="none" w:sz="0" w:space="0" w:color="auto"/>
      </w:divBdr>
    </w:div>
    <w:div w:id="737092925">
      <w:marLeft w:val="0"/>
      <w:marRight w:val="0"/>
      <w:marTop w:val="0"/>
      <w:marBottom w:val="0"/>
      <w:divBdr>
        <w:top w:val="none" w:sz="0" w:space="0" w:color="auto"/>
        <w:left w:val="none" w:sz="0" w:space="0" w:color="auto"/>
        <w:bottom w:val="none" w:sz="0" w:space="0" w:color="auto"/>
        <w:right w:val="none" w:sz="0" w:space="0" w:color="auto"/>
      </w:divBdr>
    </w:div>
    <w:div w:id="737092926">
      <w:marLeft w:val="0"/>
      <w:marRight w:val="0"/>
      <w:marTop w:val="0"/>
      <w:marBottom w:val="0"/>
      <w:divBdr>
        <w:top w:val="none" w:sz="0" w:space="0" w:color="auto"/>
        <w:left w:val="none" w:sz="0" w:space="0" w:color="auto"/>
        <w:bottom w:val="none" w:sz="0" w:space="0" w:color="auto"/>
        <w:right w:val="none" w:sz="0" w:space="0" w:color="auto"/>
      </w:divBdr>
    </w:div>
    <w:div w:id="737092927">
      <w:marLeft w:val="0"/>
      <w:marRight w:val="0"/>
      <w:marTop w:val="0"/>
      <w:marBottom w:val="0"/>
      <w:divBdr>
        <w:top w:val="none" w:sz="0" w:space="0" w:color="auto"/>
        <w:left w:val="none" w:sz="0" w:space="0" w:color="auto"/>
        <w:bottom w:val="none" w:sz="0" w:space="0" w:color="auto"/>
        <w:right w:val="none" w:sz="0" w:space="0" w:color="auto"/>
      </w:divBdr>
    </w:div>
    <w:div w:id="737092928">
      <w:marLeft w:val="0"/>
      <w:marRight w:val="0"/>
      <w:marTop w:val="0"/>
      <w:marBottom w:val="0"/>
      <w:divBdr>
        <w:top w:val="none" w:sz="0" w:space="0" w:color="auto"/>
        <w:left w:val="none" w:sz="0" w:space="0" w:color="auto"/>
        <w:bottom w:val="none" w:sz="0" w:space="0" w:color="auto"/>
        <w:right w:val="none" w:sz="0" w:space="0" w:color="auto"/>
      </w:divBdr>
    </w:div>
    <w:div w:id="737092929">
      <w:marLeft w:val="0"/>
      <w:marRight w:val="0"/>
      <w:marTop w:val="0"/>
      <w:marBottom w:val="0"/>
      <w:divBdr>
        <w:top w:val="none" w:sz="0" w:space="0" w:color="auto"/>
        <w:left w:val="none" w:sz="0" w:space="0" w:color="auto"/>
        <w:bottom w:val="none" w:sz="0" w:space="0" w:color="auto"/>
        <w:right w:val="none" w:sz="0" w:space="0" w:color="auto"/>
      </w:divBdr>
    </w:div>
    <w:div w:id="737092930">
      <w:marLeft w:val="0"/>
      <w:marRight w:val="0"/>
      <w:marTop w:val="0"/>
      <w:marBottom w:val="0"/>
      <w:divBdr>
        <w:top w:val="none" w:sz="0" w:space="0" w:color="auto"/>
        <w:left w:val="none" w:sz="0" w:space="0" w:color="auto"/>
        <w:bottom w:val="none" w:sz="0" w:space="0" w:color="auto"/>
        <w:right w:val="none" w:sz="0" w:space="0" w:color="auto"/>
      </w:divBdr>
    </w:div>
    <w:div w:id="737092931">
      <w:marLeft w:val="0"/>
      <w:marRight w:val="0"/>
      <w:marTop w:val="0"/>
      <w:marBottom w:val="0"/>
      <w:divBdr>
        <w:top w:val="none" w:sz="0" w:space="0" w:color="auto"/>
        <w:left w:val="none" w:sz="0" w:space="0" w:color="auto"/>
        <w:bottom w:val="none" w:sz="0" w:space="0" w:color="auto"/>
        <w:right w:val="none" w:sz="0" w:space="0" w:color="auto"/>
      </w:divBdr>
    </w:div>
    <w:div w:id="737092932">
      <w:marLeft w:val="0"/>
      <w:marRight w:val="0"/>
      <w:marTop w:val="0"/>
      <w:marBottom w:val="0"/>
      <w:divBdr>
        <w:top w:val="none" w:sz="0" w:space="0" w:color="auto"/>
        <w:left w:val="none" w:sz="0" w:space="0" w:color="auto"/>
        <w:bottom w:val="none" w:sz="0" w:space="0" w:color="auto"/>
        <w:right w:val="none" w:sz="0" w:space="0" w:color="auto"/>
      </w:divBdr>
    </w:div>
    <w:div w:id="737092933">
      <w:marLeft w:val="0"/>
      <w:marRight w:val="0"/>
      <w:marTop w:val="0"/>
      <w:marBottom w:val="0"/>
      <w:divBdr>
        <w:top w:val="none" w:sz="0" w:space="0" w:color="auto"/>
        <w:left w:val="none" w:sz="0" w:space="0" w:color="auto"/>
        <w:bottom w:val="none" w:sz="0" w:space="0" w:color="auto"/>
        <w:right w:val="none" w:sz="0" w:space="0" w:color="auto"/>
      </w:divBdr>
    </w:div>
    <w:div w:id="737092934">
      <w:marLeft w:val="0"/>
      <w:marRight w:val="0"/>
      <w:marTop w:val="0"/>
      <w:marBottom w:val="0"/>
      <w:divBdr>
        <w:top w:val="none" w:sz="0" w:space="0" w:color="auto"/>
        <w:left w:val="none" w:sz="0" w:space="0" w:color="auto"/>
        <w:bottom w:val="none" w:sz="0" w:space="0" w:color="auto"/>
        <w:right w:val="none" w:sz="0" w:space="0" w:color="auto"/>
      </w:divBdr>
    </w:div>
    <w:div w:id="737092935">
      <w:marLeft w:val="0"/>
      <w:marRight w:val="0"/>
      <w:marTop w:val="0"/>
      <w:marBottom w:val="0"/>
      <w:divBdr>
        <w:top w:val="none" w:sz="0" w:space="0" w:color="auto"/>
        <w:left w:val="none" w:sz="0" w:space="0" w:color="auto"/>
        <w:bottom w:val="none" w:sz="0" w:space="0" w:color="auto"/>
        <w:right w:val="none" w:sz="0" w:space="0" w:color="auto"/>
      </w:divBdr>
    </w:div>
    <w:div w:id="737092936">
      <w:marLeft w:val="0"/>
      <w:marRight w:val="0"/>
      <w:marTop w:val="0"/>
      <w:marBottom w:val="0"/>
      <w:divBdr>
        <w:top w:val="none" w:sz="0" w:space="0" w:color="auto"/>
        <w:left w:val="none" w:sz="0" w:space="0" w:color="auto"/>
        <w:bottom w:val="none" w:sz="0" w:space="0" w:color="auto"/>
        <w:right w:val="none" w:sz="0" w:space="0" w:color="auto"/>
      </w:divBdr>
    </w:div>
    <w:div w:id="737092937">
      <w:marLeft w:val="0"/>
      <w:marRight w:val="0"/>
      <w:marTop w:val="0"/>
      <w:marBottom w:val="0"/>
      <w:divBdr>
        <w:top w:val="none" w:sz="0" w:space="0" w:color="auto"/>
        <w:left w:val="none" w:sz="0" w:space="0" w:color="auto"/>
        <w:bottom w:val="none" w:sz="0" w:space="0" w:color="auto"/>
        <w:right w:val="none" w:sz="0" w:space="0" w:color="auto"/>
      </w:divBdr>
    </w:div>
    <w:div w:id="737092938">
      <w:marLeft w:val="0"/>
      <w:marRight w:val="0"/>
      <w:marTop w:val="0"/>
      <w:marBottom w:val="0"/>
      <w:divBdr>
        <w:top w:val="none" w:sz="0" w:space="0" w:color="auto"/>
        <w:left w:val="none" w:sz="0" w:space="0" w:color="auto"/>
        <w:bottom w:val="none" w:sz="0" w:space="0" w:color="auto"/>
        <w:right w:val="none" w:sz="0" w:space="0" w:color="auto"/>
      </w:divBdr>
    </w:div>
    <w:div w:id="737092939">
      <w:marLeft w:val="0"/>
      <w:marRight w:val="0"/>
      <w:marTop w:val="0"/>
      <w:marBottom w:val="0"/>
      <w:divBdr>
        <w:top w:val="none" w:sz="0" w:space="0" w:color="auto"/>
        <w:left w:val="none" w:sz="0" w:space="0" w:color="auto"/>
        <w:bottom w:val="none" w:sz="0" w:space="0" w:color="auto"/>
        <w:right w:val="none" w:sz="0" w:space="0" w:color="auto"/>
      </w:divBdr>
    </w:div>
    <w:div w:id="737092940">
      <w:marLeft w:val="0"/>
      <w:marRight w:val="0"/>
      <w:marTop w:val="0"/>
      <w:marBottom w:val="0"/>
      <w:divBdr>
        <w:top w:val="none" w:sz="0" w:space="0" w:color="auto"/>
        <w:left w:val="none" w:sz="0" w:space="0" w:color="auto"/>
        <w:bottom w:val="none" w:sz="0" w:space="0" w:color="auto"/>
        <w:right w:val="none" w:sz="0" w:space="0" w:color="auto"/>
      </w:divBdr>
    </w:div>
    <w:div w:id="737092941">
      <w:marLeft w:val="0"/>
      <w:marRight w:val="0"/>
      <w:marTop w:val="0"/>
      <w:marBottom w:val="0"/>
      <w:divBdr>
        <w:top w:val="none" w:sz="0" w:space="0" w:color="auto"/>
        <w:left w:val="none" w:sz="0" w:space="0" w:color="auto"/>
        <w:bottom w:val="none" w:sz="0" w:space="0" w:color="auto"/>
        <w:right w:val="none" w:sz="0" w:space="0" w:color="auto"/>
      </w:divBdr>
    </w:div>
    <w:div w:id="737092942">
      <w:marLeft w:val="0"/>
      <w:marRight w:val="0"/>
      <w:marTop w:val="0"/>
      <w:marBottom w:val="0"/>
      <w:divBdr>
        <w:top w:val="none" w:sz="0" w:space="0" w:color="auto"/>
        <w:left w:val="none" w:sz="0" w:space="0" w:color="auto"/>
        <w:bottom w:val="none" w:sz="0" w:space="0" w:color="auto"/>
        <w:right w:val="none" w:sz="0" w:space="0" w:color="auto"/>
      </w:divBdr>
    </w:div>
    <w:div w:id="737092943">
      <w:marLeft w:val="0"/>
      <w:marRight w:val="0"/>
      <w:marTop w:val="0"/>
      <w:marBottom w:val="0"/>
      <w:divBdr>
        <w:top w:val="none" w:sz="0" w:space="0" w:color="auto"/>
        <w:left w:val="none" w:sz="0" w:space="0" w:color="auto"/>
        <w:bottom w:val="none" w:sz="0" w:space="0" w:color="auto"/>
        <w:right w:val="none" w:sz="0" w:space="0" w:color="auto"/>
      </w:divBdr>
    </w:div>
    <w:div w:id="737092944">
      <w:marLeft w:val="0"/>
      <w:marRight w:val="0"/>
      <w:marTop w:val="0"/>
      <w:marBottom w:val="0"/>
      <w:divBdr>
        <w:top w:val="none" w:sz="0" w:space="0" w:color="auto"/>
        <w:left w:val="none" w:sz="0" w:space="0" w:color="auto"/>
        <w:bottom w:val="none" w:sz="0" w:space="0" w:color="auto"/>
        <w:right w:val="none" w:sz="0" w:space="0" w:color="auto"/>
      </w:divBdr>
    </w:div>
    <w:div w:id="737092945">
      <w:marLeft w:val="0"/>
      <w:marRight w:val="0"/>
      <w:marTop w:val="0"/>
      <w:marBottom w:val="0"/>
      <w:divBdr>
        <w:top w:val="none" w:sz="0" w:space="0" w:color="auto"/>
        <w:left w:val="none" w:sz="0" w:space="0" w:color="auto"/>
        <w:bottom w:val="none" w:sz="0" w:space="0" w:color="auto"/>
        <w:right w:val="none" w:sz="0" w:space="0" w:color="auto"/>
      </w:divBdr>
    </w:div>
    <w:div w:id="737092946">
      <w:marLeft w:val="0"/>
      <w:marRight w:val="0"/>
      <w:marTop w:val="0"/>
      <w:marBottom w:val="0"/>
      <w:divBdr>
        <w:top w:val="none" w:sz="0" w:space="0" w:color="auto"/>
        <w:left w:val="none" w:sz="0" w:space="0" w:color="auto"/>
        <w:bottom w:val="none" w:sz="0" w:space="0" w:color="auto"/>
        <w:right w:val="none" w:sz="0" w:space="0" w:color="auto"/>
      </w:divBdr>
    </w:div>
    <w:div w:id="737092947">
      <w:marLeft w:val="0"/>
      <w:marRight w:val="0"/>
      <w:marTop w:val="0"/>
      <w:marBottom w:val="0"/>
      <w:divBdr>
        <w:top w:val="none" w:sz="0" w:space="0" w:color="auto"/>
        <w:left w:val="none" w:sz="0" w:space="0" w:color="auto"/>
        <w:bottom w:val="none" w:sz="0" w:space="0" w:color="auto"/>
        <w:right w:val="none" w:sz="0" w:space="0" w:color="auto"/>
      </w:divBdr>
    </w:div>
    <w:div w:id="737092948">
      <w:marLeft w:val="0"/>
      <w:marRight w:val="0"/>
      <w:marTop w:val="0"/>
      <w:marBottom w:val="0"/>
      <w:divBdr>
        <w:top w:val="none" w:sz="0" w:space="0" w:color="auto"/>
        <w:left w:val="none" w:sz="0" w:space="0" w:color="auto"/>
        <w:bottom w:val="none" w:sz="0" w:space="0" w:color="auto"/>
        <w:right w:val="none" w:sz="0" w:space="0" w:color="auto"/>
      </w:divBdr>
    </w:div>
    <w:div w:id="737092949">
      <w:marLeft w:val="0"/>
      <w:marRight w:val="0"/>
      <w:marTop w:val="0"/>
      <w:marBottom w:val="0"/>
      <w:divBdr>
        <w:top w:val="none" w:sz="0" w:space="0" w:color="auto"/>
        <w:left w:val="none" w:sz="0" w:space="0" w:color="auto"/>
        <w:bottom w:val="none" w:sz="0" w:space="0" w:color="auto"/>
        <w:right w:val="none" w:sz="0" w:space="0" w:color="auto"/>
      </w:divBdr>
    </w:div>
    <w:div w:id="737092950">
      <w:marLeft w:val="0"/>
      <w:marRight w:val="0"/>
      <w:marTop w:val="0"/>
      <w:marBottom w:val="0"/>
      <w:divBdr>
        <w:top w:val="none" w:sz="0" w:space="0" w:color="auto"/>
        <w:left w:val="none" w:sz="0" w:space="0" w:color="auto"/>
        <w:bottom w:val="none" w:sz="0" w:space="0" w:color="auto"/>
        <w:right w:val="none" w:sz="0" w:space="0" w:color="auto"/>
      </w:divBdr>
    </w:div>
    <w:div w:id="737092951">
      <w:marLeft w:val="0"/>
      <w:marRight w:val="0"/>
      <w:marTop w:val="0"/>
      <w:marBottom w:val="0"/>
      <w:divBdr>
        <w:top w:val="none" w:sz="0" w:space="0" w:color="auto"/>
        <w:left w:val="none" w:sz="0" w:space="0" w:color="auto"/>
        <w:bottom w:val="none" w:sz="0" w:space="0" w:color="auto"/>
        <w:right w:val="none" w:sz="0" w:space="0" w:color="auto"/>
      </w:divBdr>
    </w:div>
    <w:div w:id="737092952">
      <w:marLeft w:val="0"/>
      <w:marRight w:val="0"/>
      <w:marTop w:val="0"/>
      <w:marBottom w:val="0"/>
      <w:divBdr>
        <w:top w:val="none" w:sz="0" w:space="0" w:color="auto"/>
        <w:left w:val="none" w:sz="0" w:space="0" w:color="auto"/>
        <w:bottom w:val="none" w:sz="0" w:space="0" w:color="auto"/>
        <w:right w:val="none" w:sz="0" w:space="0" w:color="auto"/>
      </w:divBdr>
    </w:div>
    <w:div w:id="737092953">
      <w:marLeft w:val="0"/>
      <w:marRight w:val="0"/>
      <w:marTop w:val="0"/>
      <w:marBottom w:val="0"/>
      <w:divBdr>
        <w:top w:val="none" w:sz="0" w:space="0" w:color="auto"/>
        <w:left w:val="none" w:sz="0" w:space="0" w:color="auto"/>
        <w:bottom w:val="none" w:sz="0" w:space="0" w:color="auto"/>
        <w:right w:val="none" w:sz="0" w:space="0" w:color="auto"/>
      </w:divBdr>
    </w:div>
    <w:div w:id="737092954">
      <w:marLeft w:val="0"/>
      <w:marRight w:val="0"/>
      <w:marTop w:val="0"/>
      <w:marBottom w:val="0"/>
      <w:divBdr>
        <w:top w:val="none" w:sz="0" w:space="0" w:color="auto"/>
        <w:left w:val="none" w:sz="0" w:space="0" w:color="auto"/>
        <w:bottom w:val="none" w:sz="0" w:space="0" w:color="auto"/>
        <w:right w:val="none" w:sz="0" w:space="0" w:color="auto"/>
      </w:divBdr>
    </w:div>
    <w:div w:id="737092955">
      <w:marLeft w:val="0"/>
      <w:marRight w:val="0"/>
      <w:marTop w:val="0"/>
      <w:marBottom w:val="0"/>
      <w:divBdr>
        <w:top w:val="none" w:sz="0" w:space="0" w:color="auto"/>
        <w:left w:val="none" w:sz="0" w:space="0" w:color="auto"/>
        <w:bottom w:val="none" w:sz="0" w:space="0" w:color="auto"/>
        <w:right w:val="none" w:sz="0" w:space="0" w:color="auto"/>
      </w:divBdr>
    </w:div>
    <w:div w:id="737092956">
      <w:marLeft w:val="0"/>
      <w:marRight w:val="0"/>
      <w:marTop w:val="0"/>
      <w:marBottom w:val="0"/>
      <w:divBdr>
        <w:top w:val="none" w:sz="0" w:space="0" w:color="auto"/>
        <w:left w:val="none" w:sz="0" w:space="0" w:color="auto"/>
        <w:bottom w:val="none" w:sz="0" w:space="0" w:color="auto"/>
        <w:right w:val="none" w:sz="0" w:space="0" w:color="auto"/>
      </w:divBdr>
    </w:div>
    <w:div w:id="737092957">
      <w:marLeft w:val="0"/>
      <w:marRight w:val="0"/>
      <w:marTop w:val="0"/>
      <w:marBottom w:val="0"/>
      <w:divBdr>
        <w:top w:val="none" w:sz="0" w:space="0" w:color="auto"/>
        <w:left w:val="none" w:sz="0" w:space="0" w:color="auto"/>
        <w:bottom w:val="none" w:sz="0" w:space="0" w:color="auto"/>
        <w:right w:val="none" w:sz="0" w:space="0" w:color="auto"/>
      </w:divBdr>
    </w:div>
    <w:div w:id="737092958">
      <w:marLeft w:val="0"/>
      <w:marRight w:val="0"/>
      <w:marTop w:val="0"/>
      <w:marBottom w:val="0"/>
      <w:divBdr>
        <w:top w:val="none" w:sz="0" w:space="0" w:color="auto"/>
        <w:left w:val="none" w:sz="0" w:space="0" w:color="auto"/>
        <w:bottom w:val="none" w:sz="0" w:space="0" w:color="auto"/>
        <w:right w:val="none" w:sz="0" w:space="0" w:color="auto"/>
      </w:divBdr>
    </w:div>
    <w:div w:id="737092963">
      <w:marLeft w:val="0"/>
      <w:marRight w:val="0"/>
      <w:marTop w:val="0"/>
      <w:marBottom w:val="0"/>
      <w:divBdr>
        <w:top w:val="none" w:sz="0" w:space="0" w:color="auto"/>
        <w:left w:val="none" w:sz="0" w:space="0" w:color="auto"/>
        <w:bottom w:val="none" w:sz="0" w:space="0" w:color="auto"/>
        <w:right w:val="none" w:sz="0" w:space="0" w:color="auto"/>
      </w:divBdr>
      <w:divsChild>
        <w:div w:id="737092961">
          <w:marLeft w:val="75"/>
          <w:marRight w:val="0"/>
          <w:marTop w:val="0"/>
          <w:marBottom w:val="0"/>
          <w:divBdr>
            <w:top w:val="none" w:sz="0" w:space="0" w:color="auto"/>
            <w:left w:val="none" w:sz="0" w:space="0" w:color="auto"/>
            <w:bottom w:val="none" w:sz="0" w:space="0" w:color="auto"/>
            <w:right w:val="none" w:sz="0" w:space="0" w:color="auto"/>
          </w:divBdr>
        </w:div>
        <w:div w:id="737092962">
          <w:marLeft w:val="75"/>
          <w:marRight w:val="0"/>
          <w:marTop w:val="0"/>
          <w:marBottom w:val="0"/>
          <w:divBdr>
            <w:top w:val="none" w:sz="0" w:space="0" w:color="auto"/>
            <w:left w:val="none" w:sz="0" w:space="0" w:color="auto"/>
            <w:bottom w:val="none" w:sz="0" w:space="0" w:color="auto"/>
            <w:right w:val="none" w:sz="0" w:space="0" w:color="auto"/>
          </w:divBdr>
        </w:div>
        <w:div w:id="737092966">
          <w:marLeft w:val="75"/>
          <w:marRight w:val="0"/>
          <w:marTop w:val="0"/>
          <w:marBottom w:val="0"/>
          <w:divBdr>
            <w:top w:val="none" w:sz="0" w:space="0" w:color="auto"/>
            <w:left w:val="none" w:sz="0" w:space="0" w:color="auto"/>
            <w:bottom w:val="none" w:sz="0" w:space="0" w:color="auto"/>
            <w:right w:val="none" w:sz="0" w:space="0" w:color="auto"/>
          </w:divBdr>
        </w:div>
      </w:divsChild>
    </w:div>
    <w:div w:id="737092968">
      <w:marLeft w:val="0"/>
      <w:marRight w:val="0"/>
      <w:marTop w:val="0"/>
      <w:marBottom w:val="0"/>
      <w:divBdr>
        <w:top w:val="none" w:sz="0" w:space="0" w:color="auto"/>
        <w:left w:val="none" w:sz="0" w:space="0" w:color="auto"/>
        <w:bottom w:val="none" w:sz="0" w:space="0" w:color="auto"/>
        <w:right w:val="none" w:sz="0" w:space="0" w:color="auto"/>
      </w:divBdr>
      <w:divsChild>
        <w:div w:id="737092959">
          <w:marLeft w:val="0"/>
          <w:marRight w:val="0"/>
          <w:marTop w:val="120"/>
          <w:marBottom w:val="120"/>
          <w:divBdr>
            <w:top w:val="none" w:sz="0" w:space="0" w:color="auto"/>
            <w:left w:val="none" w:sz="0" w:space="0" w:color="auto"/>
            <w:bottom w:val="none" w:sz="0" w:space="0" w:color="auto"/>
            <w:right w:val="none" w:sz="0" w:space="0" w:color="auto"/>
          </w:divBdr>
          <w:divsChild>
            <w:div w:id="737092960">
              <w:marLeft w:val="75"/>
              <w:marRight w:val="0"/>
              <w:marTop w:val="0"/>
              <w:marBottom w:val="0"/>
              <w:divBdr>
                <w:top w:val="none" w:sz="0" w:space="0" w:color="auto"/>
                <w:left w:val="none" w:sz="0" w:space="0" w:color="auto"/>
                <w:bottom w:val="none" w:sz="0" w:space="0" w:color="auto"/>
                <w:right w:val="none" w:sz="0" w:space="0" w:color="auto"/>
              </w:divBdr>
            </w:div>
            <w:div w:id="737092964">
              <w:marLeft w:val="75"/>
              <w:marRight w:val="0"/>
              <w:marTop w:val="0"/>
              <w:marBottom w:val="0"/>
              <w:divBdr>
                <w:top w:val="none" w:sz="0" w:space="0" w:color="auto"/>
                <w:left w:val="none" w:sz="0" w:space="0" w:color="auto"/>
                <w:bottom w:val="none" w:sz="0" w:space="0" w:color="auto"/>
                <w:right w:val="none" w:sz="0" w:space="0" w:color="auto"/>
              </w:divBdr>
            </w:div>
            <w:div w:id="737092965">
              <w:marLeft w:val="75"/>
              <w:marRight w:val="0"/>
              <w:marTop w:val="0"/>
              <w:marBottom w:val="0"/>
              <w:divBdr>
                <w:top w:val="none" w:sz="0" w:space="0" w:color="auto"/>
                <w:left w:val="none" w:sz="0" w:space="0" w:color="auto"/>
                <w:bottom w:val="none" w:sz="0" w:space="0" w:color="auto"/>
                <w:right w:val="none" w:sz="0" w:space="0" w:color="auto"/>
              </w:divBdr>
            </w:div>
            <w:div w:id="73709296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737092969">
      <w:marLeft w:val="0"/>
      <w:marRight w:val="0"/>
      <w:marTop w:val="0"/>
      <w:marBottom w:val="0"/>
      <w:divBdr>
        <w:top w:val="none" w:sz="0" w:space="0" w:color="auto"/>
        <w:left w:val="none" w:sz="0" w:space="0" w:color="auto"/>
        <w:bottom w:val="none" w:sz="0" w:space="0" w:color="auto"/>
        <w:right w:val="none" w:sz="0" w:space="0" w:color="auto"/>
      </w:divBdr>
    </w:div>
    <w:div w:id="737092970">
      <w:marLeft w:val="0"/>
      <w:marRight w:val="0"/>
      <w:marTop w:val="0"/>
      <w:marBottom w:val="0"/>
      <w:divBdr>
        <w:top w:val="none" w:sz="0" w:space="0" w:color="auto"/>
        <w:left w:val="none" w:sz="0" w:space="0" w:color="auto"/>
        <w:bottom w:val="none" w:sz="0" w:space="0" w:color="auto"/>
        <w:right w:val="none" w:sz="0" w:space="0" w:color="auto"/>
      </w:divBdr>
    </w:div>
    <w:div w:id="737092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9242</TotalTime>
  <Pages>17</Pages>
  <Words>6419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prus</dc:creator>
  <cp:keywords/>
  <dc:description/>
  <cp:lastModifiedBy>Prus</cp:lastModifiedBy>
  <cp:revision>190</cp:revision>
  <cp:lastPrinted>2019-03-17T11:01:00Z</cp:lastPrinted>
  <dcterms:created xsi:type="dcterms:W3CDTF">2017-05-18T05:32:00Z</dcterms:created>
  <dcterms:modified xsi:type="dcterms:W3CDTF">2019-03-17T14:04:00Z</dcterms:modified>
</cp:coreProperties>
</file>