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3B" w:rsidRPr="00926859" w:rsidRDefault="00E65F3B" w:rsidP="00926859">
      <w:pPr>
        <w:spacing w:line="360" w:lineRule="auto"/>
        <w:rPr>
          <w:rFonts w:ascii="Georgia" w:hAnsi="Georgia"/>
          <w:bCs/>
          <w:color w:val="000000"/>
          <w:sz w:val="28"/>
          <w:szCs w:val="28"/>
        </w:rPr>
      </w:pPr>
      <w:r>
        <w:rPr>
          <w:noProof/>
        </w:rPr>
        <w:pict>
          <v:rect id="_x0000_s1026" style="position:absolute;margin-left:397pt;margin-top:-25.95pt;width:1in;height:41.1pt;z-index:251658240" stroked="f">
            <v:textbox style="mso-next-textbox:#_x0000_s1026">
              <w:txbxContent>
                <w:p w:rsidR="00E65F3B" w:rsidRPr="005E0E2A" w:rsidRDefault="00E65F3B" w:rsidP="005E0E2A">
                  <w:pPr>
                    <w:rPr>
                      <w:szCs w:val="36"/>
                    </w:rPr>
                  </w:pPr>
                </w:p>
              </w:txbxContent>
            </v:textbox>
          </v:rect>
        </w:pict>
      </w:r>
    </w:p>
    <w:p w:rsidR="00E65F3B" w:rsidRPr="001E2472" w:rsidRDefault="00E65F3B" w:rsidP="00B165A1">
      <w:pPr>
        <w:jc w:val="center"/>
        <w:rPr>
          <w:rFonts w:ascii="Monotype Corsiva" w:hAnsi="Monotype Corsiva"/>
          <w:b/>
          <w:iCs/>
          <w:sz w:val="28"/>
          <w:szCs w:val="28"/>
        </w:rPr>
      </w:pPr>
    </w:p>
    <w:p w:rsidR="00E65F3B" w:rsidRPr="001E2472" w:rsidRDefault="00E65F3B" w:rsidP="00B165A1">
      <w:pPr>
        <w:jc w:val="center"/>
        <w:rPr>
          <w:rFonts w:ascii="Monotype Corsiva" w:hAnsi="Monotype Corsiva"/>
          <w:iCs/>
        </w:rPr>
      </w:pPr>
      <w:r w:rsidRPr="001E2472">
        <w:rPr>
          <w:rFonts w:ascii="Monotype Corsiva" w:hAnsi="Monotype Corsiva"/>
          <w:iCs/>
        </w:rPr>
        <w:t>Муниципальное казенное общеобразовательное учреждение</w:t>
      </w:r>
    </w:p>
    <w:p w:rsidR="00E65F3B" w:rsidRPr="001E2472" w:rsidRDefault="00E65F3B" w:rsidP="00B165A1">
      <w:pPr>
        <w:jc w:val="center"/>
        <w:rPr>
          <w:rFonts w:ascii="Monotype Corsiva" w:hAnsi="Monotype Corsiva"/>
          <w:iCs/>
        </w:rPr>
      </w:pPr>
      <w:r w:rsidRPr="001E2472">
        <w:rPr>
          <w:rFonts w:ascii="Monotype Corsiva" w:hAnsi="Monotype Corsiva"/>
          <w:iCs/>
        </w:rPr>
        <w:t>«Комсомольская гимназия имени Баатра Басангова»</w:t>
      </w:r>
    </w:p>
    <w:p w:rsidR="00E65F3B" w:rsidRPr="001E2472" w:rsidRDefault="00E65F3B" w:rsidP="00B165A1">
      <w:pPr>
        <w:rPr>
          <w:rFonts w:ascii="Monotype Corsiva" w:hAnsi="Monotype Corsiva"/>
          <w:iCs/>
          <w:sz w:val="28"/>
          <w:szCs w:val="28"/>
        </w:rPr>
      </w:pPr>
    </w:p>
    <w:p w:rsidR="00E65F3B" w:rsidRPr="001E2472" w:rsidRDefault="00E65F3B" w:rsidP="00B165A1">
      <w:pPr>
        <w:rPr>
          <w:rFonts w:ascii="Monotype Corsiva" w:hAnsi="Monotype Corsiva"/>
          <w:iCs/>
          <w:sz w:val="28"/>
          <w:szCs w:val="28"/>
        </w:rPr>
      </w:pPr>
    </w:p>
    <w:p w:rsidR="00E65F3B" w:rsidRPr="001E2472" w:rsidRDefault="00E65F3B" w:rsidP="00B165A1">
      <w:pPr>
        <w:ind w:left="-285" w:right="-535"/>
        <w:rPr>
          <w:rFonts w:ascii="Monotype Corsiva" w:hAnsi="Monotype Corsiva"/>
          <w:iCs/>
          <w:sz w:val="22"/>
          <w:szCs w:val="22"/>
        </w:rPr>
      </w:pPr>
      <w:r w:rsidRPr="001E2472">
        <w:rPr>
          <w:rFonts w:ascii="Monotype Corsiva" w:hAnsi="Monotype Corsiva"/>
          <w:iCs/>
        </w:rPr>
        <w:t xml:space="preserve">                   </w:t>
      </w:r>
      <w:r w:rsidRPr="001E2472">
        <w:rPr>
          <w:rFonts w:ascii="Monotype Corsiva" w:hAnsi="Monotype Corsiva"/>
          <w:b/>
          <w:bCs/>
          <w:iCs/>
          <w:sz w:val="22"/>
          <w:szCs w:val="22"/>
        </w:rPr>
        <w:t>РАССМОТРЕНО</w:t>
      </w:r>
      <w:r w:rsidRPr="001E2472">
        <w:rPr>
          <w:rFonts w:ascii="Monotype Corsiva" w:hAnsi="Monotype Corsiva"/>
          <w:iCs/>
          <w:sz w:val="22"/>
          <w:szCs w:val="22"/>
        </w:rPr>
        <w:t xml:space="preserve">:                                   </w:t>
      </w:r>
      <w:r w:rsidRPr="001E2472">
        <w:rPr>
          <w:rFonts w:ascii="Monotype Corsiva" w:hAnsi="Monotype Corsiva"/>
          <w:b/>
          <w:bCs/>
          <w:iCs/>
          <w:sz w:val="22"/>
          <w:szCs w:val="22"/>
        </w:rPr>
        <w:t>СОГЛАСОВАНО</w:t>
      </w:r>
      <w:r w:rsidRPr="001E2472">
        <w:rPr>
          <w:rFonts w:ascii="Monotype Corsiva" w:hAnsi="Monotype Corsiva"/>
          <w:iCs/>
          <w:sz w:val="22"/>
          <w:szCs w:val="22"/>
        </w:rPr>
        <w:t xml:space="preserve">:                      </w:t>
      </w:r>
      <w:r w:rsidRPr="001E2472">
        <w:rPr>
          <w:rFonts w:ascii="Monotype Corsiva" w:hAnsi="Monotype Corsiva"/>
          <w:b/>
          <w:bCs/>
          <w:iCs/>
          <w:sz w:val="22"/>
          <w:szCs w:val="22"/>
        </w:rPr>
        <w:t>УТВЕРЖДАЮ:</w:t>
      </w:r>
    </w:p>
    <w:p w:rsidR="00E65F3B" w:rsidRPr="001E2472" w:rsidRDefault="00E65F3B" w:rsidP="00B165A1">
      <w:pPr>
        <w:ind w:left="-285" w:right="-535"/>
        <w:rPr>
          <w:rFonts w:ascii="Monotype Corsiva" w:hAnsi="Monotype Corsiva"/>
          <w:iCs/>
          <w:sz w:val="22"/>
          <w:szCs w:val="22"/>
        </w:rPr>
      </w:pPr>
    </w:p>
    <w:p w:rsidR="00E65F3B" w:rsidRPr="001E2472" w:rsidRDefault="00E65F3B" w:rsidP="00B165A1">
      <w:pPr>
        <w:rPr>
          <w:rFonts w:ascii="Monotype Corsiva" w:hAnsi="Monotype Corsiva"/>
          <w:iCs/>
        </w:rPr>
      </w:pPr>
      <w:r w:rsidRPr="001E2472">
        <w:rPr>
          <w:rFonts w:ascii="Monotype Corsiva" w:hAnsi="Monotype Corsiva"/>
          <w:iCs/>
        </w:rPr>
        <w:t xml:space="preserve">              На заседании  МО учителей             Зам.дир. по УВР                      Директор </w:t>
      </w:r>
    </w:p>
    <w:p w:rsidR="00E65F3B" w:rsidRPr="001E2472" w:rsidRDefault="00E65F3B" w:rsidP="00B165A1">
      <w:pPr>
        <w:rPr>
          <w:rFonts w:ascii="Monotype Corsiva" w:hAnsi="Monotype Corsiva"/>
          <w:iCs/>
        </w:rPr>
      </w:pPr>
      <w:r w:rsidRPr="001E2472">
        <w:rPr>
          <w:rFonts w:ascii="Monotype Corsiva" w:hAnsi="Monotype Corsiva"/>
          <w:iCs/>
        </w:rPr>
        <w:t xml:space="preserve">                                                                                                                             __________   /Батырева М.И./ </w:t>
      </w:r>
    </w:p>
    <w:p w:rsidR="00E65F3B" w:rsidRPr="001E2472" w:rsidRDefault="00E65F3B" w:rsidP="00B165A1">
      <w:pPr>
        <w:rPr>
          <w:rFonts w:ascii="Monotype Corsiva" w:hAnsi="Monotype Corsiva"/>
          <w:iCs/>
        </w:rPr>
      </w:pPr>
      <w:r w:rsidRPr="001E2472">
        <w:rPr>
          <w:rFonts w:ascii="Monotype Corsiva" w:hAnsi="Monotype Corsiva"/>
          <w:iCs/>
        </w:rPr>
        <w:t xml:space="preserve">               русского языка и литературы</w:t>
      </w:r>
    </w:p>
    <w:p w:rsidR="00E65F3B" w:rsidRPr="001E2472" w:rsidRDefault="00E65F3B" w:rsidP="00B165A1">
      <w:pPr>
        <w:ind w:left="-285" w:right="-535"/>
        <w:rPr>
          <w:rFonts w:ascii="Monotype Corsiva" w:hAnsi="Monotype Corsiva"/>
          <w:iCs/>
        </w:rPr>
      </w:pPr>
      <w:r w:rsidRPr="001E2472">
        <w:rPr>
          <w:rFonts w:ascii="Monotype Corsiva" w:hAnsi="Monotype Corsiva"/>
          <w:iCs/>
        </w:rPr>
        <w:t xml:space="preserve">                   Протокол №____</w:t>
      </w:r>
    </w:p>
    <w:p w:rsidR="00E65F3B" w:rsidRPr="001E2472" w:rsidRDefault="00E65F3B" w:rsidP="00B165A1">
      <w:pPr>
        <w:ind w:left="-285" w:right="-535"/>
        <w:rPr>
          <w:rFonts w:ascii="Monotype Corsiva" w:hAnsi="Monotype Corsiva"/>
          <w:iCs/>
        </w:rPr>
      </w:pPr>
      <w:r w:rsidRPr="001E2472">
        <w:rPr>
          <w:rFonts w:ascii="Monotype Corsiva" w:hAnsi="Monotype Corsiva"/>
          <w:iCs/>
        </w:rPr>
        <w:t xml:space="preserve">                   от «    » августа </w:t>
      </w:r>
      <w:smartTag w:uri="urn:schemas-microsoft-com:office:smarttags" w:element="metricconverter">
        <w:smartTagPr>
          <w:attr w:name="ProductID" w:val="2019 г"/>
        </w:smartTagPr>
        <w:r w:rsidRPr="001E2472">
          <w:rPr>
            <w:rFonts w:ascii="Monotype Corsiva" w:hAnsi="Monotype Corsiva"/>
            <w:iCs/>
          </w:rPr>
          <w:t>2019 г</w:t>
        </w:r>
      </w:smartTag>
      <w:r w:rsidRPr="001E2472">
        <w:rPr>
          <w:rFonts w:ascii="Monotype Corsiva" w:hAnsi="Monotype Corsiva"/>
          <w:iCs/>
        </w:rPr>
        <w:t xml:space="preserve">.                      _______/Горяева Л.М./            Приказ № ____   </w:t>
      </w:r>
    </w:p>
    <w:p w:rsidR="00E65F3B" w:rsidRPr="001E2472" w:rsidRDefault="00E65F3B" w:rsidP="00B165A1">
      <w:pPr>
        <w:ind w:left="-285" w:right="-535"/>
        <w:rPr>
          <w:rFonts w:ascii="Monotype Corsiva" w:hAnsi="Monotype Corsiva"/>
          <w:iCs/>
        </w:rPr>
      </w:pPr>
      <w:r w:rsidRPr="001E2472">
        <w:rPr>
          <w:rFonts w:ascii="Monotype Corsiva" w:hAnsi="Monotype Corsiva"/>
          <w:iCs/>
        </w:rPr>
        <w:t xml:space="preserve">                   Рук-ль </w:t>
      </w:r>
      <w:r>
        <w:rPr>
          <w:rFonts w:ascii="Monotype Corsiva" w:hAnsi="Monotype Corsiva"/>
          <w:iCs/>
        </w:rPr>
        <w:t>Ш</w:t>
      </w:r>
      <w:r w:rsidRPr="001E2472">
        <w:rPr>
          <w:rFonts w:ascii="Monotype Corsiva" w:hAnsi="Monotype Corsiva"/>
          <w:iCs/>
        </w:rPr>
        <w:t>МО                                                                                              от «    » авг</w:t>
      </w:r>
      <w:r w:rsidRPr="001E2472">
        <w:rPr>
          <w:rFonts w:ascii="Monotype Corsiva" w:hAnsi="Monotype Corsiva"/>
          <w:iCs/>
        </w:rPr>
        <w:t>у</w:t>
      </w:r>
      <w:r w:rsidRPr="001E2472">
        <w:rPr>
          <w:rFonts w:ascii="Monotype Corsiva" w:hAnsi="Monotype Corsiva"/>
          <w:iCs/>
        </w:rPr>
        <w:t xml:space="preserve">ста  </w:t>
      </w:r>
      <w:smartTag w:uri="urn:schemas-microsoft-com:office:smarttags" w:element="metricconverter">
        <w:smartTagPr>
          <w:attr w:name="ProductID" w:val="2019 г"/>
        </w:smartTagPr>
        <w:r w:rsidRPr="001E2472">
          <w:rPr>
            <w:rFonts w:ascii="Monotype Corsiva" w:hAnsi="Monotype Corsiva"/>
            <w:iCs/>
          </w:rPr>
          <w:t>2019 г</w:t>
        </w:r>
      </w:smartTag>
      <w:r w:rsidRPr="001E2472">
        <w:rPr>
          <w:rFonts w:ascii="Monotype Corsiva" w:hAnsi="Monotype Corsiva"/>
          <w:iCs/>
        </w:rPr>
        <w:t>.</w:t>
      </w:r>
    </w:p>
    <w:p w:rsidR="00E65F3B" w:rsidRPr="001E2472" w:rsidRDefault="00E65F3B" w:rsidP="00B165A1">
      <w:pPr>
        <w:ind w:left="-285" w:right="-535"/>
        <w:rPr>
          <w:rFonts w:ascii="Monotype Corsiva" w:hAnsi="Monotype Corsiva"/>
          <w:iCs/>
        </w:rPr>
      </w:pPr>
      <w:r w:rsidRPr="001E2472">
        <w:rPr>
          <w:rFonts w:ascii="Monotype Corsiva" w:hAnsi="Monotype Corsiva"/>
          <w:iCs/>
        </w:rPr>
        <w:t xml:space="preserve">                    ___________Бадмаева Т.З.                                                                                                                                                           </w:t>
      </w:r>
    </w:p>
    <w:p w:rsidR="00E65F3B" w:rsidRPr="001E2472" w:rsidRDefault="00E65F3B" w:rsidP="00B165A1">
      <w:pPr>
        <w:ind w:left="-285" w:right="-535"/>
        <w:rPr>
          <w:rFonts w:ascii="Monotype Corsiva" w:hAnsi="Monotype Corsiva"/>
          <w:iCs/>
        </w:rPr>
      </w:pPr>
    </w:p>
    <w:p w:rsidR="00E65F3B" w:rsidRPr="001E2472" w:rsidRDefault="00E65F3B" w:rsidP="00B165A1">
      <w:pPr>
        <w:rPr>
          <w:rFonts w:ascii="Monotype Corsiva" w:hAnsi="Monotype Corsiva"/>
          <w:b/>
          <w:iCs/>
          <w:sz w:val="40"/>
          <w:szCs w:val="40"/>
        </w:rPr>
      </w:pPr>
    </w:p>
    <w:p w:rsidR="00E65F3B" w:rsidRPr="001E2472" w:rsidRDefault="00E65F3B" w:rsidP="00B165A1">
      <w:pPr>
        <w:rPr>
          <w:rFonts w:ascii="Monotype Corsiva" w:hAnsi="Monotype Corsiva"/>
          <w:b/>
          <w:iCs/>
          <w:sz w:val="40"/>
          <w:szCs w:val="40"/>
        </w:rPr>
      </w:pP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96"/>
          <w:szCs w:val="96"/>
        </w:rPr>
      </w:pPr>
      <w:r w:rsidRPr="001E2472">
        <w:rPr>
          <w:rFonts w:ascii="Monotype Corsiva" w:hAnsi="Monotype Corsiva"/>
          <w:iCs/>
          <w:sz w:val="96"/>
          <w:szCs w:val="96"/>
        </w:rPr>
        <w:t>Рабочая программа</w:t>
      </w: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72"/>
          <w:szCs w:val="72"/>
        </w:rPr>
      </w:pPr>
      <w:r w:rsidRPr="001E2472">
        <w:rPr>
          <w:rFonts w:ascii="Monotype Corsiva" w:hAnsi="Monotype Corsiva"/>
          <w:iCs/>
          <w:sz w:val="72"/>
          <w:szCs w:val="72"/>
        </w:rPr>
        <w:t>по внеурочной деятельности</w:t>
      </w:r>
    </w:p>
    <w:p w:rsidR="00E65F3B" w:rsidRPr="001E2472" w:rsidRDefault="00E65F3B" w:rsidP="00B165A1">
      <w:pPr>
        <w:jc w:val="center"/>
        <w:rPr>
          <w:rFonts w:ascii="Monotype Corsiva" w:hAnsi="Monotype Corsiva"/>
          <w:b/>
          <w:bCs/>
          <w:iCs/>
          <w:sz w:val="72"/>
          <w:szCs w:val="72"/>
        </w:rPr>
      </w:pPr>
      <w:r w:rsidRPr="001E2472">
        <w:rPr>
          <w:rFonts w:ascii="Monotype Corsiva" w:hAnsi="Monotype Corsiva"/>
          <w:b/>
          <w:bCs/>
          <w:iCs/>
          <w:sz w:val="72"/>
          <w:szCs w:val="72"/>
        </w:rPr>
        <w:t>«</w:t>
      </w:r>
      <w:r>
        <w:rPr>
          <w:rFonts w:ascii="Monotype Corsiva" w:hAnsi="Monotype Corsiva"/>
          <w:b/>
          <w:bCs/>
          <w:iCs/>
          <w:sz w:val="72"/>
          <w:szCs w:val="72"/>
        </w:rPr>
        <w:t>На пути к  грамотности</w:t>
      </w:r>
      <w:r w:rsidRPr="001E2472">
        <w:rPr>
          <w:rFonts w:ascii="Monotype Corsiva" w:hAnsi="Monotype Corsiva"/>
          <w:b/>
          <w:bCs/>
          <w:iCs/>
          <w:sz w:val="72"/>
          <w:szCs w:val="72"/>
        </w:rPr>
        <w:t>»</w:t>
      </w: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72"/>
          <w:szCs w:val="72"/>
        </w:rPr>
      </w:pPr>
      <w:r>
        <w:rPr>
          <w:rFonts w:ascii="Monotype Corsiva" w:hAnsi="Monotype Corsiva"/>
          <w:iCs/>
          <w:sz w:val="72"/>
          <w:szCs w:val="72"/>
        </w:rPr>
        <w:t>8</w:t>
      </w:r>
      <w:r w:rsidRPr="001E2472">
        <w:rPr>
          <w:rFonts w:ascii="Monotype Corsiva" w:hAnsi="Monotype Corsiva"/>
          <w:iCs/>
          <w:sz w:val="72"/>
          <w:szCs w:val="72"/>
        </w:rPr>
        <w:t xml:space="preserve"> класс</w:t>
      </w: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48"/>
          <w:szCs w:val="48"/>
        </w:rPr>
      </w:pPr>
      <w:r w:rsidRPr="001E2472">
        <w:rPr>
          <w:rFonts w:ascii="Monotype Corsiva" w:hAnsi="Monotype Corsiva"/>
          <w:iCs/>
          <w:sz w:val="48"/>
          <w:szCs w:val="48"/>
        </w:rPr>
        <w:t>2019-2020 учебный год</w:t>
      </w: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48"/>
          <w:szCs w:val="48"/>
        </w:rPr>
      </w:pP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48"/>
          <w:szCs w:val="48"/>
        </w:rPr>
      </w:pP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48"/>
          <w:szCs w:val="48"/>
        </w:rPr>
      </w:pPr>
    </w:p>
    <w:p w:rsidR="00E65F3B" w:rsidRPr="001E2472" w:rsidRDefault="00E65F3B" w:rsidP="00B165A1">
      <w:pPr>
        <w:rPr>
          <w:rFonts w:ascii="Monotype Corsiva" w:hAnsi="Monotype Corsiva"/>
          <w:iCs/>
          <w:sz w:val="48"/>
          <w:szCs w:val="48"/>
        </w:rPr>
      </w:pP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28"/>
          <w:szCs w:val="28"/>
        </w:rPr>
      </w:pPr>
      <w:r w:rsidRPr="001E2472">
        <w:rPr>
          <w:rFonts w:ascii="Monotype Corsiva" w:hAnsi="Monotype Corsiva"/>
          <w:iCs/>
          <w:sz w:val="28"/>
          <w:szCs w:val="28"/>
        </w:rPr>
        <w:t xml:space="preserve">                                                                     Составитель: Бадмаева Н.В.., </w:t>
      </w: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28"/>
          <w:szCs w:val="28"/>
        </w:rPr>
      </w:pPr>
      <w:r w:rsidRPr="001E2472">
        <w:rPr>
          <w:rFonts w:ascii="Monotype Corsiva" w:hAnsi="Monotype Corsiva"/>
          <w:iCs/>
          <w:sz w:val="28"/>
          <w:szCs w:val="28"/>
        </w:rPr>
        <w:t xml:space="preserve">                                                                                       </w:t>
      </w:r>
      <w:r>
        <w:rPr>
          <w:rFonts w:ascii="Monotype Corsiva" w:hAnsi="Monotype Corsiva"/>
          <w:iCs/>
          <w:sz w:val="28"/>
          <w:szCs w:val="28"/>
        </w:rPr>
        <w:t xml:space="preserve">                     </w:t>
      </w:r>
      <w:r w:rsidRPr="001E2472">
        <w:rPr>
          <w:rFonts w:ascii="Monotype Corsiva" w:hAnsi="Monotype Corsiva"/>
          <w:iCs/>
          <w:sz w:val="28"/>
          <w:szCs w:val="28"/>
        </w:rPr>
        <w:t xml:space="preserve"> учитель русского языка и </w:t>
      </w:r>
    </w:p>
    <w:p w:rsidR="00E65F3B" w:rsidRPr="001E2472" w:rsidRDefault="00E65F3B" w:rsidP="00B165A1">
      <w:pPr>
        <w:tabs>
          <w:tab w:val="left" w:pos="7065"/>
        </w:tabs>
        <w:rPr>
          <w:rFonts w:ascii="Monotype Corsiva" w:hAnsi="Monotype Corsiva"/>
          <w:iCs/>
          <w:sz w:val="28"/>
          <w:szCs w:val="28"/>
        </w:rPr>
      </w:pPr>
      <w:r w:rsidRPr="001E2472">
        <w:rPr>
          <w:rFonts w:ascii="Monotype Corsiva" w:hAnsi="Monotype Corsiva"/>
          <w:iCs/>
          <w:sz w:val="28"/>
          <w:szCs w:val="28"/>
        </w:rPr>
        <w:tab/>
      </w:r>
      <w:r>
        <w:rPr>
          <w:rFonts w:ascii="Monotype Corsiva" w:hAnsi="Monotype Corsiva"/>
          <w:iCs/>
          <w:sz w:val="28"/>
          <w:szCs w:val="28"/>
        </w:rPr>
        <w:t xml:space="preserve">     </w:t>
      </w:r>
      <w:r w:rsidRPr="001E2472">
        <w:rPr>
          <w:rFonts w:ascii="Monotype Corsiva" w:hAnsi="Monotype Corsiva"/>
          <w:iCs/>
          <w:sz w:val="28"/>
          <w:szCs w:val="28"/>
        </w:rPr>
        <w:t>литературы</w:t>
      </w:r>
    </w:p>
    <w:p w:rsidR="00E65F3B" w:rsidRPr="001E2472" w:rsidRDefault="00E65F3B" w:rsidP="00B165A1">
      <w:pPr>
        <w:ind w:left="-285"/>
        <w:jc w:val="center"/>
        <w:rPr>
          <w:rFonts w:ascii="Monotype Corsiva" w:hAnsi="Monotype Corsiva"/>
          <w:iCs/>
          <w:sz w:val="28"/>
          <w:szCs w:val="28"/>
        </w:rPr>
      </w:pPr>
      <w:r w:rsidRPr="001E2472">
        <w:rPr>
          <w:rFonts w:ascii="Monotype Corsiva" w:hAnsi="Monotype Corsiva"/>
          <w:iCs/>
          <w:sz w:val="28"/>
          <w:szCs w:val="28"/>
        </w:rPr>
        <w:t xml:space="preserve"> </w:t>
      </w:r>
    </w:p>
    <w:p w:rsidR="00E65F3B" w:rsidRPr="001E2472" w:rsidRDefault="00E65F3B" w:rsidP="00B165A1">
      <w:pPr>
        <w:ind w:left="-285"/>
        <w:jc w:val="center"/>
        <w:rPr>
          <w:rFonts w:ascii="Monotype Corsiva" w:hAnsi="Monotype Corsiva"/>
          <w:iCs/>
          <w:sz w:val="28"/>
          <w:szCs w:val="28"/>
        </w:rPr>
      </w:pPr>
      <w:r w:rsidRPr="001E2472">
        <w:rPr>
          <w:rFonts w:ascii="Monotype Corsiva" w:hAnsi="Monotype Corsiva"/>
          <w:iCs/>
          <w:sz w:val="28"/>
          <w:szCs w:val="28"/>
        </w:rPr>
        <w:t xml:space="preserve">                                                                         </w:t>
      </w:r>
    </w:p>
    <w:p w:rsidR="00E65F3B" w:rsidRPr="001E2472" w:rsidRDefault="00E65F3B" w:rsidP="00B165A1">
      <w:pPr>
        <w:rPr>
          <w:rFonts w:ascii="Monotype Corsiva" w:hAnsi="Monotype Corsiva"/>
          <w:iCs/>
          <w:sz w:val="28"/>
          <w:szCs w:val="28"/>
        </w:rPr>
      </w:pP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28"/>
          <w:szCs w:val="28"/>
        </w:rPr>
      </w:pP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28"/>
          <w:szCs w:val="28"/>
        </w:rPr>
      </w:pP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28"/>
          <w:szCs w:val="28"/>
        </w:rPr>
      </w:pPr>
    </w:p>
    <w:p w:rsidR="00E65F3B" w:rsidRPr="001E2472" w:rsidRDefault="00E65F3B" w:rsidP="00B165A1">
      <w:pPr>
        <w:rPr>
          <w:rFonts w:ascii="Monotype Corsiva" w:hAnsi="Monotype Corsiva"/>
          <w:iCs/>
          <w:sz w:val="28"/>
          <w:szCs w:val="28"/>
        </w:rPr>
      </w:pPr>
    </w:p>
    <w:p w:rsidR="00E65F3B" w:rsidRDefault="00E65F3B" w:rsidP="00B165A1">
      <w:pPr>
        <w:jc w:val="center"/>
        <w:rPr>
          <w:rFonts w:ascii="Monotype Corsiva" w:hAnsi="Monotype Corsiva"/>
          <w:iCs/>
          <w:sz w:val="28"/>
          <w:szCs w:val="28"/>
        </w:rPr>
      </w:pPr>
      <w:r>
        <w:rPr>
          <w:rFonts w:ascii="Monotype Corsiva" w:hAnsi="Monotype Corsiva"/>
          <w:iCs/>
          <w:sz w:val="28"/>
          <w:szCs w:val="28"/>
        </w:rPr>
        <w:t>п. Комсомольский, 2019</w:t>
      </w:r>
    </w:p>
    <w:p w:rsidR="00E65F3B" w:rsidRPr="001E2472" w:rsidRDefault="00E65F3B" w:rsidP="00B165A1">
      <w:pPr>
        <w:jc w:val="center"/>
        <w:rPr>
          <w:rFonts w:ascii="Monotype Corsiva" w:hAnsi="Monotype Corsiva"/>
          <w:iCs/>
          <w:sz w:val="28"/>
          <w:szCs w:val="28"/>
        </w:rPr>
      </w:pPr>
    </w:p>
    <w:p w:rsidR="00E65F3B" w:rsidRDefault="00E65F3B" w:rsidP="00100AEB">
      <w:pPr>
        <w:ind w:left="-540"/>
        <w:rPr>
          <w:rFonts w:ascii="Georgia" w:hAnsi="Georgia"/>
          <w:bCs/>
          <w:sz w:val="28"/>
          <w:szCs w:val="28"/>
        </w:rPr>
      </w:pPr>
    </w:p>
    <w:p w:rsidR="00E65F3B" w:rsidRDefault="00E65F3B" w:rsidP="00B41FA4">
      <w:pPr>
        <w:widowControl w:val="0"/>
        <w:tabs>
          <w:tab w:val="left" w:pos="-1440"/>
        </w:tabs>
        <w:ind w:right="-1"/>
        <w:contextualSpacing/>
        <w:jc w:val="center"/>
        <w:rPr>
          <w:b/>
          <w:color w:val="000000"/>
          <w:sz w:val="28"/>
          <w:szCs w:val="28"/>
        </w:rPr>
      </w:pPr>
      <w:r w:rsidRPr="00B92C6F">
        <w:rPr>
          <w:b/>
          <w:color w:val="000000"/>
          <w:sz w:val="28"/>
          <w:szCs w:val="28"/>
        </w:rPr>
        <w:t>Пояснительная записка</w:t>
      </w:r>
    </w:p>
    <w:p w:rsidR="00E65F3B" w:rsidRDefault="00E65F3B" w:rsidP="00884697">
      <w:pPr>
        <w:ind w:firstLine="709"/>
      </w:pPr>
      <w:r>
        <w:rPr>
          <w:color w:val="000000"/>
          <w:shd w:val="clear" w:color="auto" w:fill="F9F9F7"/>
        </w:rPr>
        <w:t>Переход общеобразовательных учреждений на федеральные государственные образов</w:t>
      </w:r>
      <w:r>
        <w:rPr>
          <w:color w:val="000000"/>
          <w:shd w:val="clear" w:color="auto" w:fill="F9F9F7"/>
        </w:rPr>
        <w:t>а</w:t>
      </w:r>
      <w:r>
        <w:rPr>
          <w:color w:val="000000"/>
          <w:shd w:val="clear" w:color="auto" w:fill="F9F9F7"/>
        </w:rPr>
        <w:t>тельные стандарты нового поколения – один из главных вопросов реализации приоритетного национального проекта «Образование». Отличительной особенностью стандартов нового пок</w:t>
      </w:r>
      <w:r>
        <w:rPr>
          <w:color w:val="000000"/>
          <w:shd w:val="clear" w:color="auto" w:fill="F9F9F7"/>
        </w:rPr>
        <w:t>о</w:t>
      </w:r>
      <w:r>
        <w:rPr>
          <w:color w:val="000000"/>
          <w:shd w:val="clear" w:color="auto" w:fill="F9F9F7"/>
        </w:rPr>
        <w:t>ления является требование организации внеурочной деятельности учащихся как неотъемлемой части образовательного процесса в школе. Одной из приоритетных задач развития системы о</w:t>
      </w:r>
      <w:r>
        <w:rPr>
          <w:color w:val="000000"/>
          <w:shd w:val="clear" w:color="auto" w:fill="F9F9F7"/>
        </w:rPr>
        <w:t>б</w:t>
      </w:r>
      <w:r>
        <w:rPr>
          <w:color w:val="000000"/>
          <w:shd w:val="clear" w:color="auto" w:fill="F9F9F7"/>
        </w:rPr>
        <w:t xml:space="preserve">разования – повышение эффективности системы воспитании и социологизации обучающихся и воспитанников. </w:t>
      </w:r>
      <w:r w:rsidRPr="000A4BB1">
        <w:t>В связи с этим следует учитывать, что в ходе внеурочной деятельности об</w:t>
      </w:r>
      <w:r w:rsidRPr="000A4BB1">
        <w:t>у</w:t>
      </w:r>
      <w:r w:rsidRPr="000A4BB1">
        <w:t>чающийся не только и даже не столько должен узнать, сколько научиться действовать, чувств</w:t>
      </w:r>
      <w:r w:rsidRPr="000A4BB1">
        <w:t>о</w:t>
      </w:r>
      <w:r w:rsidRPr="000A4BB1">
        <w:t>вать, принимать решения и др.</w:t>
      </w:r>
    </w:p>
    <w:p w:rsidR="00E65F3B" w:rsidRDefault="00E65F3B" w:rsidP="00884697">
      <w:pPr>
        <w:pStyle w:val="a"/>
        <w:ind w:firstLine="720"/>
        <w:rPr>
          <w:sz w:val="22"/>
          <w:szCs w:val="22"/>
        </w:rPr>
      </w:pPr>
      <w:r w:rsidRPr="00F652EA">
        <w:rPr>
          <w:sz w:val="22"/>
          <w:szCs w:val="22"/>
        </w:rPr>
        <w:t xml:space="preserve">Рабочая программа по </w:t>
      </w:r>
      <w:r>
        <w:rPr>
          <w:sz w:val="22"/>
          <w:szCs w:val="22"/>
        </w:rPr>
        <w:t xml:space="preserve">внеурочной деятельности по </w:t>
      </w:r>
      <w:r w:rsidRPr="00F652EA">
        <w:rPr>
          <w:sz w:val="22"/>
          <w:szCs w:val="22"/>
        </w:rPr>
        <w:t>русско</w:t>
      </w:r>
      <w:r>
        <w:rPr>
          <w:sz w:val="22"/>
          <w:szCs w:val="22"/>
        </w:rPr>
        <w:t>му языку для 8 класса составлена</w:t>
      </w:r>
      <w:r w:rsidRPr="00F652EA">
        <w:rPr>
          <w:sz w:val="22"/>
          <w:szCs w:val="22"/>
        </w:rPr>
        <w:t xml:space="preserve"> на основе Федерально</w:t>
      </w:r>
      <w:r>
        <w:rPr>
          <w:sz w:val="22"/>
          <w:szCs w:val="22"/>
        </w:rPr>
        <w:t xml:space="preserve">го </w:t>
      </w:r>
      <w:r w:rsidRPr="00F652EA">
        <w:rPr>
          <w:sz w:val="22"/>
          <w:szCs w:val="22"/>
        </w:rPr>
        <w:t xml:space="preserve"> государственного </w:t>
      </w:r>
      <w:r>
        <w:rPr>
          <w:sz w:val="22"/>
          <w:szCs w:val="22"/>
        </w:rPr>
        <w:t xml:space="preserve">образовательного </w:t>
      </w:r>
      <w:r w:rsidRPr="00F652EA">
        <w:rPr>
          <w:sz w:val="22"/>
          <w:szCs w:val="22"/>
        </w:rPr>
        <w:t>стандарт</w:t>
      </w:r>
      <w:r>
        <w:rPr>
          <w:sz w:val="22"/>
          <w:szCs w:val="22"/>
        </w:rPr>
        <w:t>а основного общего образования, у</w:t>
      </w:r>
      <w:r>
        <w:rPr>
          <w:sz w:val="22"/>
          <w:szCs w:val="22"/>
        </w:rPr>
        <w:t>т</w:t>
      </w:r>
      <w:r>
        <w:rPr>
          <w:sz w:val="22"/>
          <w:szCs w:val="22"/>
        </w:rPr>
        <w:t xml:space="preserve">вержденного приказом Министерства образования и науки РФ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2"/>
            <w:szCs w:val="22"/>
          </w:rPr>
          <w:t>2010 г</w:t>
        </w:r>
      </w:smartTag>
      <w:r>
        <w:rPr>
          <w:sz w:val="22"/>
          <w:szCs w:val="22"/>
        </w:rPr>
        <w:t xml:space="preserve">. № 1897, </w:t>
      </w:r>
    </w:p>
    <w:p w:rsidR="00E65F3B" w:rsidRPr="00B41FA4" w:rsidRDefault="00E65F3B" w:rsidP="00C27CA0">
      <w:pPr>
        <w:pStyle w:val="NoSpacing"/>
        <w:ind w:left="720"/>
        <w:rPr>
          <w:i/>
          <w:iCs/>
          <w:sz w:val="22"/>
          <w:szCs w:val="22"/>
          <w:u w:val="single"/>
          <w:shd w:val="clear" w:color="auto" w:fill="FFFFFF"/>
        </w:rPr>
      </w:pPr>
    </w:p>
    <w:p w:rsidR="00E65F3B" w:rsidRPr="00B41FA4" w:rsidRDefault="00E65F3B" w:rsidP="00C27CA0">
      <w:pPr>
        <w:pStyle w:val="NoSpacing"/>
        <w:ind w:left="720"/>
        <w:rPr>
          <w:i/>
          <w:iCs/>
          <w:sz w:val="22"/>
          <w:szCs w:val="22"/>
          <w:u w:val="single"/>
          <w:shd w:val="clear" w:color="auto" w:fill="FFFFFF"/>
        </w:rPr>
      </w:pPr>
      <w:r w:rsidRPr="00B41FA4">
        <w:rPr>
          <w:i/>
          <w:iCs/>
          <w:sz w:val="22"/>
          <w:szCs w:val="22"/>
          <w:u w:val="single"/>
          <w:shd w:val="clear" w:color="auto" w:fill="FFFFFF"/>
        </w:rPr>
        <w:t>Нормативно-правовая база:</w:t>
      </w:r>
    </w:p>
    <w:p w:rsidR="00E65F3B" w:rsidRPr="00C55F27" w:rsidRDefault="00E65F3B" w:rsidP="00A6410C">
      <w:pPr>
        <w:pStyle w:val="NoSpacing"/>
        <w:numPr>
          <w:ilvl w:val="0"/>
          <w:numId w:val="10"/>
        </w:numPr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Приказ</w:t>
      </w:r>
      <w:r w:rsidRPr="00C55F27">
        <w:rPr>
          <w:sz w:val="22"/>
          <w:szCs w:val="22"/>
          <w:shd w:val="clear" w:color="auto" w:fill="FFFFFF"/>
        </w:rPr>
        <w:t xml:space="preserve"> Министерства образования и науки Российской Федерации от 17.12.2010 г. № 1897 «Об утверждении </w:t>
      </w:r>
      <w:r>
        <w:rPr>
          <w:sz w:val="22"/>
          <w:szCs w:val="22"/>
          <w:shd w:val="clear" w:color="auto" w:fill="FFFFFF"/>
        </w:rPr>
        <w:t xml:space="preserve">и введение в действие </w:t>
      </w:r>
      <w:r w:rsidRPr="00C55F27">
        <w:rPr>
          <w:sz w:val="22"/>
          <w:szCs w:val="22"/>
          <w:shd w:val="clear" w:color="auto" w:fill="FFFFFF"/>
        </w:rPr>
        <w:t xml:space="preserve">федерального государственного образовательного стандарта основного общего образования», </w:t>
      </w:r>
    </w:p>
    <w:p w:rsidR="00E65F3B" w:rsidRPr="00C55F27" w:rsidRDefault="00E65F3B" w:rsidP="00A6410C">
      <w:pPr>
        <w:pStyle w:val="NoSpacing"/>
        <w:numPr>
          <w:ilvl w:val="0"/>
          <w:numId w:val="10"/>
        </w:numPr>
        <w:rPr>
          <w:sz w:val="22"/>
          <w:szCs w:val="22"/>
        </w:rPr>
      </w:pPr>
      <w:r>
        <w:rPr>
          <w:rFonts w:eastAsia="HiddenHorzOCR"/>
          <w:sz w:val="22"/>
          <w:szCs w:val="22"/>
        </w:rPr>
        <w:t xml:space="preserve">Приказ </w:t>
      </w:r>
      <w:r w:rsidRPr="00C55F27">
        <w:rPr>
          <w:rFonts w:eastAsia="HiddenHorzOCR"/>
          <w:bCs/>
          <w:sz w:val="22"/>
          <w:szCs w:val="22"/>
        </w:rPr>
        <w:t xml:space="preserve"> </w:t>
      </w:r>
      <w:r w:rsidRPr="00C55F27">
        <w:rPr>
          <w:sz w:val="22"/>
          <w:szCs w:val="22"/>
          <w:shd w:val="clear" w:color="auto" w:fill="FFFFFF"/>
        </w:rPr>
        <w:t xml:space="preserve">Министерства образования и науки Российской Федерации </w:t>
      </w:r>
      <w:r w:rsidRPr="00C55F27">
        <w:rPr>
          <w:rFonts w:eastAsia="HiddenHorzOCR"/>
          <w:bCs/>
          <w:sz w:val="22"/>
          <w:szCs w:val="22"/>
        </w:rPr>
        <w:t xml:space="preserve">от 29 декабря </w:t>
      </w:r>
      <w:smartTag w:uri="urn:schemas-microsoft-com:office:smarttags" w:element="metricconverter">
        <w:smartTagPr>
          <w:attr w:name="ProductID" w:val="12. Л"/>
        </w:smartTagPr>
        <w:r w:rsidRPr="00C55F27">
          <w:rPr>
            <w:rFonts w:eastAsia="HiddenHorzOCR"/>
            <w:bCs/>
            <w:sz w:val="22"/>
            <w:szCs w:val="22"/>
          </w:rPr>
          <w:t>2014 г</w:t>
        </w:r>
      </w:smartTag>
      <w:r w:rsidRPr="00C55F27">
        <w:rPr>
          <w:rFonts w:eastAsia="HiddenHorzOCR"/>
          <w:sz w:val="22"/>
          <w:szCs w:val="22"/>
        </w:rPr>
        <w:t xml:space="preserve">. </w:t>
      </w:r>
      <w:r w:rsidRPr="00C55F27">
        <w:rPr>
          <w:rFonts w:eastAsia="HiddenHorzOCR"/>
          <w:bCs/>
          <w:sz w:val="22"/>
          <w:szCs w:val="22"/>
        </w:rPr>
        <w:t>№1644</w:t>
      </w:r>
      <w:r w:rsidRPr="00C55F27">
        <w:rPr>
          <w:sz w:val="22"/>
          <w:szCs w:val="22"/>
        </w:rPr>
        <w:t>«О внесении изменений в федеральный государственный образовательный стандарт о</w:t>
      </w:r>
      <w:r w:rsidRPr="00C55F27">
        <w:rPr>
          <w:sz w:val="22"/>
          <w:szCs w:val="22"/>
        </w:rPr>
        <w:t>с</w:t>
      </w:r>
      <w:r w:rsidRPr="00C55F27">
        <w:rPr>
          <w:sz w:val="22"/>
          <w:szCs w:val="22"/>
        </w:rPr>
        <w:t>новного общего образования, утвержденный приказом Министерства образования и науки Ро</w:t>
      </w:r>
      <w:r w:rsidRPr="00C55F27">
        <w:rPr>
          <w:sz w:val="22"/>
          <w:szCs w:val="22"/>
        </w:rPr>
        <w:t>с</w:t>
      </w:r>
      <w:r w:rsidRPr="00C55F27">
        <w:rPr>
          <w:sz w:val="22"/>
          <w:szCs w:val="22"/>
        </w:rPr>
        <w:t xml:space="preserve">сийской Федерации от17.12.2010 г. № 1897», </w:t>
      </w:r>
    </w:p>
    <w:p w:rsidR="00E65F3B" w:rsidRPr="00C55F27" w:rsidRDefault="00E65F3B" w:rsidP="00B41FA4">
      <w:pPr>
        <w:pStyle w:val="NoSpacing"/>
        <w:numPr>
          <w:ilvl w:val="0"/>
          <w:numId w:val="10"/>
        </w:numPr>
        <w:rPr>
          <w:sz w:val="22"/>
          <w:szCs w:val="22"/>
        </w:rPr>
      </w:pPr>
      <w:r>
        <w:rPr>
          <w:rFonts w:eastAsia="HiddenHorzOCR"/>
          <w:sz w:val="22"/>
          <w:szCs w:val="22"/>
        </w:rPr>
        <w:t>П</w:t>
      </w:r>
      <w:r w:rsidRPr="00C55F27">
        <w:rPr>
          <w:rFonts w:eastAsia="HiddenHorzOCR"/>
          <w:sz w:val="22"/>
          <w:szCs w:val="22"/>
        </w:rPr>
        <w:t xml:space="preserve">риказом </w:t>
      </w:r>
      <w:r w:rsidRPr="00C55F27">
        <w:rPr>
          <w:sz w:val="22"/>
          <w:szCs w:val="22"/>
          <w:shd w:val="clear" w:color="auto" w:fill="FFFFFF"/>
        </w:rPr>
        <w:t xml:space="preserve">Министерства образования и науки Российской Федерации </w:t>
      </w:r>
      <w:r w:rsidRPr="00C55F27">
        <w:rPr>
          <w:rFonts w:eastAsia="HiddenHorzOCR"/>
          <w:bCs/>
          <w:sz w:val="22"/>
          <w:szCs w:val="22"/>
        </w:rPr>
        <w:t xml:space="preserve">от 31 декабря </w:t>
      </w:r>
      <w:smartTag w:uri="urn:schemas-microsoft-com:office:smarttags" w:element="metricconverter">
        <w:smartTagPr>
          <w:attr w:name="ProductID" w:val="12. Л"/>
        </w:smartTagPr>
        <w:r w:rsidRPr="00C55F27">
          <w:rPr>
            <w:rFonts w:eastAsia="HiddenHorzOCR"/>
            <w:bCs/>
            <w:sz w:val="22"/>
            <w:szCs w:val="22"/>
          </w:rPr>
          <w:t>2015 г</w:t>
        </w:r>
      </w:smartTag>
      <w:r w:rsidRPr="00C55F27">
        <w:rPr>
          <w:rFonts w:eastAsia="HiddenHorzOCR"/>
          <w:bCs/>
          <w:sz w:val="22"/>
          <w:szCs w:val="22"/>
        </w:rPr>
        <w:t>. № 1577</w:t>
      </w:r>
      <w:r w:rsidRPr="00C55F27">
        <w:rPr>
          <w:sz w:val="22"/>
          <w:szCs w:val="22"/>
        </w:rPr>
        <w:t>«О внесении изменений в федеральный государственный образовательный стандарт осно</w:t>
      </w:r>
      <w:r w:rsidRPr="00C55F27">
        <w:rPr>
          <w:sz w:val="22"/>
          <w:szCs w:val="22"/>
        </w:rPr>
        <w:t>в</w:t>
      </w:r>
      <w:r w:rsidRPr="00C55F27">
        <w:rPr>
          <w:sz w:val="22"/>
          <w:szCs w:val="22"/>
        </w:rPr>
        <w:t>ного общего образования, утвержденный приказом Министерства образования и науки Росси</w:t>
      </w:r>
      <w:r w:rsidRPr="00C55F27">
        <w:rPr>
          <w:sz w:val="22"/>
          <w:szCs w:val="22"/>
        </w:rPr>
        <w:t>й</w:t>
      </w:r>
      <w:r w:rsidRPr="00C55F27">
        <w:rPr>
          <w:sz w:val="22"/>
          <w:szCs w:val="22"/>
        </w:rPr>
        <w:t xml:space="preserve">ской Федерации от17.12.2010 г. № 1897», </w:t>
      </w:r>
    </w:p>
    <w:p w:rsidR="00E65F3B" w:rsidRPr="00C55F27" w:rsidRDefault="00E65F3B" w:rsidP="00A6410C">
      <w:pPr>
        <w:pStyle w:val="NoSpacing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>Федеральный государственный образовательный</w:t>
      </w:r>
      <w:r w:rsidRPr="00C55F27">
        <w:rPr>
          <w:sz w:val="22"/>
          <w:szCs w:val="22"/>
          <w:shd w:val="clear" w:color="auto" w:fill="FFFFFF"/>
        </w:rPr>
        <w:t xml:space="preserve"> ста</w:t>
      </w:r>
      <w:r>
        <w:rPr>
          <w:sz w:val="22"/>
          <w:szCs w:val="22"/>
          <w:shd w:val="clear" w:color="auto" w:fill="FFFFFF"/>
        </w:rPr>
        <w:t xml:space="preserve">ндарт </w:t>
      </w:r>
      <w:r w:rsidRPr="00C55F27">
        <w:rPr>
          <w:sz w:val="22"/>
          <w:szCs w:val="22"/>
          <w:shd w:val="clear" w:color="auto" w:fill="FFFFFF"/>
        </w:rPr>
        <w:t>основного общего образования;</w:t>
      </w:r>
    </w:p>
    <w:p w:rsidR="00E65F3B" w:rsidRPr="00C55F27" w:rsidRDefault="00E65F3B" w:rsidP="00A6410C">
      <w:pPr>
        <w:pStyle w:val="NoSpacing"/>
        <w:numPr>
          <w:ilvl w:val="0"/>
          <w:numId w:val="10"/>
        </w:numPr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Учебный план МКОУ «Комсомольская гимназия им. Б.Басангова»</w:t>
      </w:r>
      <w:r w:rsidRPr="00C55F27">
        <w:rPr>
          <w:sz w:val="22"/>
          <w:szCs w:val="22"/>
          <w:shd w:val="clear" w:color="auto" w:fill="FFFFFF"/>
        </w:rPr>
        <w:t>;</w:t>
      </w:r>
    </w:p>
    <w:p w:rsidR="00E65F3B" w:rsidRPr="00C55F27" w:rsidRDefault="00E65F3B" w:rsidP="00A6410C">
      <w:pPr>
        <w:pStyle w:val="NoSpacing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Требования </w:t>
      </w:r>
      <w:r w:rsidRPr="00C55F27">
        <w:rPr>
          <w:sz w:val="22"/>
          <w:szCs w:val="22"/>
        </w:rPr>
        <w:t>к результатам освоения основной образовательной программы основного общего о</w:t>
      </w:r>
      <w:r w:rsidRPr="00C55F27">
        <w:rPr>
          <w:sz w:val="22"/>
          <w:szCs w:val="22"/>
        </w:rPr>
        <w:t>б</w:t>
      </w:r>
      <w:r w:rsidRPr="00C55F27">
        <w:rPr>
          <w:sz w:val="22"/>
          <w:szCs w:val="22"/>
        </w:rPr>
        <w:t>разования, примерной программы по русскому языку для 5-9 классов . (Стандарты второго пок</w:t>
      </w:r>
      <w:r w:rsidRPr="00C55F27">
        <w:rPr>
          <w:sz w:val="22"/>
          <w:szCs w:val="22"/>
        </w:rPr>
        <w:t>о</w:t>
      </w:r>
      <w:r w:rsidRPr="00C55F27">
        <w:rPr>
          <w:sz w:val="22"/>
          <w:szCs w:val="22"/>
        </w:rPr>
        <w:t>ления. - М.: Просвещение, 2010);</w:t>
      </w:r>
    </w:p>
    <w:p w:rsidR="00E65F3B" w:rsidRPr="00C55F27" w:rsidRDefault="00E65F3B" w:rsidP="00A6410C">
      <w:pPr>
        <w:pStyle w:val="NoSpacing"/>
        <w:numPr>
          <w:ilvl w:val="0"/>
          <w:numId w:val="10"/>
        </w:numPr>
        <w:rPr>
          <w:sz w:val="22"/>
          <w:szCs w:val="22"/>
        </w:rPr>
      </w:pPr>
      <w:r>
        <w:rPr>
          <w:rFonts w:eastAsia="TimesNewRomanPSMT"/>
          <w:sz w:val="22"/>
          <w:szCs w:val="22"/>
        </w:rPr>
        <w:t xml:space="preserve"> Гигиенические требования</w:t>
      </w:r>
      <w:r w:rsidRPr="00C55F27">
        <w:rPr>
          <w:rFonts w:eastAsia="TimesNewRomanPSMT"/>
          <w:sz w:val="22"/>
          <w:szCs w:val="22"/>
        </w:rPr>
        <w:t xml:space="preserve"> к режиму образовательного процесса, установленных СанПиН 2.4.2.2821-10 «Санитарно-эпидемиологические требования к условиям и организации обучения в общеобразовательных организациях». </w:t>
      </w:r>
    </w:p>
    <w:p w:rsidR="00E65F3B" w:rsidRPr="00C55F27" w:rsidRDefault="00E65F3B" w:rsidP="00A6410C">
      <w:pPr>
        <w:pStyle w:val="NoSpacing"/>
        <w:rPr>
          <w:b/>
          <w:sz w:val="22"/>
          <w:szCs w:val="22"/>
        </w:rPr>
      </w:pPr>
    </w:p>
    <w:p w:rsidR="00E65F3B" w:rsidRPr="00C55F27" w:rsidRDefault="00E65F3B" w:rsidP="00C27CA0">
      <w:pPr>
        <w:pStyle w:val="NoSpacing"/>
        <w:ind w:firstLine="851"/>
        <w:rPr>
          <w:sz w:val="22"/>
          <w:szCs w:val="22"/>
        </w:rPr>
      </w:pPr>
      <w:r>
        <w:rPr>
          <w:sz w:val="22"/>
          <w:szCs w:val="22"/>
        </w:rPr>
        <w:t xml:space="preserve">Программа внеурочной деятельности </w:t>
      </w:r>
      <w:r w:rsidRPr="00C55F27">
        <w:rPr>
          <w:sz w:val="22"/>
          <w:szCs w:val="22"/>
        </w:rPr>
        <w:t xml:space="preserve"> «На пути к грамотности» предназначена для учащихся 8 класса, готовящихся сдавать экзамен по русскому языку</w:t>
      </w:r>
      <w:r>
        <w:rPr>
          <w:sz w:val="22"/>
          <w:szCs w:val="22"/>
        </w:rPr>
        <w:t xml:space="preserve"> в формате ОГЭ. Программа курса</w:t>
      </w:r>
      <w:r w:rsidRPr="00C55F27">
        <w:rPr>
          <w:sz w:val="22"/>
          <w:szCs w:val="22"/>
        </w:rPr>
        <w:t xml:space="preserve"> составлена на осно</w:t>
      </w:r>
      <w:r>
        <w:rPr>
          <w:sz w:val="22"/>
          <w:szCs w:val="22"/>
        </w:rPr>
        <w:t xml:space="preserve">ве Федерального </w:t>
      </w:r>
      <w:r w:rsidRPr="00C55F27">
        <w:rPr>
          <w:sz w:val="22"/>
          <w:szCs w:val="22"/>
        </w:rPr>
        <w:t xml:space="preserve"> государственного </w:t>
      </w:r>
      <w:r>
        <w:rPr>
          <w:sz w:val="22"/>
          <w:szCs w:val="22"/>
        </w:rPr>
        <w:t xml:space="preserve">образовательного </w:t>
      </w:r>
      <w:r w:rsidRPr="00C55F27">
        <w:rPr>
          <w:sz w:val="22"/>
          <w:szCs w:val="22"/>
        </w:rPr>
        <w:t>стандарта.</w:t>
      </w:r>
    </w:p>
    <w:p w:rsidR="00E65F3B" w:rsidRPr="00C55F27" w:rsidRDefault="00E65F3B" w:rsidP="00C27CA0">
      <w:pPr>
        <w:pStyle w:val="NoSpacing"/>
        <w:ind w:firstLine="851"/>
        <w:rPr>
          <w:sz w:val="22"/>
          <w:szCs w:val="22"/>
        </w:rPr>
      </w:pPr>
      <w:r w:rsidRPr="00C55F27">
        <w:rPr>
          <w:sz w:val="22"/>
          <w:szCs w:val="22"/>
        </w:rPr>
        <w:t>В современном мире востребованы грамотные люди, способные логично и точно формулир</w:t>
      </w:r>
      <w:r w:rsidRPr="00C55F27">
        <w:rPr>
          <w:sz w:val="22"/>
          <w:szCs w:val="22"/>
        </w:rPr>
        <w:t>о</w:t>
      </w:r>
      <w:r w:rsidRPr="00C55F27">
        <w:rPr>
          <w:sz w:val="22"/>
          <w:szCs w:val="22"/>
        </w:rPr>
        <w:t>вать свои мысли. Данная рабочая программа помогает учащимся комплексно  использовать знания по орфографии, синтаксису, пунктуации, овладеть навыками  речи, учит избегать грамматических и реч</w:t>
      </w:r>
      <w:r w:rsidRPr="00C55F27">
        <w:rPr>
          <w:sz w:val="22"/>
          <w:szCs w:val="22"/>
        </w:rPr>
        <w:t>е</w:t>
      </w:r>
      <w:r w:rsidRPr="00C55F27">
        <w:rPr>
          <w:sz w:val="22"/>
          <w:szCs w:val="22"/>
        </w:rPr>
        <w:t>вых ошибок, строить высказывания с соблюдением норм, составлять тексты и сообщения, редактировать их.</w:t>
      </w:r>
    </w:p>
    <w:p w:rsidR="00E65F3B" w:rsidRPr="00C55F27" w:rsidRDefault="00E65F3B" w:rsidP="00A6410C">
      <w:pPr>
        <w:widowControl w:val="0"/>
        <w:tabs>
          <w:tab w:val="left" w:pos="-1440"/>
        </w:tabs>
        <w:ind w:right="-1" w:firstLine="709"/>
        <w:contextualSpacing/>
        <w:jc w:val="both"/>
        <w:rPr>
          <w:b/>
          <w:sz w:val="22"/>
          <w:szCs w:val="22"/>
        </w:rPr>
      </w:pPr>
    </w:p>
    <w:p w:rsidR="00E65F3B" w:rsidRPr="00C55F27" w:rsidRDefault="00E65F3B" w:rsidP="00A6410C">
      <w:pPr>
        <w:widowControl w:val="0"/>
        <w:tabs>
          <w:tab w:val="left" w:pos="-1440"/>
        </w:tabs>
        <w:ind w:right="-1" w:firstLine="709"/>
        <w:contextualSpacing/>
        <w:jc w:val="both"/>
        <w:rPr>
          <w:b/>
          <w:sz w:val="22"/>
          <w:szCs w:val="22"/>
        </w:rPr>
      </w:pPr>
      <w:r w:rsidRPr="00C55F27">
        <w:rPr>
          <w:b/>
          <w:sz w:val="22"/>
          <w:szCs w:val="22"/>
        </w:rPr>
        <w:t>Структура курса:</w:t>
      </w:r>
    </w:p>
    <w:p w:rsidR="00E65F3B" w:rsidRPr="00C55F27" w:rsidRDefault="00E65F3B" w:rsidP="00A6410C">
      <w:pPr>
        <w:widowControl w:val="0"/>
        <w:tabs>
          <w:tab w:val="left" w:pos="-1440"/>
        </w:tabs>
        <w:ind w:right="-1" w:firstLine="709"/>
        <w:contextualSpacing/>
        <w:jc w:val="both"/>
        <w:rPr>
          <w:sz w:val="22"/>
          <w:szCs w:val="22"/>
        </w:rPr>
      </w:pPr>
      <w:r w:rsidRPr="00C55F27">
        <w:rPr>
          <w:sz w:val="22"/>
          <w:szCs w:val="22"/>
        </w:rPr>
        <w:t>Программа включает 5 разделов:</w:t>
      </w:r>
    </w:p>
    <w:p w:rsidR="00E65F3B" w:rsidRPr="00C55F27" w:rsidRDefault="00E65F3B" w:rsidP="00C27CA0">
      <w:pPr>
        <w:pStyle w:val="ListParagraph"/>
        <w:widowControl w:val="0"/>
        <w:tabs>
          <w:tab w:val="left" w:pos="-1440"/>
        </w:tabs>
        <w:ind w:left="709" w:right="-1"/>
        <w:jc w:val="both"/>
        <w:rPr>
          <w:sz w:val="22"/>
          <w:szCs w:val="22"/>
        </w:rPr>
      </w:pPr>
      <w:r w:rsidRPr="00C55F27">
        <w:rPr>
          <w:sz w:val="22"/>
          <w:szCs w:val="22"/>
        </w:rPr>
        <w:t>1. Введение. Структура экзаменационной работы по русскому языку в формате ОГЭ.</w:t>
      </w:r>
    </w:p>
    <w:p w:rsidR="00E65F3B" w:rsidRPr="00C55F27" w:rsidRDefault="00E65F3B" w:rsidP="00A6410C">
      <w:pPr>
        <w:pStyle w:val="ListParagraph"/>
        <w:widowControl w:val="0"/>
        <w:tabs>
          <w:tab w:val="left" w:pos="-1440"/>
        </w:tabs>
        <w:ind w:left="0" w:right="-1" w:firstLine="709"/>
        <w:jc w:val="both"/>
        <w:rPr>
          <w:sz w:val="22"/>
          <w:szCs w:val="22"/>
        </w:rPr>
      </w:pPr>
      <w:r w:rsidRPr="00C55F27">
        <w:rPr>
          <w:sz w:val="22"/>
          <w:szCs w:val="22"/>
        </w:rPr>
        <w:t>2.  Построение сжатого изложения.</w:t>
      </w:r>
    </w:p>
    <w:p w:rsidR="00E65F3B" w:rsidRPr="00C55F27" w:rsidRDefault="00E65F3B" w:rsidP="00A6410C">
      <w:pPr>
        <w:widowControl w:val="0"/>
        <w:tabs>
          <w:tab w:val="left" w:pos="-1440"/>
        </w:tabs>
        <w:ind w:right="-1" w:firstLine="709"/>
        <w:jc w:val="both"/>
        <w:rPr>
          <w:sz w:val="22"/>
          <w:szCs w:val="22"/>
        </w:rPr>
      </w:pPr>
      <w:r w:rsidRPr="00C55F27">
        <w:rPr>
          <w:sz w:val="22"/>
          <w:szCs w:val="22"/>
        </w:rPr>
        <w:t xml:space="preserve">3.  Орфография. </w:t>
      </w:r>
    </w:p>
    <w:p w:rsidR="00E65F3B" w:rsidRPr="00C55F27" w:rsidRDefault="00E65F3B" w:rsidP="00A6410C">
      <w:pPr>
        <w:widowControl w:val="0"/>
        <w:tabs>
          <w:tab w:val="left" w:pos="-1440"/>
        </w:tabs>
        <w:ind w:right="-1" w:firstLine="709"/>
        <w:jc w:val="both"/>
        <w:rPr>
          <w:sz w:val="22"/>
          <w:szCs w:val="22"/>
        </w:rPr>
      </w:pPr>
      <w:r w:rsidRPr="00C55F27">
        <w:rPr>
          <w:sz w:val="22"/>
          <w:szCs w:val="22"/>
        </w:rPr>
        <w:t>4.  Пунктуация.</w:t>
      </w:r>
    </w:p>
    <w:p w:rsidR="00E65F3B" w:rsidRPr="00C55F27" w:rsidRDefault="00E65F3B" w:rsidP="00A6410C">
      <w:pPr>
        <w:widowControl w:val="0"/>
        <w:tabs>
          <w:tab w:val="left" w:pos="-1440"/>
        </w:tabs>
        <w:ind w:right="-1" w:firstLine="709"/>
        <w:jc w:val="both"/>
        <w:rPr>
          <w:sz w:val="22"/>
          <w:szCs w:val="22"/>
        </w:rPr>
      </w:pPr>
      <w:r w:rsidRPr="00C55F27">
        <w:rPr>
          <w:sz w:val="22"/>
          <w:szCs w:val="22"/>
        </w:rPr>
        <w:t>5.Тренировочные тесты в формате ОГЭ.</w:t>
      </w:r>
    </w:p>
    <w:p w:rsidR="00E65F3B" w:rsidRPr="00C55F27" w:rsidRDefault="00E65F3B" w:rsidP="00A6410C">
      <w:pPr>
        <w:widowControl w:val="0"/>
        <w:tabs>
          <w:tab w:val="left" w:pos="-1440"/>
        </w:tabs>
        <w:ind w:right="-1" w:firstLine="709"/>
        <w:contextualSpacing/>
        <w:jc w:val="both"/>
        <w:rPr>
          <w:sz w:val="22"/>
          <w:szCs w:val="22"/>
        </w:rPr>
      </w:pPr>
      <w:r w:rsidRPr="00C55F27">
        <w:rPr>
          <w:sz w:val="22"/>
          <w:szCs w:val="22"/>
        </w:rPr>
        <w:t>Программа кружка опирается на те знания, умения и навыки, которые были получены учащимися в процессе изучения базового курса русского языка.</w:t>
      </w:r>
    </w:p>
    <w:p w:rsidR="00E65F3B" w:rsidRPr="00C55F27" w:rsidRDefault="00E65F3B" w:rsidP="00A6410C">
      <w:pPr>
        <w:widowControl w:val="0"/>
        <w:tabs>
          <w:tab w:val="left" w:pos="-1440"/>
        </w:tabs>
        <w:ind w:right="-1" w:firstLine="709"/>
        <w:contextualSpacing/>
        <w:jc w:val="both"/>
        <w:rPr>
          <w:sz w:val="22"/>
          <w:szCs w:val="22"/>
        </w:rPr>
      </w:pPr>
      <w:r w:rsidRPr="00C55F27">
        <w:rPr>
          <w:sz w:val="22"/>
          <w:szCs w:val="22"/>
        </w:rPr>
        <w:t>Основные формы организации кружковых занятий – семинары и практические занятия. Формами контроля за достижениями учащихся служат самостоятельно подготовленные сообщения, презентации, письменные работы и тесты в формате ОГЭ.</w:t>
      </w:r>
    </w:p>
    <w:p w:rsidR="00E65F3B" w:rsidRDefault="00E65F3B" w:rsidP="00B41FA4">
      <w:pPr>
        <w:jc w:val="both"/>
        <w:rPr>
          <w:b/>
          <w:sz w:val="22"/>
          <w:szCs w:val="22"/>
        </w:rPr>
      </w:pPr>
    </w:p>
    <w:p w:rsidR="00E65F3B" w:rsidRPr="00C55F27" w:rsidRDefault="00E65F3B" w:rsidP="00B41FA4">
      <w:pPr>
        <w:jc w:val="both"/>
        <w:rPr>
          <w:b/>
          <w:sz w:val="22"/>
          <w:szCs w:val="22"/>
        </w:rPr>
      </w:pPr>
    </w:p>
    <w:p w:rsidR="00E65F3B" w:rsidRPr="00C55F27" w:rsidRDefault="00E65F3B" w:rsidP="00A6410C">
      <w:pPr>
        <w:ind w:firstLine="709"/>
        <w:jc w:val="both"/>
        <w:rPr>
          <w:b/>
          <w:sz w:val="22"/>
          <w:szCs w:val="22"/>
        </w:rPr>
      </w:pPr>
      <w:r w:rsidRPr="00C55F27">
        <w:rPr>
          <w:b/>
          <w:sz w:val="22"/>
          <w:szCs w:val="22"/>
        </w:rPr>
        <w:t>Цель изучения курса</w:t>
      </w:r>
    </w:p>
    <w:p w:rsidR="00E65F3B" w:rsidRPr="00C55F27" w:rsidRDefault="00E65F3B" w:rsidP="00A6410C">
      <w:pPr>
        <w:ind w:firstLine="709"/>
        <w:jc w:val="both"/>
        <w:rPr>
          <w:sz w:val="22"/>
          <w:szCs w:val="22"/>
        </w:rPr>
      </w:pPr>
      <w:r w:rsidRPr="00C55F27">
        <w:rPr>
          <w:sz w:val="22"/>
          <w:szCs w:val="22"/>
        </w:rPr>
        <w:t>Данный кружок нацелен на реализацию личностно-ориентированного, коммуникативного, с</w:t>
      </w:r>
      <w:r w:rsidRPr="00C55F27">
        <w:rPr>
          <w:sz w:val="22"/>
          <w:szCs w:val="22"/>
        </w:rPr>
        <w:t>о</w:t>
      </w:r>
      <w:r w:rsidRPr="00C55F27">
        <w:rPr>
          <w:sz w:val="22"/>
          <w:szCs w:val="22"/>
        </w:rPr>
        <w:t>циокультурного деятельного подхода к обучению русскому языку; направлен на обеспечение качестве</w:t>
      </w:r>
      <w:r w:rsidRPr="00C55F27">
        <w:rPr>
          <w:sz w:val="22"/>
          <w:szCs w:val="22"/>
        </w:rPr>
        <w:t>н</w:t>
      </w:r>
      <w:r w:rsidRPr="00C55F27">
        <w:rPr>
          <w:sz w:val="22"/>
          <w:szCs w:val="22"/>
        </w:rPr>
        <w:t>ной подготовки учащихся по предмету на основе обобщения и систематизации знаний  и совершенств</w:t>
      </w:r>
      <w:r w:rsidRPr="00C55F27">
        <w:rPr>
          <w:sz w:val="22"/>
          <w:szCs w:val="22"/>
        </w:rPr>
        <w:t>о</w:t>
      </w:r>
      <w:r w:rsidRPr="00C55F27">
        <w:rPr>
          <w:sz w:val="22"/>
          <w:szCs w:val="22"/>
        </w:rPr>
        <w:t>вания различного вида компетенций по текстоведению, имеющих важнейшее значение  для формиров</w:t>
      </w:r>
      <w:r w:rsidRPr="00C55F27">
        <w:rPr>
          <w:sz w:val="22"/>
          <w:szCs w:val="22"/>
        </w:rPr>
        <w:t>а</w:t>
      </w:r>
      <w:r w:rsidRPr="00C55F27">
        <w:rPr>
          <w:sz w:val="22"/>
          <w:szCs w:val="22"/>
        </w:rPr>
        <w:t>ния коммуникативной личности; на помощь учащимся разобраться в  трудных вопросах орфографии и пунктуации, систематизации знаний  по этим разделам, отработке шагов и звеньев для решения конкре</w:t>
      </w:r>
      <w:r w:rsidRPr="00C55F27">
        <w:rPr>
          <w:sz w:val="22"/>
          <w:szCs w:val="22"/>
        </w:rPr>
        <w:t>т</w:t>
      </w:r>
      <w:r w:rsidRPr="00C55F27">
        <w:rPr>
          <w:sz w:val="22"/>
          <w:szCs w:val="22"/>
        </w:rPr>
        <w:t>ной орфографической или пунктуационной задачи в целом, подготовке учащихся к успешному прохо</w:t>
      </w:r>
      <w:r w:rsidRPr="00C55F27">
        <w:rPr>
          <w:sz w:val="22"/>
          <w:szCs w:val="22"/>
        </w:rPr>
        <w:t>ж</w:t>
      </w:r>
      <w:r w:rsidRPr="00C55F27">
        <w:rPr>
          <w:sz w:val="22"/>
          <w:szCs w:val="22"/>
        </w:rPr>
        <w:t>дению государственной итоговой аттестации.</w:t>
      </w:r>
    </w:p>
    <w:p w:rsidR="00E65F3B" w:rsidRPr="00C55F27" w:rsidRDefault="00E65F3B" w:rsidP="00A6410C">
      <w:pPr>
        <w:ind w:firstLine="709"/>
        <w:rPr>
          <w:b/>
          <w:sz w:val="22"/>
          <w:szCs w:val="22"/>
        </w:rPr>
      </w:pPr>
      <w:r w:rsidRPr="00C55F27">
        <w:rPr>
          <w:b/>
          <w:sz w:val="22"/>
          <w:szCs w:val="22"/>
        </w:rPr>
        <w:t>Задачи изучения  курса</w:t>
      </w:r>
    </w:p>
    <w:p w:rsidR="00E65F3B" w:rsidRPr="00C55F27" w:rsidRDefault="00E65F3B" w:rsidP="00A6410C">
      <w:pPr>
        <w:pStyle w:val="ListParagraph"/>
        <w:ind w:left="0" w:firstLine="709"/>
        <w:rPr>
          <w:b/>
          <w:sz w:val="22"/>
          <w:szCs w:val="22"/>
        </w:rPr>
      </w:pPr>
      <w:r w:rsidRPr="00C55F27">
        <w:rPr>
          <w:b/>
          <w:sz w:val="22"/>
          <w:szCs w:val="22"/>
        </w:rPr>
        <w:t>Основные образовательные  задачи курса:</w:t>
      </w:r>
    </w:p>
    <w:p w:rsidR="00E65F3B" w:rsidRPr="00C55F27" w:rsidRDefault="00E65F3B" w:rsidP="00A6410C">
      <w:pPr>
        <w:pStyle w:val="ListParagraph"/>
        <w:numPr>
          <w:ilvl w:val="0"/>
          <w:numId w:val="2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расширить знания по русскому языку, предусматривающие формирование устойчивого интереса к предмету;</w:t>
      </w:r>
    </w:p>
    <w:p w:rsidR="00E65F3B" w:rsidRPr="00C55F27" w:rsidRDefault="00E65F3B" w:rsidP="00A6410C">
      <w:pPr>
        <w:pStyle w:val="ListParagraph"/>
        <w:numPr>
          <w:ilvl w:val="0"/>
          <w:numId w:val="2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повысить уровень логического мышления учащихся;</w:t>
      </w:r>
    </w:p>
    <w:p w:rsidR="00E65F3B" w:rsidRPr="00C55F27" w:rsidRDefault="00E65F3B" w:rsidP="00A6410C">
      <w:pPr>
        <w:pStyle w:val="ListParagraph"/>
        <w:numPr>
          <w:ilvl w:val="0"/>
          <w:numId w:val="2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создать условия для формирования языковой компетенции ;</w:t>
      </w:r>
    </w:p>
    <w:p w:rsidR="00E65F3B" w:rsidRPr="00C55F27" w:rsidRDefault="00E65F3B" w:rsidP="00A6410C">
      <w:pPr>
        <w:pStyle w:val="ListParagraph"/>
        <w:numPr>
          <w:ilvl w:val="0"/>
          <w:numId w:val="2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восполнить пробелы по указанным выше разделам лингвистики;</w:t>
      </w:r>
    </w:p>
    <w:p w:rsidR="00E65F3B" w:rsidRPr="00C55F27" w:rsidRDefault="00E65F3B" w:rsidP="00A6410C">
      <w:pPr>
        <w:pStyle w:val="ListParagraph"/>
        <w:numPr>
          <w:ilvl w:val="0"/>
          <w:numId w:val="2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выработать навык комплексного анализа текста;</w:t>
      </w:r>
    </w:p>
    <w:p w:rsidR="00E65F3B" w:rsidRPr="00C55F27" w:rsidRDefault="00E65F3B" w:rsidP="00A6410C">
      <w:pPr>
        <w:pStyle w:val="ListParagraph"/>
        <w:numPr>
          <w:ilvl w:val="0"/>
          <w:numId w:val="2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 xml:space="preserve"> совершенствовать навыки работы над изложением.</w:t>
      </w:r>
    </w:p>
    <w:p w:rsidR="00E65F3B" w:rsidRPr="00C55F27" w:rsidRDefault="00E65F3B" w:rsidP="00A6410C">
      <w:pPr>
        <w:pStyle w:val="ListParagraph"/>
        <w:ind w:left="0" w:firstLine="709"/>
        <w:rPr>
          <w:sz w:val="22"/>
          <w:szCs w:val="22"/>
        </w:rPr>
      </w:pPr>
    </w:p>
    <w:p w:rsidR="00E65F3B" w:rsidRPr="00C55F27" w:rsidRDefault="00E65F3B" w:rsidP="00A6410C">
      <w:pPr>
        <w:ind w:firstLine="709"/>
        <w:rPr>
          <w:b/>
          <w:sz w:val="22"/>
          <w:szCs w:val="22"/>
        </w:rPr>
      </w:pPr>
      <w:r w:rsidRPr="00C55F27">
        <w:rPr>
          <w:b/>
          <w:sz w:val="22"/>
          <w:szCs w:val="22"/>
        </w:rPr>
        <w:t>Развивающие задачи курса:</w:t>
      </w:r>
    </w:p>
    <w:p w:rsidR="00E65F3B" w:rsidRPr="00C55F27" w:rsidRDefault="00E65F3B" w:rsidP="00A6410C">
      <w:pPr>
        <w:pStyle w:val="ListParagraph"/>
        <w:numPr>
          <w:ilvl w:val="0"/>
          <w:numId w:val="3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развивать умение применять алгоритм решения орфографической и пунктуационной з</w:t>
      </w:r>
      <w:r w:rsidRPr="00C55F27">
        <w:rPr>
          <w:sz w:val="22"/>
          <w:szCs w:val="22"/>
        </w:rPr>
        <w:t>а</w:t>
      </w:r>
      <w:r w:rsidRPr="00C55F27">
        <w:rPr>
          <w:sz w:val="22"/>
          <w:szCs w:val="22"/>
        </w:rPr>
        <w:t>дачи;</w:t>
      </w:r>
    </w:p>
    <w:p w:rsidR="00E65F3B" w:rsidRPr="00C55F27" w:rsidRDefault="00E65F3B" w:rsidP="00A6410C">
      <w:pPr>
        <w:pStyle w:val="ListParagraph"/>
        <w:numPr>
          <w:ilvl w:val="0"/>
          <w:numId w:val="3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способствовать развитию  речи учащихся;</w:t>
      </w:r>
    </w:p>
    <w:p w:rsidR="00E65F3B" w:rsidRPr="00C55F27" w:rsidRDefault="00E65F3B" w:rsidP="00A6410C">
      <w:pPr>
        <w:pStyle w:val="ListParagraph"/>
        <w:numPr>
          <w:ilvl w:val="0"/>
          <w:numId w:val="3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совершенствовать навык работы с книгой (учебником, словарем, справочной литерат</w:t>
      </w:r>
      <w:r w:rsidRPr="00C55F27">
        <w:rPr>
          <w:sz w:val="22"/>
          <w:szCs w:val="22"/>
        </w:rPr>
        <w:t>у</w:t>
      </w:r>
      <w:r w:rsidRPr="00C55F27">
        <w:rPr>
          <w:sz w:val="22"/>
          <w:szCs w:val="22"/>
        </w:rPr>
        <w:t>рой);</w:t>
      </w:r>
    </w:p>
    <w:p w:rsidR="00E65F3B" w:rsidRPr="00C55F27" w:rsidRDefault="00E65F3B" w:rsidP="00A6410C">
      <w:pPr>
        <w:pStyle w:val="ListParagraph"/>
        <w:numPr>
          <w:ilvl w:val="0"/>
          <w:numId w:val="3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способствовать эффективной подготовке учащихся к итоговой аттестации по русскому языку.</w:t>
      </w:r>
    </w:p>
    <w:p w:rsidR="00E65F3B" w:rsidRPr="00C55F27" w:rsidRDefault="00E65F3B" w:rsidP="00A6410C">
      <w:pPr>
        <w:ind w:firstLine="709"/>
        <w:rPr>
          <w:sz w:val="22"/>
          <w:szCs w:val="22"/>
        </w:rPr>
      </w:pPr>
    </w:p>
    <w:p w:rsidR="00E65F3B" w:rsidRPr="00C55F27" w:rsidRDefault="00E65F3B" w:rsidP="00A6410C">
      <w:pPr>
        <w:ind w:firstLine="709"/>
        <w:rPr>
          <w:b/>
          <w:sz w:val="22"/>
          <w:szCs w:val="22"/>
        </w:rPr>
      </w:pPr>
      <w:r w:rsidRPr="00C55F27">
        <w:rPr>
          <w:b/>
          <w:sz w:val="22"/>
          <w:szCs w:val="22"/>
        </w:rPr>
        <w:t>Воспитательные задачи курса:</w:t>
      </w:r>
    </w:p>
    <w:p w:rsidR="00E65F3B" w:rsidRPr="00C55F27" w:rsidRDefault="00E65F3B" w:rsidP="00A6410C">
      <w:pPr>
        <w:pStyle w:val="ListParagraph"/>
        <w:numPr>
          <w:ilvl w:val="0"/>
          <w:numId w:val="4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формировать ключевые компетенции;</w:t>
      </w:r>
    </w:p>
    <w:p w:rsidR="00E65F3B" w:rsidRPr="00C55F27" w:rsidRDefault="00E65F3B" w:rsidP="00A6410C">
      <w:pPr>
        <w:pStyle w:val="ListParagraph"/>
        <w:numPr>
          <w:ilvl w:val="0"/>
          <w:numId w:val="4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повышать интерес к гуманитарному образованию;</w:t>
      </w:r>
    </w:p>
    <w:p w:rsidR="00E65F3B" w:rsidRPr="00C55F27" w:rsidRDefault="00E65F3B" w:rsidP="00A6410C">
      <w:pPr>
        <w:pStyle w:val="ListParagraph"/>
        <w:numPr>
          <w:ilvl w:val="0"/>
          <w:numId w:val="4"/>
        </w:numPr>
        <w:ind w:left="0" w:firstLine="709"/>
        <w:rPr>
          <w:b/>
          <w:sz w:val="22"/>
          <w:szCs w:val="22"/>
          <w:u w:val="single"/>
        </w:rPr>
      </w:pPr>
      <w:r w:rsidRPr="00C55F27">
        <w:rPr>
          <w:sz w:val="22"/>
          <w:szCs w:val="22"/>
        </w:rPr>
        <w:t>воспитывать грамотного гражданина РФ</w:t>
      </w:r>
      <w:r w:rsidRPr="00C55F27">
        <w:rPr>
          <w:b/>
          <w:sz w:val="22"/>
          <w:szCs w:val="22"/>
          <w:u w:val="single"/>
        </w:rPr>
        <w:t>.</w:t>
      </w:r>
    </w:p>
    <w:p w:rsidR="00E65F3B" w:rsidRPr="00C55F27" w:rsidRDefault="00E65F3B" w:rsidP="00A6410C">
      <w:pPr>
        <w:pStyle w:val="ListParagraph"/>
        <w:ind w:left="0" w:firstLine="709"/>
        <w:rPr>
          <w:b/>
          <w:sz w:val="22"/>
          <w:szCs w:val="22"/>
          <w:u w:val="single"/>
        </w:rPr>
      </w:pPr>
    </w:p>
    <w:p w:rsidR="00E65F3B" w:rsidRPr="00C55F27" w:rsidRDefault="00E65F3B" w:rsidP="00A6410C">
      <w:pPr>
        <w:ind w:firstLine="709"/>
        <w:rPr>
          <w:b/>
          <w:sz w:val="22"/>
          <w:szCs w:val="22"/>
        </w:rPr>
      </w:pPr>
      <w:r w:rsidRPr="00C55F27">
        <w:rPr>
          <w:b/>
          <w:sz w:val="22"/>
          <w:szCs w:val="22"/>
        </w:rPr>
        <w:t>По окончании курса учащиеся должны знать:</w:t>
      </w:r>
    </w:p>
    <w:p w:rsidR="00E65F3B" w:rsidRPr="00C55F27" w:rsidRDefault="00E65F3B" w:rsidP="00A6410C">
      <w:pPr>
        <w:pStyle w:val="ListParagraph"/>
        <w:numPr>
          <w:ilvl w:val="0"/>
          <w:numId w:val="5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принципы русской орфографии и пунктуации;</w:t>
      </w:r>
    </w:p>
    <w:p w:rsidR="00E65F3B" w:rsidRPr="00C55F27" w:rsidRDefault="00E65F3B" w:rsidP="00A6410C">
      <w:pPr>
        <w:pStyle w:val="ListParagraph"/>
        <w:numPr>
          <w:ilvl w:val="0"/>
          <w:numId w:val="5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основные орфографические и пунктуационные правила, ранее представлявшие опред</w:t>
      </w:r>
      <w:r w:rsidRPr="00C55F27">
        <w:rPr>
          <w:sz w:val="22"/>
          <w:szCs w:val="22"/>
        </w:rPr>
        <w:t>е</w:t>
      </w:r>
      <w:r w:rsidRPr="00C55F27">
        <w:rPr>
          <w:sz w:val="22"/>
          <w:szCs w:val="22"/>
        </w:rPr>
        <w:t>ленную трудность;</w:t>
      </w:r>
    </w:p>
    <w:p w:rsidR="00E65F3B" w:rsidRPr="00C55F27" w:rsidRDefault="00E65F3B" w:rsidP="00A6410C">
      <w:pPr>
        <w:pStyle w:val="ListParagraph"/>
        <w:numPr>
          <w:ilvl w:val="0"/>
          <w:numId w:val="5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алгоритм написания сжатого изложения.</w:t>
      </w:r>
    </w:p>
    <w:p w:rsidR="00E65F3B" w:rsidRPr="00C55F27" w:rsidRDefault="00E65F3B" w:rsidP="00A6410C">
      <w:pPr>
        <w:pStyle w:val="ListParagraph"/>
        <w:ind w:left="0" w:firstLine="709"/>
        <w:rPr>
          <w:sz w:val="22"/>
          <w:szCs w:val="22"/>
        </w:rPr>
      </w:pPr>
    </w:p>
    <w:p w:rsidR="00E65F3B" w:rsidRPr="00C55F27" w:rsidRDefault="00E65F3B" w:rsidP="00A6410C">
      <w:pPr>
        <w:ind w:firstLine="709"/>
        <w:rPr>
          <w:b/>
          <w:sz w:val="22"/>
          <w:szCs w:val="22"/>
        </w:rPr>
      </w:pPr>
      <w:r w:rsidRPr="00C55F27">
        <w:rPr>
          <w:b/>
          <w:sz w:val="22"/>
          <w:szCs w:val="22"/>
        </w:rPr>
        <w:t>По окончании курса учащиеся должны уметь:</w:t>
      </w:r>
    </w:p>
    <w:p w:rsidR="00E65F3B" w:rsidRPr="00C55F27" w:rsidRDefault="00E65F3B" w:rsidP="00A6410C">
      <w:pPr>
        <w:pStyle w:val="ListParagraph"/>
        <w:numPr>
          <w:ilvl w:val="0"/>
          <w:numId w:val="6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использовать основные приемы информационной переработки текста;</w:t>
      </w:r>
    </w:p>
    <w:p w:rsidR="00E65F3B" w:rsidRPr="00C55F27" w:rsidRDefault="00E65F3B" w:rsidP="00A6410C">
      <w:pPr>
        <w:pStyle w:val="ListParagraph"/>
        <w:numPr>
          <w:ilvl w:val="0"/>
          <w:numId w:val="6"/>
        </w:numPr>
        <w:ind w:left="0" w:firstLine="709"/>
        <w:rPr>
          <w:sz w:val="22"/>
          <w:szCs w:val="22"/>
        </w:rPr>
      </w:pPr>
      <w:r w:rsidRPr="00C55F27">
        <w:rPr>
          <w:sz w:val="22"/>
          <w:szCs w:val="22"/>
        </w:rPr>
        <w:t>оценивать письменные высказывания с точки зрения языкового  оформления;</w:t>
      </w:r>
    </w:p>
    <w:p w:rsidR="00E65F3B" w:rsidRPr="00C55F27" w:rsidRDefault="00E65F3B" w:rsidP="00A6410C">
      <w:pPr>
        <w:ind w:firstLine="709"/>
        <w:rPr>
          <w:b/>
          <w:sz w:val="22"/>
          <w:szCs w:val="22"/>
        </w:rPr>
      </w:pPr>
    </w:p>
    <w:p w:rsidR="00E65F3B" w:rsidRPr="00C55F27" w:rsidRDefault="00E65F3B" w:rsidP="00A6410C">
      <w:pPr>
        <w:pStyle w:val="ListParagraph"/>
        <w:numPr>
          <w:ilvl w:val="0"/>
          <w:numId w:val="6"/>
        </w:numPr>
        <w:ind w:left="0" w:right="-1" w:firstLine="709"/>
        <w:jc w:val="both"/>
        <w:rPr>
          <w:sz w:val="22"/>
          <w:szCs w:val="22"/>
        </w:rPr>
      </w:pPr>
      <w:r w:rsidRPr="00C55F27">
        <w:rPr>
          <w:sz w:val="22"/>
          <w:szCs w:val="22"/>
        </w:rPr>
        <w:t>использовать основные словари, справочники, необходимые для совершенствования о</w:t>
      </w:r>
      <w:r w:rsidRPr="00C55F27">
        <w:rPr>
          <w:sz w:val="22"/>
          <w:szCs w:val="22"/>
        </w:rPr>
        <w:t>р</w:t>
      </w:r>
      <w:r w:rsidRPr="00C55F27">
        <w:rPr>
          <w:sz w:val="22"/>
          <w:szCs w:val="22"/>
        </w:rPr>
        <w:t>фографической и пунктуационной грамотности;</w:t>
      </w:r>
    </w:p>
    <w:p w:rsidR="00E65F3B" w:rsidRPr="00C55F27" w:rsidRDefault="00E65F3B" w:rsidP="00A6410C">
      <w:pPr>
        <w:pStyle w:val="ListParagraph"/>
        <w:numPr>
          <w:ilvl w:val="0"/>
          <w:numId w:val="6"/>
        </w:numPr>
        <w:ind w:left="0" w:right="-143" w:firstLine="709"/>
        <w:jc w:val="both"/>
        <w:rPr>
          <w:sz w:val="22"/>
          <w:szCs w:val="22"/>
        </w:rPr>
      </w:pPr>
      <w:r w:rsidRPr="00C55F27">
        <w:rPr>
          <w:sz w:val="22"/>
          <w:szCs w:val="22"/>
        </w:rPr>
        <w:t>применять теоретические знания  по разделам «Орфография» и «Пунктуация» на практике (как ранее известные, так и полученные на занятиях кружка);</w:t>
      </w:r>
    </w:p>
    <w:p w:rsidR="00E65F3B" w:rsidRPr="00C55F27" w:rsidRDefault="00E65F3B" w:rsidP="00A6410C">
      <w:pPr>
        <w:pStyle w:val="ListParagraph"/>
        <w:numPr>
          <w:ilvl w:val="0"/>
          <w:numId w:val="6"/>
        </w:numPr>
        <w:ind w:left="0" w:right="-143" w:firstLine="709"/>
        <w:jc w:val="both"/>
        <w:rPr>
          <w:sz w:val="22"/>
          <w:szCs w:val="22"/>
        </w:rPr>
      </w:pPr>
      <w:r w:rsidRPr="00C55F27">
        <w:rPr>
          <w:sz w:val="22"/>
          <w:szCs w:val="22"/>
        </w:rPr>
        <w:t>применять алгоритм написания сжатого изложения;</w:t>
      </w:r>
    </w:p>
    <w:p w:rsidR="00E65F3B" w:rsidRPr="00C55F27" w:rsidRDefault="00E65F3B" w:rsidP="00A6410C">
      <w:pPr>
        <w:pStyle w:val="ListParagraph"/>
        <w:numPr>
          <w:ilvl w:val="0"/>
          <w:numId w:val="6"/>
        </w:numPr>
        <w:ind w:left="0" w:right="-143" w:firstLine="709"/>
        <w:rPr>
          <w:sz w:val="22"/>
          <w:szCs w:val="22"/>
        </w:rPr>
      </w:pPr>
      <w:r w:rsidRPr="00C55F27">
        <w:rPr>
          <w:sz w:val="22"/>
          <w:szCs w:val="22"/>
        </w:rPr>
        <w:t>уметь работать с текстами ОГЭ по русскому языку;</w:t>
      </w:r>
    </w:p>
    <w:p w:rsidR="00E65F3B" w:rsidRPr="00C55F27" w:rsidRDefault="00E65F3B" w:rsidP="00A6410C">
      <w:pPr>
        <w:pStyle w:val="ListParagraph"/>
        <w:numPr>
          <w:ilvl w:val="0"/>
          <w:numId w:val="6"/>
        </w:numPr>
        <w:ind w:left="0" w:right="-143" w:firstLine="709"/>
        <w:jc w:val="both"/>
        <w:rPr>
          <w:sz w:val="22"/>
          <w:szCs w:val="22"/>
        </w:rPr>
      </w:pPr>
      <w:r w:rsidRPr="00C55F27">
        <w:rPr>
          <w:sz w:val="22"/>
          <w:szCs w:val="22"/>
        </w:rPr>
        <w:t>грамотно, свободно и эстетично излагать свои мысли в устной и письменной формах;</w:t>
      </w:r>
    </w:p>
    <w:p w:rsidR="00E65F3B" w:rsidRPr="00C55F27" w:rsidRDefault="00E65F3B" w:rsidP="00A6410C">
      <w:pPr>
        <w:pStyle w:val="ListParagraph"/>
        <w:numPr>
          <w:ilvl w:val="0"/>
          <w:numId w:val="6"/>
        </w:numPr>
        <w:ind w:left="0" w:right="-143" w:firstLine="709"/>
        <w:jc w:val="both"/>
        <w:rPr>
          <w:sz w:val="22"/>
          <w:szCs w:val="22"/>
        </w:rPr>
      </w:pPr>
      <w:r w:rsidRPr="00C55F27">
        <w:rPr>
          <w:sz w:val="22"/>
          <w:szCs w:val="22"/>
        </w:rPr>
        <w:t>владеть предметными компетенциями (языковой, лингвистической, культуроведческой).</w:t>
      </w:r>
    </w:p>
    <w:p w:rsidR="00E65F3B" w:rsidRPr="00C55F27" w:rsidRDefault="00E65F3B" w:rsidP="00A6410C">
      <w:pPr>
        <w:ind w:firstLine="709"/>
        <w:rPr>
          <w:sz w:val="22"/>
          <w:szCs w:val="22"/>
        </w:rPr>
      </w:pPr>
    </w:p>
    <w:p w:rsidR="00E65F3B" w:rsidRPr="00C55F27" w:rsidRDefault="00E65F3B" w:rsidP="00A6410C">
      <w:pPr>
        <w:ind w:firstLine="709"/>
        <w:rPr>
          <w:b/>
          <w:sz w:val="22"/>
          <w:szCs w:val="22"/>
          <w:u w:val="single"/>
        </w:rPr>
      </w:pPr>
    </w:p>
    <w:p w:rsidR="00E65F3B" w:rsidRPr="00C55F27" w:rsidRDefault="00E65F3B" w:rsidP="00EA68A3">
      <w:pPr>
        <w:shd w:val="clear" w:color="auto" w:fill="FFFFFF"/>
        <w:ind w:firstLine="300"/>
        <w:rPr>
          <w:color w:val="000000"/>
          <w:sz w:val="22"/>
          <w:szCs w:val="22"/>
        </w:rPr>
      </w:pPr>
      <w:r w:rsidRPr="00C55F27">
        <w:rPr>
          <w:b/>
          <w:bCs/>
          <w:color w:val="000000"/>
          <w:sz w:val="22"/>
          <w:szCs w:val="22"/>
        </w:rPr>
        <w:t>Место курса в учебном плане</w:t>
      </w:r>
    </w:p>
    <w:p w:rsidR="00E65F3B" w:rsidRPr="00C55F27" w:rsidRDefault="00E65F3B" w:rsidP="00EA68A3">
      <w:pPr>
        <w:shd w:val="clear" w:color="auto" w:fill="FFFFFF"/>
        <w:ind w:firstLine="300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В учебном плане заложена возможность личностной ориентации и индивидуализации образовател</w:t>
      </w:r>
      <w:r w:rsidRPr="00C55F27">
        <w:rPr>
          <w:color w:val="000000"/>
          <w:sz w:val="22"/>
          <w:szCs w:val="22"/>
        </w:rPr>
        <w:t>ь</w:t>
      </w:r>
      <w:r w:rsidRPr="00C55F27">
        <w:rPr>
          <w:color w:val="000000"/>
          <w:sz w:val="22"/>
          <w:szCs w:val="22"/>
        </w:rPr>
        <w:t>ного процесса (вариативная часть) . В целях повышения грамотности и культуры речи обучающ</w:t>
      </w:r>
      <w:r>
        <w:rPr>
          <w:color w:val="000000"/>
          <w:sz w:val="22"/>
          <w:szCs w:val="22"/>
        </w:rPr>
        <w:t xml:space="preserve">ихся 8 класса  предложен  курс </w:t>
      </w:r>
      <w:r w:rsidRPr="00C55F27">
        <w:rPr>
          <w:color w:val="000000"/>
          <w:sz w:val="22"/>
          <w:szCs w:val="22"/>
        </w:rPr>
        <w:t xml:space="preserve"> «На пути к грамотности», который рассчитан на 34 часа: 1 ч в неделю.</w:t>
      </w:r>
    </w:p>
    <w:p w:rsidR="00E65F3B" w:rsidRPr="00C55F27" w:rsidRDefault="00E65F3B" w:rsidP="00A6410C">
      <w:pPr>
        <w:ind w:firstLine="709"/>
        <w:rPr>
          <w:b/>
          <w:sz w:val="22"/>
          <w:szCs w:val="22"/>
          <w:u w:val="single"/>
        </w:rPr>
      </w:pPr>
    </w:p>
    <w:p w:rsidR="00E65F3B" w:rsidRDefault="00E65F3B" w:rsidP="00A6410C">
      <w:pPr>
        <w:ind w:firstLine="709"/>
        <w:rPr>
          <w:b/>
          <w:sz w:val="22"/>
          <w:szCs w:val="22"/>
          <w:u w:val="single"/>
        </w:rPr>
      </w:pPr>
    </w:p>
    <w:p w:rsidR="00E65F3B" w:rsidRPr="00C55F27" w:rsidRDefault="00E65F3B" w:rsidP="002C0F79">
      <w:pPr>
        <w:rPr>
          <w:b/>
          <w:sz w:val="22"/>
          <w:szCs w:val="22"/>
          <w:u w:val="single"/>
        </w:rPr>
      </w:pPr>
    </w:p>
    <w:p w:rsidR="00E65F3B" w:rsidRPr="00C55F27" w:rsidRDefault="00E65F3B" w:rsidP="00A6410C">
      <w:pPr>
        <w:ind w:firstLine="709"/>
        <w:rPr>
          <w:b/>
          <w:sz w:val="22"/>
          <w:szCs w:val="22"/>
          <w:u w:val="single"/>
        </w:rPr>
      </w:pPr>
    </w:p>
    <w:p w:rsidR="00E65F3B" w:rsidRPr="00C55F27" w:rsidRDefault="00E65F3B" w:rsidP="00C27CA0">
      <w:pPr>
        <w:ind w:firstLine="709"/>
        <w:jc w:val="center"/>
        <w:rPr>
          <w:b/>
          <w:sz w:val="22"/>
          <w:szCs w:val="22"/>
          <w:u w:val="single"/>
        </w:rPr>
      </w:pPr>
      <w:r w:rsidRPr="00C55F27">
        <w:rPr>
          <w:b/>
          <w:sz w:val="22"/>
          <w:szCs w:val="22"/>
          <w:u w:val="single"/>
        </w:rPr>
        <w:t xml:space="preserve">Планируемые результаты </w:t>
      </w:r>
    </w:p>
    <w:p w:rsidR="00E65F3B" w:rsidRPr="00C55F27" w:rsidRDefault="00E65F3B" w:rsidP="00A6410C">
      <w:pPr>
        <w:ind w:firstLine="709"/>
        <w:rPr>
          <w:b/>
          <w:sz w:val="22"/>
          <w:szCs w:val="22"/>
          <w:u w:val="single"/>
        </w:rPr>
      </w:pPr>
    </w:p>
    <w:p w:rsidR="00E65F3B" w:rsidRPr="00C55F27" w:rsidRDefault="00E65F3B" w:rsidP="00A6410C">
      <w:pPr>
        <w:ind w:firstLine="709"/>
        <w:rPr>
          <w:sz w:val="22"/>
          <w:szCs w:val="22"/>
        </w:rPr>
      </w:pPr>
      <w:r w:rsidRPr="00C55F27">
        <w:rPr>
          <w:sz w:val="22"/>
          <w:szCs w:val="22"/>
        </w:rPr>
        <w:t>Главным результатом освоения курса является готовность учащихся к участию в ОГЭ. К концу данного курса учащиеся обобщают и закрепляют лексико-грамматический материал и отрабатывают о</w:t>
      </w:r>
      <w:r w:rsidRPr="00C55F27">
        <w:rPr>
          <w:sz w:val="22"/>
          <w:szCs w:val="22"/>
        </w:rPr>
        <w:t>п</w:t>
      </w:r>
      <w:r w:rsidRPr="00C55F27">
        <w:rPr>
          <w:sz w:val="22"/>
          <w:szCs w:val="22"/>
        </w:rPr>
        <w:t>ределенные умения и навыки по всем разделам.</w:t>
      </w:r>
    </w:p>
    <w:p w:rsidR="00E65F3B" w:rsidRPr="00C55F27" w:rsidRDefault="00E65F3B" w:rsidP="00A22C05">
      <w:pPr>
        <w:shd w:val="clear" w:color="auto" w:fill="FFFFFF"/>
        <w:ind w:firstLine="300"/>
        <w:rPr>
          <w:color w:val="000000"/>
          <w:sz w:val="22"/>
          <w:szCs w:val="22"/>
        </w:rPr>
      </w:pPr>
    </w:p>
    <w:p w:rsidR="00E65F3B" w:rsidRPr="00C55F27" w:rsidRDefault="00E65F3B" w:rsidP="00A22C05">
      <w:pPr>
        <w:shd w:val="clear" w:color="auto" w:fill="FFFFFF"/>
        <w:ind w:firstLine="300"/>
        <w:rPr>
          <w:color w:val="000000"/>
          <w:sz w:val="22"/>
          <w:szCs w:val="22"/>
        </w:rPr>
      </w:pPr>
      <w:r w:rsidRPr="00C55F27">
        <w:rPr>
          <w:b/>
          <w:color w:val="000000"/>
          <w:sz w:val="22"/>
          <w:szCs w:val="22"/>
        </w:rPr>
        <w:t> Личностные:</w:t>
      </w:r>
      <w:r w:rsidRPr="00C55F27">
        <w:rPr>
          <w:color w:val="000000"/>
          <w:sz w:val="22"/>
          <w:szCs w:val="22"/>
        </w:rPr>
        <w:t xml:space="preserve"> развитие любви и уважения к Отечеству, его языку и культуре; понимание роли слова, русского языка в формировании и выражении мыслей и чувств, самовыражения и развития творческих способностей; формирование коммуникативной компетентности в общении и  сотрудничестве со сверс</w:t>
      </w:r>
      <w:r w:rsidRPr="00C55F27">
        <w:rPr>
          <w:color w:val="000000"/>
          <w:sz w:val="22"/>
          <w:szCs w:val="22"/>
        </w:rPr>
        <w:t>т</w:t>
      </w:r>
      <w:r w:rsidRPr="00C55F27">
        <w:rPr>
          <w:color w:val="000000"/>
          <w:sz w:val="22"/>
          <w:szCs w:val="22"/>
        </w:rPr>
        <w:t>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E65F3B" w:rsidRPr="00C55F27" w:rsidRDefault="00E65F3B" w:rsidP="00A22C05">
      <w:pPr>
        <w:pStyle w:val="NoSpacing"/>
        <w:rPr>
          <w:b/>
          <w:sz w:val="22"/>
          <w:szCs w:val="22"/>
        </w:rPr>
      </w:pPr>
      <w:r w:rsidRPr="00C55F27">
        <w:rPr>
          <w:b/>
          <w:sz w:val="22"/>
          <w:szCs w:val="22"/>
        </w:rPr>
        <w:t>Регулятивные универсальные учебные действия</w:t>
      </w:r>
    </w:p>
    <w:p w:rsidR="00E65F3B" w:rsidRPr="00C55F27" w:rsidRDefault="00E65F3B" w:rsidP="00A22C05">
      <w:pPr>
        <w:pStyle w:val="NoSpacing"/>
        <w:rPr>
          <w:i/>
          <w:sz w:val="22"/>
          <w:szCs w:val="22"/>
        </w:rPr>
      </w:pPr>
      <w:r w:rsidRPr="00C55F27">
        <w:rPr>
          <w:i/>
          <w:sz w:val="22"/>
          <w:szCs w:val="22"/>
        </w:rPr>
        <w:t xml:space="preserve">Ученик 8 класса научится: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>• целеполаганию, включая постановку новых целей, преобразование практической задачи в познавател</w:t>
      </w:r>
      <w:r w:rsidRPr="00C55F27">
        <w:rPr>
          <w:sz w:val="22"/>
          <w:szCs w:val="22"/>
        </w:rPr>
        <w:t>ь</w:t>
      </w:r>
      <w:r w:rsidRPr="00C55F27">
        <w:rPr>
          <w:sz w:val="22"/>
          <w:szCs w:val="22"/>
        </w:rPr>
        <w:t xml:space="preserve">ную;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>• самостоятельно анализировать условия достижения цели на основе учёта выделенных учителем орие</w:t>
      </w:r>
      <w:r w:rsidRPr="00C55F27">
        <w:rPr>
          <w:sz w:val="22"/>
          <w:szCs w:val="22"/>
        </w:rPr>
        <w:t>н</w:t>
      </w:r>
      <w:r w:rsidRPr="00C55F27">
        <w:rPr>
          <w:sz w:val="22"/>
          <w:szCs w:val="22"/>
        </w:rPr>
        <w:t xml:space="preserve">тиров действия в новом учебном материале;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планировать пути достижения целей;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уметь самостоятельно контролировать своё время и управлять им;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>• адекватно самостоятельно оценивать правильность выполнения действия и вносить необходимые ко</w:t>
      </w:r>
      <w:r w:rsidRPr="00C55F27">
        <w:rPr>
          <w:sz w:val="22"/>
          <w:szCs w:val="22"/>
        </w:rPr>
        <w:t>р</w:t>
      </w:r>
      <w:r w:rsidRPr="00C55F27">
        <w:rPr>
          <w:sz w:val="22"/>
          <w:szCs w:val="22"/>
        </w:rPr>
        <w:t xml:space="preserve">рективы в исполнение как в конце действия, так и по ходу его реализации; </w:t>
      </w:r>
    </w:p>
    <w:p w:rsidR="00E65F3B" w:rsidRPr="00C55F27" w:rsidRDefault="00E65F3B" w:rsidP="00A22C05">
      <w:pPr>
        <w:pStyle w:val="NoSpacing"/>
        <w:rPr>
          <w:i/>
          <w:sz w:val="22"/>
          <w:szCs w:val="22"/>
        </w:rPr>
      </w:pPr>
      <w:r w:rsidRPr="00C55F27">
        <w:rPr>
          <w:i/>
          <w:sz w:val="22"/>
          <w:szCs w:val="22"/>
        </w:rPr>
        <w:t xml:space="preserve">Ученик 8 класса получит возможность научиться: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самостоятельно ставить новые учебные цели и задачи;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построению жизненных планов во временной перспективе;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>• при планировании достижения целей самостоятельно и адекватно учитывать условия и средства их до</w:t>
      </w:r>
      <w:r w:rsidRPr="00C55F27">
        <w:rPr>
          <w:sz w:val="22"/>
          <w:szCs w:val="22"/>
        </w:rPr>
        <w:t>с</w:t>
      </w:r>
      <w:r w:rsidRPr="00C55F27">
        <w:rPr>
          <w:sz w:val="22"/>
          <w:szCs w:val="22"/>
        </w:rPr>
        <w:t>тижения</w:t>
      </w:r>
      <w:r w:rsidRPr="00C55F27">
        <w:rPr>
          <w:iCs/>
          <w:sz w:val="22"/>
          <w:szCs w:val="22"/>
        </w:rPr>
        <w:t xml:space="preserve">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>• осуществлять познавательную рефлексию в отношении действий по решению учебных и познавател</w:t>
      </w:r>
      <w:r w:rsidRPr="00C55F27">
        <w:rPr>
          <w:sz w:val="22"/>
          <w:szCs w:val="22"/>
        </w:rPr>
        <w:t>ь</w:t>
      </w:r>
      <w:r w:rsidRPr="00C55F27">
        <w:rPr>
          <w:sz w:val="22"/>
          <w:szCs w:val="22"/>
        </w:rPr>
        <w:t xml:space="preserve">ных задач;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>• адекватно оценивать объективную трудность как меру фактического или предполагаемого расхода р</w:t>
      </w:r>
      <w:r w:rsidRPr="00C55F27">
        <w:rPr>
          <w:sz w:val="22"/>
          <w:szCs w:val="22"/>
        </w:rPr>
        <w:t>е</w:t>
      </w:r>
      <w:r w:rsidRPr="00C55F27">
        <w:rPr>
          <w:sz w:val="22"/>
          <w:szCs w:val="22"/>
        </w:rPr>
        <w:t xml:space="preserve">сурсов на решение задачи;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E65F3B" w:rsidRPr="00C55F27" w:rsidRDefault="00E65F3B" w:rsidP="00A22C05">
      <w:pPr>
        <w:pStyle w:val="NoSpacing"/>
        <w:rPr>
          <w:b/>
          <w:sz w:val="22"/>
          <w:szCs w:val="22"/>
        </w:rPr>
      </w:pPr>
      <w:r w:rsidRPr="00C55F27">
        <w:rPr>
          <w:b/>
          <w:sz w:val="22"/>
          <w:szCs w:val="22"/>
        </w:rPr>
        <w:t>Коммуникативные универсальные учебные действия</w:t>
      </w:r>
    </w:p>
    <w:p w:rsidR="00E65F3B" w:rsidRPr="00C55F27" w:rsidRDefault="00E65F3B" w:rsidP="00A22C05">
      <w:pPr>
        <w:pStyle w:val="NoSpacing"/>
        <w:rPr>
          <w:i/>
          <w:sz w:val="22"/>
          <w:szCs w:val="22"/>
        </w:rPr>
      </w:pPr>
      <w:r w:rsidRPr="00C55F27">
        <w:rPr>
          <w:i/>
          <w:sz w:val="22"/>
          <w:szCs w:val="22"/>
        </w:rPr>
        <w:t xml:space="preserve">Ученик 8 класса научится: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учитывать разные мнения и стремиться к координации различных позиций в сотрудничестве;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устанавливать и сравнивать разные точки зрения, прежде чем принимать решения и делать выбор;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>• аргументировать свою точку зрения, спорить и отстаивать свою позицию не враждебным для оппоне</w:t>
      </w:r>
      <w:r w:rsidRPr="00C55F27">
        <w:rPr>
          <w:sz w:val="22"/>
          <w:szCs w:val="22"/>
        </w:rPr>
        <w:t>н</w:t>
      </w:r>
      <w:r w:rsidRPr="00C55F27">
        <w:rPr>
          <w:sz w:val="22"/>
          <w:szCs w:val="22"/>
        </w:rPr>
        <w:t xml:space="preserve">тов образом;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>• задавать вопросы, необходимые для организации собственной деятельности и сотрудничества с партн</w:t>
      </w:r>
      <w:r w:rsidRPr="00C55F27">
        <w:rPr>
          <w:sz w:val="22"/>
          <w:szCs w:val="22"/>
        </w:rPr>
        <w:t>ё</w:t>
      </w:r>
      <w:r w:rsidRPr="00C55F27">
        <w:rPr>
          <w:sz w:val="22"/>
          <w:szCs w:val="22"/>
        </w:rPr>
        <w:t xml:space="preserve">ром;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осуществлять взаимный контроль и оказывать в сотрудничестве необходимую взаимопомощь;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>• 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</w:t>
      </w:r>
      <w:r w:rsidRPr="00C55F27">
        <w:rPr>
          <w:sz w:val="22"/>
          <w:szCs w:val="22"/>
        </w:rPr>
        <w:t>т</w:t>
      </w:r>
      <w:r w:rsidRPr="00C55F27">
        <w:rPr>
          <w:sz w:val="22"/>
          <w:szCs w:val="22"/>
        </w:rPr>
        <w:t xml:space="preserve">вие со сверстниками и взрослыми; </w:t>
      </w:r>
    </w:p>
    <w:p w:rsidR="00E65F3B" w:rsidRPr="00C55F27" w:rsidRDefault="00E65F3B" w:rsidP="00A22C05">
      <w:pPr>
        <w:pStyle w:val="NoSpacing"/>
        <w:rPr>
          <w:i/>
          <w:sz w:val="22"/>
          <w:szCs w:val="22"/>
        </w:rPr>
      </w:pPr>
      <w:r w:rsidRPr="00C55F27">
        <w:rPr>
          <w:i/>
          <w:sz w:val="22"/>
          <w:szCs w:val="22"/>
        </w:rPr>
        <w:t xml:space="preserve">Ученик 8 класса получит возможность научиться: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учитывать и координировать отличные от собственной позиции других людей,  в сотрудничестве;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учитывать разные мнения и интересы и обосновывать собственную позицию;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понимать относительность мнений и подходов к решению проблемы; </w:t>
      </w:r>
    </w:p>
    <w:p w:rsidR="00E65F3B" w:rsidRPr="00C55F27" w:rsidRDefault="00E65F3B" w:rsidP="00A22C05">
      <w:pPr>
        <w:pStyle w:val="NoSpacing"/>
        <w:rPr>
          <w:b/>
          <w:sz w:val="22"/>
          <w:szCs w:val="22"/>
        </w:rPr>
      </w:pPr>
      <w:r w:rsidRPr="00C55F27">
        <w:rPr>
          <w:b/>
          <w:sz w:val="22"/>
          <w:szCs w:val="22"/>
        </w:rPr>
        <w:t>Познавательные универсальные учебные действия</w:t>
      </w:r>
    </w:p>
    <w:p w:rsidR="00E65F3B" w:rsidRPr="00C55F27" w:rsidRDefault="00E65F3B" w:rsidP="00A22C05">
      <w:pPr>
        <w:pStyle w:val="NoSpacing"/>
        <w:rPr>
          <w:i/>
          <w:sz w:val="22"/>
          <w:szCs w:val="22"/>
        </w:rPr>
      </w:pPr>
      <w:r w:rsidRPr="00C55F27">
        <w:rPr>
          <w:i/>
          <w:sz w:val="22"/>
          <w:szCs w:val="22"/>
        </w:rPr>
        <w:t xml:space="preserve">Ученик 8 класса научится: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осуществлять расширенный поиск информации с использованием ресурсов библиотек и Интернета;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создавать и преобразовывать модели и схемы для решения задач;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>• осуществлять выбор наиболее эффективных способов решения задач в зависимости от конкретных у</w:t>
      </w:r>
      <w:r w:rsidRPr="00C55F27">
        <w:rPr>
          <w:sz w:val="22"/>
          <w:szCs w:val="22"/>
        </w:rPr>
        <w:t>с</w:t>
      </w:r>
      <w:r w:rsidRPr="00C55F27">
        <w:rPr>
          <w:sz w:val="22"/>
          <w:szCs w:val="22"/>
        </w:rPr>
        <w:t xml:space="preserve">ловий; </w:t>
      </w:r>
    </w:p>
    <w:p w:rsidR="00E65F3B" w:rsidRPr="00C55F27" w:rsidRDefault="00E65F3B" w:rsidP="00A22C05">
      <w:pPr>
        <w:pStyle w:val="NoSpacing"/>
        <w:rPr>
          <w:i/>
          <w:sz w:val="22"/>
          <w:szCs w:val="22"/>
        </w:rPr>
      </w:pPr>
      <w:r w:rsidRPr="00C55F27">
        <w:rPr>
          <w:i/>
          <w:sz w:val="22"/>
          <w:szCs w:val="22"/>
        </w:rPr>
        <w:t xml:space="preserve">Ученик 8 класса получит возможность научиться: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основам рефлексивного чтения;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 xml:space="preserve">• ставить проблему, аргументировать её актуальность; </w:t>
      </w:r>
    </w:p>
    <w:p w:rsidR="00E65F3B" w:rsidRPr="00C55F27" w:rsidRDefault="00E65F3B" w:rsidP="00A22C05">
      <w:pPr>
        <w:pStyle w:val="NoSpacing"/>
        <w:rPr>
          <w:sz w:val="22"/>
          <w:szCs w:val="22"/>
        </w:rPr>
      </w:pPr>
      <w:r w:rsidRPr="00C55F27">
        <w:rPr>
          <w:sz w:val="22"/>
          <w:szCs w:val="22"/>
        </w:rPr>
        <w:t>• самостоятельно проводить исследование на основе применения методов наблюдения и эксперимента</w:t>
      </w:r>
    </w:p>
    <w:p w:rsidR="00E65F3B" w:rsidRPr="00C55F27" w:rsidRDefault="00E65F3B" w:rsidP="00A22C05">
      <w:pPr>
        <w:shd w:val="clear" w:color="auto" w:fill="FFFFFF"/>
        <w:rPr>
          <w:b/>
          <w:bCs/>
          <w:color w:val="000000"/>
          <w:sz w:val="22"/>
          <w:szCs w:val="22"/>
        </w:rPr>
      </w:pPr>
      <w:r w:rsidRPr="00C55F27">
        <w:rPr>
          <w:b/>
          <w:bCs/>
          <w:color w:val="000000"/>
          <w:sz w:val="22"/>
          <w:szCs w:val="22"/>
        </w:rPr>
        <w:t>Предметные:  </w:t>
      </w:r>
    </w:p>
    <w:p w:rsidR="00E65F3B" w:rsidRPr="00C55F27" w:rsidRDefault="00E65F3B" w:rsidP="00A22C05">
      <w:pPr>
        <w:shd w:val="clear" w:color="auto" w:fill="FFFFFF"/>
        <w:ind w:firstLine="300"/>
        <w:rPr>
          <w:i/>
          <w:color w:val="000000"/>
          <w:sz w:val="22"/>
          <w:szCs w:val="22"/>
        </w:rPr>
      </w:pPr>
      <w:r w:rsidRPr="00C55F27">
        <w:rPr>
          <w:bCs/>
          <w:i/>
          <w:color w:val="000000"/>
          <w:sz w:val="22"/>
          <w:szCs w:val="22"/>
        </w:rPr>
        <w:t>Ученик 8 класса  научится:</w:t>
      </w:r>
    </w:p>
    <w:p w:rsidR="00E65F3B" w:rsidRPr="00C55F27" w:rsidRDefault="00E65F3B" w:rsidP="00A22C05">
      <w:pPr>
        <w:shd w:val="clear" w:color="auto" w:fill="FFFFFF"/>
        <w:ind w:firstLine="300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· владеть качествами хорошей речи (точность, логичность, чистота, выразительность, уместность, б</w:t>
      </w:r>
      <w:r w:rsidRPr="00C55F27">
        <w:rPr>
          <w:color w:val="000000"/>
          <w:sz w:val="22"/>
          <w:szCs w:val="22"/>
        </w:rPr>
        <w:t>о</w:t>
      </w:r>
      <w:r w:rsidRPr="00C55F27">
        <w:rPr>
          <w:color w:val="000000"/>
          <w:sz w:val="22"/>
          <w:szCs w:val="22"/>
        </w:rPr>
        <w:t>гатство);</w:t>
      </w:r>
    </w:p>
    <w:p w:rsidR="00E65F3B" w:rsidRPr="00C55F27" w:rsidRDefault="00E65F3B" w:rsidP="00A22C05">
      <w:pPr>
        <w:shd w:val="clear" w:color="auto" w:fill="FFFFFF"/>
        <w:ind w:firstLine="300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· моделировать речевое поведение в соответствии с задачами общения;</w:t>
      </w:r>
    </w:p>
    <w:p w:rsidR="00E65F3B" w:rsidRPr="00C55F27" w:rsidRDefault="00E65F3B" w:rsidP="00A22C05">
      <w:pPr>
        <w:shd w:val="clear" w:color="auto" w:fill="FFFFFF"/>
        <w:ind w:firstLine="300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· расширять сведения о нормах речевого поведения в различных сферах общения;</w:t>
      </w:r>
    </w:p>
    <w:p w:rsidR="00E65F3B" w:rsidRPr="00C55F27" w:rsidRDefault="00E65F3B" w:rsidP="00A22C05">
      <w:pPr>
        <w:shd w:val="clear" w:color="auto" w:fill="FFFFFF"/>
        <w:ind w:firstLine="300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· совершенствовать умение осуществлять речевой самоконтроль, находить грамматические и речевые ошибки, недочёты и исправлять их;</w:t>
      </w:r>
    </w:p>
    <w:p w:rsidR="00E65F3B" w:rsidRPr="00C55F27" w:rsidRDefault="00E65F3B" w:rsidP="00A22C05">
      <w:pPr>
        <w:shd w:val="clear" w:color="auto" w:fill="FFFFFF"/>
        <w:ind w:firstLine="300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· работать над расширением словарного запаса;</w:t>
      </w:r>
    </w:p>
    <w:p w:rsidR="00E65F3B" w:rsidRPr="00C55F27" w:rsidRDefault="00E65F3B" w:rsidP="00A22C05">
      <w:pPr>
        <w:shd w:val="clear" w:color="auto" w:fill="FFFFFF"/>
        <w:ind w:firstLine="300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· применять полученные знания и умения в повседневной речевой практике, создавая устные и пис</w:t>
      </w:r>
      <w:r w:rsidRPr="00C55F27">
        <w:rPr>
          <w:color w:val="000000"/>
          <w:sz w:val="22"/>
          <w:szCs w:val="22"/>
        </w:rPr>
        <w:t>ь</w:t>
      </w:r>
      <w:r w:rsidRPr="00C55F27">
        <w:rPr>
          <w:color w:val="000000"/>
          <w:sz w:val="22"/>
          <w:szCs w:val="22"/>
        </w:rPr>
        <w:t>менные высказывания и соблюдая разные виды языковых норм.</w:t>
      </w:r>
    </w:p>
    <w:p w:rsidR="00E65F3B" w:rsidRPr="00C55F27" w:rsidRDefault="00E65F3B" w:rsidP="00A22C05">
      <w:pPr>
        <w:pStyle w:val="NoSpacing"/>
        <w:rPr>
          <w:i/>
          <w:sz w:val="22"/>
          <w:szCs w:val="22"/>
        </w:rPr>
      </w:pPr>
      <w:r w:rsidRPr="00C55F27">
        <w:rPr>
          <w:i/>
          <w:sz w:val="22"/>
          <w:szCs w:val="22"/>
        </w:rPr>
        <w:t xml:space="preserve">Ученик 8 класса получит возможность научиться: </w:t>
      </w:r>
    </w:p>
    <w:p w:rsidR="00E65F3B" w:rsidRPr="00C55F27" w:rsidRDefault="00E65F3B" w:rsidP="00A22C05">
      <w:pPr>
        <w:pStyle w:val="NoSpacing"/>
        <w:rPr>
          <w:i/>
          <w:color w:val="000000"/>
          <w:sz w:val="22"/>
          <w:szCs w:val="22"/>
        </w:rPr>
      </w:pPr>
      <w:r w:rsidRPr="00C55F27">
        <w:rPr>
          <w:i/>
          <w:color w:val="000000"/>
          <w:sz w:val="22"/>
          <w:szCs w:val="22"/>
        </w:rPr>
        <w:t>иметь представление: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- о роли слова, русского языка в формировании и выражении мыслей и чувств, самовыражения и ра</w:t>
      </w:r>
      <w:r w:rsidRPr="00C55F27">
        <w:rPr>
          <w:color w:val="000000"/>
          <w:sz w:val="22"/>
          <w:szCs w:val="22"/>
        </w:rPr>
        <w:t>з</w:t>
      </w:r>
      <w:r w:rsidRPr="00C55F27">
        <w:rPr>
          <w:color w:val="000000"/>
          <w:sz w:val="22"/>
          <w:szCs w:val="22"/>
        </w:rPr>
        <w:t>вития творческих способностей;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- о нормах русского литературного языка (орфоэпических, лексических, грамматических) и правилах речевого этикета;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- о нормах речевого поведения в  различных сферах общения.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i/>
          <w:color w:val="000000"/>
          <w:sz w:val="22"/>
          <w:szCs w:val="22"/>
        </w:rPr>
      </w:pPr>
      <w:r w:rsidRPr="00C55F27">
        <w:rPr>
          <w:bCs/>
          <w:i/>
          <w:color w:val="000000"/>
          <w:sz w:val="22"/>
          <w:szCs w:val="22"/>
        </w:rPr>
        <w:t>определять: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- основные понятия культуры речи, основные качества речи;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- показатели индивидуальной культуры человека;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- языковые средства для успешного решения коммуникативных задач (диалог, устные монологич</w:t>
      </w:r>
      <w:r w:rsidRPr="00C55F27">
        <w:rPr>
          <w:color w:val="000000"/>
          <w:sz w:val="22"/>
          <w:szCs w:val="22"/>
        </w:rPr>
        <w:t>е</w:t>
      </w:r>
      <w:r w:rsidRPr="00C55F27">
        <w:rPr>
          <w:color w:val="000000"/>
          <w:sz w:val="22"/>
          <w:szCs w:val="22"/>
        </w:rPr>
        <w:t>ские высказывания, письменные тексты) с учетом особенностей разных видов речи и ситуаций общения;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- изобразительные возможности словообразования, выразительные средства лексики и фразеологии, грамматические средства выразительности речи;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- основные нормы литературного языка;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- назначение речевого этикета;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- значение различных видов словарей в жизни человека.</w:t>
      </w:r>
    </w:p>
    <w:p w:rsidR="00E65F3B" w:rsidRPr="00C55F27" w:rsidRDefault="00E65F3B" w:rsidP="00A22C05">
      <w:pPr>
        <w:shd w:val="clear" w:color="auto" w:fill="FFFFFF"/>
        <w:ind w:firstLine="300"/>
        <w:jc w:val="both"/>
        <w:rPr>
          <w:color w:val="000000"/>
          <w:sz w:val="22"/>
          <w:szCs w:val="22"/>
        </w:rPr>
      </w:pPr>
      <w:r w:rsidRPr="00C55F27">
        <w:rPr>
          <w:color w:val="000000"/>
          <w:sz w:val="22"/>
          <w:szCs w:val="22"/>
        </w:rPr>
        <w:t>- качества хорошей речи (точность, логичность, чистота, выразительность, уместность, богатство).</w:t>
      </w:r>
    </w:p>
    <w:p w:rsidR="00E65F3B" w:rsidRDefault="00E65F3B" w:rsidP="00A6410C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E65F3B" w:rsidRDefault="00E65F3B" w:rsidP="00A6410C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E65F3B" w:rsidRDefault="00E65F3B" w:rsidP="00A6410C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E65F3B" w:rsidRDefault="00E65F3B" w:rsidP="00A6410C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0A5AB7">
      <w:pPr>
        <w:widowControl w:val="0"/>
        <w:tabs>
          <w:tab w:val="left" w:pos="-1440"/>
        </w:tabs>
        <w:ind w:right="-284"/>
        <w:contextualSpacing/>
        <w:rPr>
          <w:b/>
          <w:color w:val="000000"/>
          <w:sz w:val="28"/>
          <w:szCs w:val="28"/>
        </w:rPr>
      </w:pPr>
    </w:p>
    <w:p w:rsidR="00E65F3B" w:rsidRDefault="00E65F3B" w:rsidP="000A5AB7">
      <w:pPr>
        <w:widowControl w:val="0"/>
        <w:tabs>
          <w:tab w:val="left" w:pos="-1440"/>
        </w:tabs>
        <w:ind w:right="-284"/>
        <w:contextualSpacing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</w:t>
      </w:r>
      <w:r w:rsidRPr="00783233">
        <w:rPr>
          <w:b/>
          <w:color w:val="000000"/>
          <w:sz w:val="28"/>
          <w:szCs w:val="28"/>
        </w:rPr>
        <w:t>ОДЕРЖАНИЕ ПРОГРАММЫ</w:t>
      </w:r>
    </w:p>
    <w:p w:rsidR="00E65F3B" w:rsidRPr="00783233" w:rsidRDefault="00E65F3B" w:rsidP="00A22C05">
      <w:pPr>
        <w:widowControl w:val="0"/>
        <w:tabs>
          <w:tab w:val="left" w:pos="-1440"/>
        </w:tabs>
        <w:ind w:right="-284"/>
        <w:contextualSpacing/>
        <w:jc w:val="center"/>
        <w:rPr>
          <w:b/>
          <w:color w:val="000000"/>
          <w:sz w:val="28"/>
          <w:szCs w:val="28"/>
        </w:rPr>
      </w:pP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  <w:rPr>
          <w:b/>
        </w:rPr>
      </w:pPr>
      <w:r w:rsidRPr="00A22C05">
        <w:rPr>
          <w:b/>
        </w:rPr>
        <w:t>Раздел 1</w:t>
      </w:r>
      <w:r>
        <w:rPr>
          <w:b/>
        </w:rPr>
        <w:t xml:space="preserve">. </w:t>
      </w:r>
      <w:r w:rsidRPr="00A22C05">
        <w:rPr>
          <w:b/>
        </w:rPr>
        <w:t xml:space="preserve"> Введение. (</w:t>
      </w:r>
      <w:r>
        <w:rPr>
          <w:b/>
        </w:rPr>
        <w:t>1 час</w:t>
      </w:r>
      <w:r w:rsidRPr="00A22C05">
        <w:rPr>
          <w:b/>
        </w:rPr>
        <w:t>)</w:t>
      </w: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</w:pPr>
      <w:r w:rsidRPr="00A22C05">
        <w:t xml:space="preserve"> Структура экзаменационной работы по русскому языку в новой форме и критерии её оц</w:t>
      </w:r>
      <w:r w:rsidRPr="00A22C05">
        <w:t>е</w:t>
      </w:r>
      <w:r w:rsidRPr="00A22C05">
        <w:t>нивания. Тренировочные задания по оформлению бланков.</w:t>
      </w: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  <w:rPr>
          <w:b/>
        </w:rPr>
      </w:pPr>
      <w:r w:rsidRPr="00A22C05">
        <w:rPr>
          <w:b/>
        </w:rPr>
        <w:t>Раздел 2.  Построение сжатого изложения. (</w:t>
      </w:r>
      <w:r>
        <w:rPr>
          <w:b/>
        </w:rPr>
        <w:t xml:space="preserve">5 </w:t>
      </w:r>
      <w:r w:rsidRPr="00A22C05">
        <w:rPr>
          <w:b/>
        </w:rPr>
        <w:t>часов)</w:t>
      </w: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</w:pPr>
      <w:r w:rsidRPr="00A22C05">
        <w:t xml:space="preserve">Сжатое изложение. Содержательные и языковые способы сокращения текста. Построение сжатого изложения. Редактирование изложения. </w:t>
      </w: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</w:pPr>
      <w:r w:rsidRPr="00A22C05">
        <w:t>Контроль знаний: построение сжатого изложения.</w:t>
      </w: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  <w:rPr>
          <w:b/>
        </w:rPr>
      </w:pPr>
      <w:r w:rsidRPr="00A22C05">
        <w:rPr>
          <w:b/>
        </w:rPr>
        <w:t>Раздел 3. Орфография</w:t>
      </w:r>
      <w:r w:rsidRPr="00A22C05">
        <w:t>.</w:t>
      </w:r>
      <w:r w:rsidRPr="00A22C05">
        <w:rPr>
          <w:b/>
        </w:rPr>
        <w:t xml:space="preserve">( </w:t>
      </w:r>
      <w:r>
        <w:rPr>
          <w:b/>
        </w:rPr>
        <w:t xml:space="preserve">14 </w:t>
      </w:r>
      <w:r w:rsidRPr="00A22C05">
        <w:rPr>
          <w:b/>
        </w:rPr>
        <w:t>часов)</w:t>
      </w: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</w:pPr>
      <w:r w:rsidRPr="00A22C05">
        <w:t>Орфограммы в корнях слов. Правописание приставок. Правописание суффиксов. Правоп</w:t>
      </w:r>
      <w:r w:rsidRPr="00A22C05">
        <w:t>и</w:t>
      </w:r>
      <w:r w:rsidRPr="00A22C05">
        <w:t>сание н – нн в различных частях речи. Слитное и раздельное написание НЕ с разными частями речи. Правописание производных предлогов, союзов, частиц.</w:t>
      </w:r>
      <w:r w:rsidRPr="00A22C05">
        <w:tab/>
        <w:t xml:space="preserve">Частицы НЕ-НИ. Текстовые иллюстрации орфографических норм. </w:t>
      </w: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</w:pPr>
      <w:r w:rsidRPr="00A22C05">
        <w:t xml:space="preserve"> </w:t>
      </w:r>
      <w:r w:rsidRPr="00A22C05">
        <w:rPr>
          <w:b/>
        </w:rPr>
        <w:t>Раздел 4. Пунктуация. (</w:t>
      </w:r>
      <w:r>
        <w:rPr>
          <w:b/>
        </w:rPr>
        <w:t>10 часов</w:t>
      </w:r>
      <w:r w:rsidRPr="00A22C05">
        <w:rPr>
          <w:b/>
        </w:rPr>
        <w:t>)</w:t>
      </w: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</w:pPr>
      <w:r w:rsidRPr="00A22C05">
        <w:t>Словосочетание. Предложение. Простое осложнённое предложение. Однородные и неодн</w:t>
      </w:r>
      <w:r w:rsidRPr="00A22C05">
        <w:t>о</w:t>
      </w:r>
      <w:r w:rsidRPr="00A22C05">
        <w:t>родные члены предложения. Сложное предложение. Знаки препинания в простом осложнённом предложении. Знаки препинания в сложносочинённом предложении. Знаки препинания в сложн</w:t>
      </w:r>
      <w:r w:rsidRPr="00A22C05">
        <w:t>о</w:t>
      </w:r>
      <w:r w:rsidRPr="00A22C05">
        <w:t>подчинённом предложении, в предложениях с обособленными обстоятельствами и  определениями. Знаки препинания при обращении и прямой речи, оформлении цитат.</w:t>
      </w:r>
      <w:r>
        <w:t xml:space="preserve"> </w:t>
      </w:r>
      <w:r w:rsidRPr="00A22C05">
        <w:t>Тире и двоеточие в предлож</w:t>
      </w:r>
      <w:r w:rsidRPr="00A22C05">
        <w:t>е</w:t>
      </w:r>
      <w:r w:rsidRPr="00A22C05">
        <w:t xml:space="preserve">ниях. Текстовые иллюстрации синтаксических и пунктуационных норм.  </w:t>
      </w: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</w:pPr>
      <w:r w:rsidRPr="00A22C05">
        <w:t>Контроль знаний: тренировочные упражнения; тестовые задания в форме ОГЭ.</w:t>
      </w: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  <w:rPr>
          <w:b/>
        </w:rPr>
      </w:pPr>
      <w:r w:rsidRPr="00A22C05">
        <w:rPr>
          <w:b/>
        </w:rPr>
        <w:t>Раздел 5.Тестирование. (</w:t>
      </w:r>
      <w:r>
        <w:rPr>
          <w:b/>
        </w:rPr>
        <w:t xml:space="preserve">4 </w:t>
      </w:r>
      <w:r w:rsidRPr="00A22C05">
        <w:rPr>
          <w:b/>
        </w:rPr>
        <w:t>часа)</w:t>
      </w:r>
    </w:p>
    <w:p w:rsidR="00E65F3B" w:rsidRPr="00A22C05" w:rsidRDefault="00E65F3B" w:rsidP="00A22C05">
      <w:pPr>
        <w:widowControl w:val="0"/>
        <w:tabs>
          <w:tab w:val="left" w:pos="-1440"/>
        </w:tabs>
        <w:ind w:left="-142" w:right="-284" w:firstLine="851"/>
        <w:contextualSpacing/>
      </w:pPr>
      <w:r w:rsidRPr="00A22C05">
        <w:t>Систематизация знаний, умений, навыков по русскому языку при сдаче Государственной итоговой аттестации.</w:t>
      </w:r>
    </w:p>
    <w:p w:rsidR="00E65F3B" w:rsidRDefault="00E65F3B" w:rsidP="00100AEB">
      <w:pPr>
        <w:ind w:left="-540"/>
        <w:jc w:val="center"/>
        <w:rPr>
          <w:rFonts w:ascii="Georgia" w:hAnsi="Georgia"/>
          <w:b/>
          <w:bCs/>
          <w:sz w:val="28"/>
          <w:szCs w:val="28"/>
        </w:rPr>
      </w:pPr>
    </w:p>
    <w:p w:rsidR="00E65F3B" w:rsidRPr="000102B0" w:rsidRDefault="00E65F3B" w:rsidP="00A22C05">
      <w:pPr>
        <w:shd w:val="clear" w:color="auto" w:fill="FFFFFF"/>
        <w:spacing w:before="105" w:after="75" w:line="315" w:lineRule="atLeast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ТЕМАТИЧЕСКОЕ ПЛАНИРОВАНИЕ</w:t>
      </w:r>
    </w:p>
    <w:p w:rsidR="00E65F3B" w:rsidRPr="000102B0" w:rsidRDefault="00E65F3B" w:rsidP="00A22C05">
      <w:pPr>
        <w:shd w:val="clear" w:color="auto" w:fill="FFFFFF"/>
        <w:spacing w:before="105" w:after="75" w:line="315" w:lineRule="atLeast"/>
        <w:jc w:val="center"/>
        <w:outlineLvl w:val="1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курса</w:t>
      </w:r>
    </w:p>
    <w:p w:rsidR="00E65F3B" w:rsidRPr="000102B0" w:rsidRDefault="00E65F3B" w:rsidP="00A22C05">
      <w:pPr>
        <w:shd w:val="clear" w:color="auto" w:fill="FFFFFF"/>
        <w:spacing w:before="105" w:after="75" w:line="315" w:lineRule="atLeast"/>
        <w:jc w:val="center"/>
        <w:outlineLvl w:val="1"/>
        <w:rPr>
          <w:b/>
          <w:bCs/>
          <w:sz w:val="28"/>
          <w:szCs w:val="28"/>
        </w:rPr>
      </w:pPr>
      <w:r w:rsidRPr="000102B0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НА ПУТИ К ГРАМОТНОСТИ</w:t>
      </w:r>
      <w:r w:rsidRPr="000102B0">
        <w:rPr>
          <w:b/>
          <w:bCs/>
          <w:sz w:val="28"/>
          <w:szCs w:val="28"/>
        </w:rPr>
        <w:t>»</w:t>
      </w:r>
    </w:p>
    <w:p w:rsidR="00E65F3B" w:rsidRPr="00553077" w:rsidRDefault="00E65F3B" w:rsidP="00A22C05">
      <w:pPr>
        <w:shd w:val="clear" w:color="auto" w:fill="FFFFFF"/>
        <w:spacing w:before="105" w:after="75" w:line="315" w:lineRule="atLeast"/>
        <w:jc w:val="center"/>
        <w:outlineLvl w:val="1"/>
        <w:rPr>
          <w:b/>
          <w:bCs/>
        </w:rPr>
      </w:pPr>
    </w:p>
    <w:p w:rsidR="00E65F3B" w:rsidRDefault="00E65F3B" w:rsidP="00A22C05">
      <w:pPr>
        <w:shd w:val="clear" w:color="auto" w:fill="FFFFFF"/>
        <w:spacing w:before="105" w:after="75" w:line="315" w:lineRule="atLeast"/>
        <w:jc w:val="center"/>
        <w:outlineLvl w:val="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3"/>
        <w:gridCol w:w="3928"/>
        <w:gridCol w:w="1499"/>
        <w:gridCol w:w="1836"/>
        <w:gridCol w:w="1788"/>
      </w:tblGrid>
      <w:tr w:rsidR="00E65F3B" w:rsidTr="00942E09">
        <w:tc>
          <w:tcPr>
            <w:tcW w:w="89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</w:rPr>
              <w:t>№</w:t>
            </w:r>
          </w:p>
        </w:tc>
        <w:tc>
          <w:tcPr>
            <w:tcW w:w="392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</w:rPr>
              <w:t>Наименование разделов, тем</w:t>
            </w:r>
          </w:p>
        </w:tc>
        <w:tc>
          <w:tcPr>
            <w:tcW w:w="1392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</w:rPr>
              <w:t>Количество часов</w:t>
            </w:r>
          </w:p>
        </w:tc>
        <w:tc>
          <w:tcPr>
            <w:tcW w:w="17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</w:rPr>
              <w:t>Теоретическая часть</w:t>
            </w:r>
          </w:p>
        </w:tc>
        <w:tc>
          <w:tcPr>
            <w:tcW w:w="1657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</w:rPr>
              <w:t>Практическая часть</w:t>
            </w:r>
          </w:p>
        </w:tc>
      </w:tr>
      <w:tr w:rsidR="00E65F3B" w:rsidTr="00942E09">
        <w:tc>
          <w:tcPr>
            <w:tcW w:w="89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28" w:type="dxa"/>
          </w:tcPr>
          <w:p w:rsidR="00E65F3B" w:rsidRPr="00942E09" w:rsidRDefault="00E65F3B" w:rsidP="00942E09">
            <w:pPr>
              <w:spacing w:before="105" w:after="75" w:line="315" w:lineRule="atLeast"/>
              <w:outlineLvl w:val="1"/>
              <w:rPr>
                <w:b/>
                <w:bCs/>
              </w:rPr>
            </w:pPr>
            <w:r w:rsidRPr="00942E09">
              <w:rPr>
                <w:b/>
                <w:sz w:val="22"/>
                <w:szCs w:val="22"/>
              </w:rPr>
              <w:t xml:space="preserve">Введение. </w:t>
            </w:r>
          </w:p>
        </w:tc>
        <w:tc>
          <w:tcPr>
            <w:tcW w:w="1392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57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Tr="00942E09">
        <w:tc>
          <w:tcPr>
            <w:tcW w:w="89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28" w:type="dxa"/>
          </w:tcPr>
          <w:p w:rsidR="00E65F3B" w:rsidRPr="00942E09" w:rsidRDefault="00E65F3B" w:rsidP="00942E09">
            <w:pPr>
              <w:spacing w:before="105" w:after="75" w:line="315" w:lineRule="atLeast"/>
              <w:outlineLvl w:val="1"/>
              <w:rPr>
                <w:b/>
                <w:bCs/>
              </w:rPr>
            </w:pPr>
            <w:r w:rsidRPr="00942E09">
              <w:rPr>
                <w:b/>
                <w:sz w:val="22"/>
                <w:szCs w:val="22"/>
              </w:rPr>
              <w:t xml:space="preserve">Построение сжатого изложения. </w:t>
            </w:r>
          </w:p>
        </w:tc>
        <w:tc>
          <w:tcPr>
            <w:tcW w:w="1392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57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E65F3B" w:rsidTr="00942E09">
        <w:tc>
          <w:tcPr>
            <w:tcW w:w="89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28" w:type="dxa"/>
          </w:tcPr>
          <w:p w:rsidR="00E65F3B" w:rsidRPr="00942E09" w:rsidRDefault="00E65F3B" w:rsidP="00942E09">
            <w:pPr>
              <w:spacing w:before="105" w:after="75" w:line="315" w:lineRule="atLeast"/>
              <w:outlineLvl w:val="1"/>
              <w:rPr>
                <w:b/>
                <w:bCs/>
              </w:rPr>
            </w:pPr>
            <w:r w:rsidRPr="00942E09">
              <w:rPr>
                <w:b/>
                <w:sz w:val="22"/>
                <w:szCs w:val="22"/>
              </w:rPr>
              <w:t>Орфография</w:t>
            </w:r>
            <w:r w:rsidRPr="00942E09">
              <w:rPr>
                <w:sz w:val="22"/>
                <w:szCs w:val="22"/>
              </w:rPr>
              <w:t>.</w:t>
            </w:r>
          </w:p>
        </w:tc>
        <w:tc>
          <w:tcPr>
            <w:tcW w:w="1392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57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E65F3B" w:rsidTr="00942E09">
        <w:tc>
          <w:tcPr>
            <w:tcW w:w="89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28" w:type="dxa"/>
          </w:tcPr>
          <w:p w:rsidR="00E65F3B" w:rsidRPr="00942E09" w:rsidRDefault="00E65F3B" w:rsidP="00942E09">
            <w:pPr>
              <w:spacing w:before="105" w:after="75" w:line="315" w:lineRule="atLeast"/>
              <w:outlineLvl w:val="1"/>
              <w:rPr>
                <w:b/>
                <w:bCs/>
              </w:rPr>
            </w:pPr>
            <w:r w:rsidRPr="00942E09">
              <w:rPr>
                <w:b/>
                <w:sz w:val="22"/>
                <w:szCs w:val="22"/>
              </w:rPr>
              <w:t xml:space="preserve">Пунктуация. </w:t>
            </w:r>
          </w:p>
        </w:tc>
        <w:tc>
          <w:tcPr>
            <w:tcW w:w="1392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57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65F3B" w:rsidTr="00942E09">
        <w:tc>
          <w:tcPr>
            <w:tcW w:w="89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28" w:type="dxa"/>
          </w:tcPr>
          <w:p w:rsidR="00E65F3B" w:rsidRPr="00942E09" w:rsidRDefault="00E65F3B" w:rsidP="00942E09">
            <w:pPr>
              <w:spacing w:before="105" w:after="75" w:line="315" w:lineRule="atLeast"/>
              <w:outlineLvl w:val="1"/>
              <w:rPr>
                <w:b/>
              </w:rPr>
            </w:pPr>
            <w:r w:rsidRPr="00942E09">
              <w:rPr>
                <w:b/>
                <w:sz w:val="22"/>
                <w:szCs w:val="22"/>
              </w:rPr>
              <w:t xml:space="preserve">Тестирование. </w:t>
            </w:r>
          </w:p>
        </w:tc>
        <w:tc>
          <w:tcPr>
            <w:tcW w:w="1392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657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65F3B" w:rsidTr="00942E09">
        <w:tc>
          <w:tcPr>
            <w:tcW w:w="89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3928" w:type="dxa"/>
          </w:tcPr>
          <w:p w:rsidR="00E65F3B" w:rsidRPr="00942E09" w:rsidRDefault="00E65F3B" w:rsidP="00942E09">
            <w:pPr>
              <w:spacing w:before="105" w:after="75" w:line="315" w:lineRule="atLeast"/>
              <w:outlineLvl w:val="1"/>
              <w:rPr>
                <w:b/>
              </w:rPr>
            </w:pPr>
            <w:r w:rsidRPr="00942E0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392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17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657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10</w:t>
            </w:r>
          </w:p>
        </w:tc>
      </w:tr>
    </w:tbl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Pr="001B0017" w:rsidRDefault="00E65F3B" w:rsidP="00A22C05">
      <w:pPr>
        <w:shd w:val="clear" w:color="auto" w:fill="FFFFFF"/>
        <w:spacing w:before="105" w:after="75" w:line="315" w:lineRule="atLeast"/>
        <w:jc w:val="center"/>
        <w:outlineLvl w:val="1"/>
        <w:rPr>
          <w:b/>
          <w:bCs/>
          <w:sz w:val="28"/>
          <w:szCs w:val="28"/>
        </w:rPr>
      </w:pPr>
      <w:r w:rsidRPr="001B0017">
        <w:rPr>
          <w:b/>
          <w:bCs/>
          <w:sz w:val="28"/>
          <w:szCs w:val="28"/>
        </w:rPr>
        <w:t xml:space="preserve">Календарно-тематическое планирование </w:t>
      </w:r>
      <w:r>
        <w:rPr>
          <w:b/>
          <w:bCs/>
          <w:sz w:val="28"/>
          <w:szCs w:val="28"/>
        </w:rPr>
        <w:t>курса "На пути к грамотности"</w:t>
      </w:r>
    </w:p>
    <w:p w:rsidR="00E65F3B" w:rsidRDefault="00E65F3B" w:rsidP="00A22C05">
      <w:pPr>
        <w:shd w:val="clear" w:color="auto" w:fill="FFFFFF"/>
        <w:spacing w:before="105" w:after="75" w:line="315" w:lineRule="atLeast"/>
        <w:jc w:val="center"/>
        <w:outlineLvl w:val="1"/>
        <w:rPr>
          <w:b/>
          <w:bCs/>
        </w:rPr>
      </w:pPr>
      <w:r>
        <w:rPr>
          <w:b/>
          <w:bCs/>
        </w:rPr>
        <w:t>35 часа (1 час в неделю)</w:t>
      </w:r>
    </w:p>
    <w:p w:rsidR="00E65F3B" w:rsidRDefault="00E65F3B" w:rsidP="00A22C05">
      <w:pPr>
        <w:shd w:val="clear" w:color="auto" w:fill="FFFFFF"/>
        <w:spacing w:before="105" w:after="75" w:line="315" w:lineRule="atLeast"/>
        <w:jc w:val="center"/>
        <w:outlineLvl w:val="1"/>
        <w:rPr>
          <w:b/>
          <w:b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601"/>
        <w:gridCol w:w="4928"/>
        <w:gridCol w:w="850"/>
        <w:gridCol w:w="1843"/>
        <w:gridCol w:w="851"/>
        <w:gridCol w:w="708"/>
      </w:tblGrid>
      <w:tr w:rsidR="00E65F3B" w:rsidRPr="000102B0" w:rsidTr="00942E09">
        <w:tc>
          <w:tcPr>
            <w:tcW w:w="1134" w:type="dxa"/>
            <w:gridSpan w:val="2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Тема занятия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pStyle w:val="NoSpacing"/>
              <w:jc w:val="center"/>
              <w:rPr>
                <w:sz w:val="22"/>
                <w:szCs w:val="22"/>
              </w:rPr>
            </w:pPr>
            <w:r w:rsidRPr="00942E09">
              <w:rPr>
                <w:sz w:val="22"/>
                <w:szCs w:val="22"/>
              </w:rPr>
              <w:t>Коли</w:t>
            </w:r>
          </w:p>
          <w:p w:rsidR="00E65F3B" w:rsidRPr="00942E09" w:rsidRDefault="00E65F3B" w:rsidP="00942E09">
            <w:pPr>
              <w:pStyle w:val="NoSpacing"/>
              <w:jc w:val="center"/>
              <w:rPr>
                <w:sz w:val="22"/>
                <w:szCs w:val="22"/>
              </w:rPr>
            </w:pPr>
            <w:r w:rsidRPr="00942E09">
              <w:rPr>
                <w:sz w:val="22"/>
                <w:szCs w:val="22"/>
              </w:rPr>
              <w:t>чест</w:t>
            </w:r>
          </w:p>
          <w:p w:rsidR="00E65F3B" w:rsidRPr="00942E09" w:rsidRDefault="00E65F3B" w:rsidP="00942E09">
            <w:pPr>
              <w:pStyle w:val="NoSpacing"/>
              <w:jc w:val="center"/>
              <w:rPr>
                <w:sz w:val="22"/>
                <w:szCs w:val="22"/>
              </w:rPr>
            </w:pPr>
            <w:r w:rsidRPr="00942E09">
              <w:rPr>
                <w:sz w:val="22"/>
                <w:szCs w:val="22"/>
              </w:rPr>
              <w:t>во ч</w:t>
            </w:r>
            <w:r w:rsidRPr="00942E09">
              <w:rPr>
                <w:sz w:val="22"/>
                <w:szCs w:val="22"/>
              </w:rPr>
              <w:t>а</w:t>
            </w:r>
            <w:r w:rsidRPr="00942E09">
              <w:rPr>
                <w:sz w:val="22"/>
                <w:szCs w:val="22"/>
              </w:rPr>
              <w:t>сов</w:t>
            </w:r>
          </w:p>
        </w:tc>
        <w:tc>
          <w:tcPr>
            <w:tcW w:w="1843" w:type="dxa"/>
          </w:tcPr>
          <w:p w:rsidR="00E65F3B" w:rsidRPr="00942E09" w:rsidRDefault="00E65F3B" w:rsidP="00942E09">
            <w:pPr>
              <w:pStyle w:val="NoSpacing"/>
              <w:jc w:val="center"/>
              <w:rPr>
                <w:sz w:val="22"/>
                <w:szCs w:val="22"/>
              </w:rPr>
            </w:pPr>
          </w:p>
          <w:p w:rsidR="00E65F3B" w:rsidRPr="00942E09" w:rsidRDefault="00E65F3B" w:rsidP="00942E09">
            <w:pPr>
              <w:pStyle w:val="NoSpacing"/>
              <w:jc w:val="center"/>
              <w:rPr>
                <w:sz w:val="22"/>
                <w:szCs w:val="22"/>
              </w:rPr>
            </w:pPr>
            <w:r w:rsidRPr="00942E09">
              <w:rPr>
                <w:sz w:val="22"/>
                <w:szCs w:val="22"/>
              </w:rPr>
              <w:t>Форма занятия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pStyle w:val="NoSpacing"/>
              <w:jc w:val="center"/>
              <w:rPr>
                <w:sz w:val="22"/>
                <w:szCs w:val="22"/>
              </w:rPr>
            </w:pPr>
            <w:r w:rsidRPr="00942E09">
              <w:rPr>
                <w:sz w:val="22"/>
                <w:szCs w:val="22"/>
              </w:rPr>
              <w:t>Пл</w:t>
            </w:r>
            <w:r w:rsidRPr="00942E09">
              <w:rPr>
                <w:sz w:val="22"/>
                <w:szCs w:val="22"/>
              </w:rPr>
              <w:t>а</w:t>
            </w:r>
            <w:r w:rsidRPr="00942E09">
              <w:rPr>
                <w:sz w:val="22"/>
                <w:szCs w:val="22"/>
              </w:rPr>
              <w:t>н</w:t>
            </w:r>
            <w:r w:rsidRPr="00942E09">
              <w:rPr>
                <w:sz w:val="22"/>
                <w:szCs w:val="22"/>
              </w:rPr>
              <w:t>и</w:t>
            </w:r>
            <w:r w:rsidRPr="00942E09">
              <w:rPr>
                <w:sz w:val="22"/>
                <w:szCs w:val="22"/>
              </w:rPr>
              <w:t>ру</w:t>
            </w:r>
            <w:r w:rsidRPr="00942E09">
              <w:rPr>
                <w:sz w:val="22"/>
                <w:szCs w:val="22"/>
              </w:rPr>
              <w:t>е</w:t>
            </w:r>
            <w:r w:rsidRPr="00942E09">
              <w:rPr>
                <w:sz w:val="22"/>
                <w:szCs w:val="22"/>
              </w:rPr>
              <w:t xml:space="preserve">мая </w:t>
            </w:r>
          </w:p>
        </w:tc>
        <w:tc>
          <w:tcPr>
            <w:tcW w:w="708" w:type="dxa"/>
          </w:tcPr>
          <w:p w:rsidR="00E65F3B" w:rsidRPr="00942E09" w:rsidRDefault="00E65F3B" w:rsidP="00942E09">
            <w:pPr>
              <w:pStyle w:val="NoSpacing"/>
              <w:jc w:val="center"/>
              <w:rPr>
                <w:sz w:val="22"/>
                <w:szCs w:val="22"/>
              </w:rPr>
            </w:pPr>
            <w:r w:rsidRPr="00942E09">
              <w:rPr>
                <w:sz w:val="22"/>
                <w:szCs w:val="22"/>
              </w:rPr>
              <w:t>Фак</w:t>
            </w:r>
          </w:p>
          <w:p w:rsidR="00E65F3B" w:rsidRPr="00942E09" w:rsidRDefault="00E65F3B" w:rsidP="00942E09">
            <w:pPr>
              <w:pStyle w:val="NoSpacing"/>
              <w:jc w:val="center"/>
              <w:rPr>
                <w:sz w:val="22"/>
                <w:szCs w:val="22"/>
              </w:rPr>
            </w:pPr>
            <w:r w:rsidRPr="00942E09">
              <w:rPr>
                <w:sz w:val="22"/>
                <w:szCs w:val="22"/>
              </w:rPr>
              <w:t>т</w:t>
            </w:r>
            <w:r w:rsidRPr="00942E09">
              <w:rPr>
                <w:sz w:val="22"/>
                <w:szCs w:val="22"/>
              </w:rPr>
              <w:t>и</w:t>
            </w:r>
            <w:r w:rsidRPr="00942E09">
              <w:rPr>
                <w:sz w:val="22"/>
                <w:szCs w:val="22"/>
              </w:rPr>
              <w:t>че</w:t>
            </w:r>
            <w:r w:rsidRPr="00942E09">
              <w:rPr>
                <w:sz w:val="22"/>
                <w:szCs w:val="22"/>
              </w:rPr>
              <w:t>с</w:t>
            </w:r>
            <w:r w:rsidRPr="00942E09">
              <w:rPr>
                <w:sz w:val="22"/>
                <w:szCs w:val="22"/>
              </w:rPr>
              <w:t xml:space="preserve">кая </w:t>
            </w: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b/>
                <w:lang w:eastAsia="ar-SA"/>
              </w:rPr>
            </w:pPr>
            <w:r w:rsidRPr="00942E09">
              <w:rPr>
                <w:b/>
                <w:sz w:val="22"/>
                <w:szCs w:val="22"/>
                <w:lang w:val="en-US" w:eastAsia="ar-SA"/>
              </w:rPr>
              <w:t>I</w:t>
            </w:r>
            <w:r w:rsidRPr="00942E09">
              <w:rPr>
                <w:b/>
                <w:sz w:val="22"/>
                <w:szCs w:val="22"/>
                <w:lang w:eastAsia="ar-SA"/>
              </w:rPr>
              <w:t xml:space="preserve">. Введение. </w:t>
            </w:r>
            <w:r w:rsidRPr="00942E09">
              <w:rPr>
                <w:sz w:val="22"/>
                <w:szCs w:val="22"/>
                <w:lang w:eastAsia="ar-SA"/>
              </w:rPr>
              <w:t>Структура экзаменационной работы по русскому языку в новой форме и критерии её оценивания.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Вводное занятие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b/>
                <w:lang w:eastAsia="ar-SA"/>
              </w:rPr>
            </w:pPr>
            <w:r w:rsidRPr="00942E09">
              <w:rPr>
                <w:b/>
                <w:sz w:val="22"/>
                <w:szCs w:val="22"/>
                <w:lang w:val="en-US" w:eastAsia="ar-SA"/>
              </w:rPr>
              <w:t>II</w:t>
            </w:r>
            <w:r w:rsidRPr="00942E09">
              <w:rPr>
                <w:b/>
                <w:sz w:val="22"/>
                <w:szCs w:val="22"/>
                <w:lang w:eastAsia="ar-SA"/>
              </w:rPr>
              <w:t>. Построение сжатого изложения</w:t>
            </w:r>
            <w:r w:rsidRPr="00942E09">
              <w:rPr>
                <w:sz w:val="22"/>
                <w:szCs w:val="22"/>
                <w:lang w:eastAsia="ar-SA"/>
              </w:rPr>
              <w:t>. «Определение, признаки и характеристика текста как единицы языка. Тема, идея, проблема текста и способы их установления и формулирования».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Композиция, логическая, грамматическая структура текста.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2.3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Понятие о микротеме. Соотношение микротемы и абзацного строения текста. Представление об абзаце как о пунктуационном знаке.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2.4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 xml:space="preserve">Главная и второстепенная информация в тексте. Ключевые слова и их роль в определении границ главной информации. Способы сокращения текста: грамматические, логические, синтаксические. 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jc w:val="both"/>
              <w:rPr>
                <w:lang w:eastAsia="ar-SA"/>
              </w:rPr>
            </w:pPr>
          </w:p>
          <w:p w:rsidR="00E65F3B" w:rsidRPr="00942E09" w:rsidRDefault="00E65F3B" w:rsidP="00942E09">
            <w:pPr>
              <w:suppressAutoHyphens/>
              <w:jc w:val="both"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Практическая работа № 1 «Написание сжатого изложения».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Контроль знаний и умений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b/>
                <w:sz w:val="22"/>
                <w:szCs w:val="22"/>
                <w:lang w:val="en-US" w:eastAsia="ar-SA"/>
              </w:rPr>
              <w:t>III</w:t>
            </w:r>
            <w:r w:rsidRPr="00942E09">
              <w:rPr>
                <w:b/>
                <w:sz w:val="22"/>
                <w:szCs w:val="22"/>
                <w:lang w:eastAsia="ar-SA"/>
              </w:rPr>
              <w:t xml:space="preserve">. Орфография.  </w:t>
            </w:r>
            <w:r w:rsidRPr="00942E09">
              <w:rPr>
                <w:sz w:val="22"/>
                <w:szCs w:val="22"/>
                <w:lang w:eastAsia="ar-SA"/>
              </w:rPr>
              <w:t>Орфография как система обязательных норм письменной речи (орфографическая норма).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Строение орфографических правил. Алгоритмы их применения.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4928" w:type="dxa"/>
          </w:tcPr>
          <w:p w:rsidR="00E65F3B" w:rsidRPr="00942E09" w:rsidRDefault="00E65F3B" w:rsidP="000102B0">
            <w:pPr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Проверяемые и непроверяемые безударные гла</w:t>
            </w:r>
            <w:r w:rsidRPr="00942E09">
              <w:rPr>
                <w:sz w:val="22"/>
                <w:szCs w:val="22"/>
                <w:lang w:eastAsia="ar-SA"/>
              </w:rPr>
              <w:t>с</w:t>
            </w:r>
            <w:r w:rsidRPr="00942E09">
              <w:rPr>
                <w:sz w:val="22"/>
                <w:szCs w:val="22"/>
                <w:lang w:eastAsia="ar-SA"/>
              </w:rPr>
              <w:t>ные в корне.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3.4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Правописание согласных в корне слова. 0,Ё после    шипящих в корне.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3.5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Чередующиеся гласные.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3.6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Практическая работа №2. «Орфограммы в корнях слов».</w:t>
            </w:r>
          </w:p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Контроль знаний и умений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3.7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 xml:space="preserve">Практическая работа № 3. Правописание приставок. Изменяющиеся и неизменяющиеся на письме приставки. Написание приставок, зависящих от значения. 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Контроль знаний и умений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14</w:t>
            </w:r>
            <w:r>
              <w:rPr>
                <w:bCs/>
                <w:sz w:val="22"/>
                <w:szCs w:val="22"/>
              </w:rPr>
              <w:t>-15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3.8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 xml:space="preserve">Правописание Н, НН в разных частях речи. 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3.9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 xml:space="preserve">Слитное и раздельное написание НЕ с разными частями речи. 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3.10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Сложные слова. Слитные, раздельные, дефисные написания.</w:t>
            </w:r>
            <w:r w:rsidRPr="00942E09">
              <w:rPr>
                <w:sz w:val="22"/>
                <w:szCs w:val="22"/>
                <w:lang w:eastAsia="ar-SA"/>
              </w:rPr>
              <w:tab/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3.11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Правописание производных предлогов.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3.12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jc w:val="both"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Правописание союзов.</w:t>
            </w:r>
            <w:r w:rsidRPr="00942E09">
              <w:rPr>
                <w:sz w:val="22"/>
                <w:szCs w:val="22"/>
                <w:lang w:eastAsia="ar-SA"/>
              </w:rPr>
              <w:tab/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3.13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jc w:val="both"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Правописание частиц.</w:t>
            </w:r>
            <w:r w:rsidRPr="00942E09">
              <w:rPr>
                <w:sz w:val="22"/>
                <w:szCs w:val="22"/>
                <w:lang w:eastAsia="ar-SA"/>
              </w:rPr>
              <w:tab/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3.14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ТЕСТОВАЯ РАБОТА по разделу «Орфография» 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Контроль знаний и умений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b/>
                <w:sz w:val="22"/>
                <w:szCs w:val="22"/>
                <w:lang w:val="en-US" w:eastAsia="ar-SA"/>
              </w:rPr>
              <w:t>IV</w:t>
            </w:r>
            <w:r w:rsidRPr="00942E09">
              <w:rPr>
                <w:b/>
                <w:sz w:val="22"/>
                <w:szCs w:val="22"/>
                <w:lang w:eastAsia="ar-SA"/>
              </w:rPr>
              <w:t>.  Пунктуация</w:t>
            </w:r>
          </w:p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Пунктуация как система обязательных норм письменной речи (пунктуационная норма).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4.2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Знаки препинания в сложном предложении. Сочинительные и подчинительные союзы. Сложное предложение: союзное и бессоюзное.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4.3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Знаки препинания в ССП.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4.4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Трудные случаи употребления знаков препинания в СПП. Практическая работа № 7.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Контроль знаний и умений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4.5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Знаки препинания при однородных и неоднородных членах предложения.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4.6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Трудные случаи употребления знаков препинания в предложениях с обособленными обстоятельствами и  определениями.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 xml:space="preserve">Знаки препинания при обращении и прямой речи, оформлении цитат, 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4.8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Тире в предложении.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4.9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Двоеточие в предложении.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jc w:val="center"/>
            </w:pPr>
            <w:r w:rsidRPr="00942E09">
              <w:rPr>
                <w:sz w:val="22"/>
                <w:szCs w:val="22"/>
              </w:rPr>
              <w:t>Систематизация знаний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4.10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Тестовая работа по разделу «Пунктуация».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Контроль знаний и умений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b/>
                <w:sz w:val="22"/>
                <w:szCs w:val="22"/>
                <w:lang w:val="en-US" w:eastAsia="ar-SA"/>
              </w:rPr>
              <w:t>V</w:t>
            </w:r>
            <w:r w:rsidRPr="00942E09">
              <w:rPr>
                <w:b/>
                <w:sz w:val="22"/>
                <w:szCs w:val="22"/>
                <w:lang w:eastAsia="ar-SA"/>
              </w:rPr>
              <w:t>.  Тестирование</w:t>
            </w:r>
            <w:r w:rsidRPr="00942E09">
              <w:rPr>
                <w:sz w:val="22"/>
                <w:szCs w:val="22"/>
                <w:lang w:eastAsia="ar-SA"/>
              </w:rPr>
              <w:t xml:space="preserve">. </w:t>
            </w:r>
          </w:p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Пробный тест в формате ОГЭ.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  <w:r w:rsidRPr="00942E0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Контроль знаний и умений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5.2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b/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Пробный тест в формате ОГЭ.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Контроль знаний и умений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5.3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Работа над ошибками.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Контроль знаний и умений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  <w:tr w:rsidR="00E65F3B" w:rsidRPr="000102B0" w:rsidTr="00942E09">
        <w:tc>
          <w:tcPr>
            <w:tcW w:w="53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0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5.4</w:t>
            </w:r>
          </w:p>
        </w:tc>
        <w:tc>
          <w:tcPr>
            <w:tcW w:w="4928" w:type="dxa"/>
          </w:tcPr>
          <w:p w:rsidR="00E65F3B" w:rsidRPr="00942E09" w:rsidRDefault="00E65F3B" w:rsidP="00942E09">
            <w:pPr>
              <w:suppressAutoHyphens/>
              <w:rPr>
                <w:lang w:eastAsia="ar-SA"/>
              </w:rPr>
            </w:pPr>
            <w:r w:rsidRPr="00942E09">
              <w:rPr>
                <w:sz w:val="22"/>
                <w:szCs w:val="22"/>
                <w:lang w:eastAsia="ar-SA"/>
              </w:rPr>
              <w:t>Работа над ошибками.</w:t>
            </w:r>
          </w:p>
        </w:tc>
        <w:tc>
          <w:tcPr>
            <w:tcW w:w="850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843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Cs/>
              </w:rPr>
            </w:pPr>
            <w:r w:rsidRPr="00942E09">
              <w:rPr>
                <w:bCs/>
                <w:sz w:val="22"/>
                <w:szCs w:val="22"/>
              </w:rPr>
              <w:t>Контроль знаний и умений</w:t>
            </w:r>
          </w:p>
        </w:tc>
        <w:tc>
          <w:tcPr>
            <w:tcW w:w="851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708" w:type="dxa"/>
          </w:tcPr>
          <w:p w:rsidR="00E65F3B" w:rsidRPr="00942E09" w:rsidRDefault="00E65F3B" w:rsidP="00942E09">
            <w:pPr>
              <w:spacing w:before="105" w:after="75" w:line="315" w:lineRule="atLeast"/>
              <w:jc w:val="center"/>
              <w:outlineLvl w:val="1"/>
              <w:rPr>
                <w:b/>
                <w:bCs/>
              </w:rPr>
            </w:pPr>
          </w:p>
        </w:tc>
      </w:tr>
    </w:tbl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Default="00E65F3B"/>
    <w:p w:rsidR="00E65F3B" w:rsidRPr="00B41FA4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jc w:val="center"/>
        <w:rPr>
          <w:b/>
          <w:color w:val="000000"/>
        </w:rPr>
      </w:pPr>
      <w:r w:rsidRPr="00B41FA4">
        <w:rPr>
          <w:b/>
          <w:color w:val="000000"/>
        </w:rPr>
        <w:t>Список литературы для учителя</w:t>
      </w:r>
    </w:p>
    <w:p w:rsidR="00E65F3B" w:rsidRPr="00783233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jc w:val="both"/>
        <w:rPr>
          <w:color w:val="000000"/>
          <w:sz w:val="28"/>
          <w:szCs w:val="28"/>
        </w:rPr>
      </w:pP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783233">
        <w:rPr>
          <w:color w:val="000000"/>
          <w:sz w:val="28"/>
          <w:szCs w:val="28"/>
        </w:rPr>
        <w:tab/>
      </w:r>
      <w:r w:rsidRPr="00C55F27">
        <w:rPr>
          <w:color w:val="000000"/>
        </w:rPr>
        <w:t xml:space="preserve">1. И.П.Васильевых, Ю.Н.Гостева, Г.Т.Егораева. Русский язык. ОГЭ-9. Типовые тестовые   задания. - М.: Экзамен, 2013. 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2. Н.А.Сенина, С.В.Гармаш, С.А.Диденко, Г.Н.Кобякова. Русский язык 9 класс. Подготовка к ОГЭ.  - Ростов-на-Дону: Легион, 2012.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3. Г.Т.Егораева. Русский язык. ОГЭ 9 класс. - М.: Экзамен, 2012.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4. Е.А.Гингель, Е.В.Бузина, Н.Ю.Бабанова (под редакцией И.П.Цыбулько) Русский язык. Тематический контроль ОГЭ  ФГОС. 9 класс. - М.: Национальное образование, 2012.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5. Л.М.Рыбченкова, В.Л.Склярова. Русский язык. Сборник текстов  - М.: Дрофа, 2010.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6. В.И.Капинос, Н.Н.Сергеева, М.С.Соловейчик. Изложения: тексты с лингвистическим анализом. - М.: Линка-Пресс, 2010.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7. Корчагина Е.В. Экспресс-репетитор для подготовки к ГИА. Русский язык. Сжатое изл</w:t>
      </w:r>
      <w:r w:rsidRPr="00C55F27">
        <w:rPr>
          <w:color w:val="000000"/>
        </w:rPr>
        <w:t>о</w:t>
      </w:r>
      <w:r w:rsidRPr="00C55F27">
        <w:rPr>
          <w:color w:val="000000"/>
        </w:rPr>
        <w:t>жение, М., «Астрель», 2011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8. Л.А.Введенская, Л.Г.Павлова, Е.Ю.Кашаева. Русский язык и культура речи. - Ростов-на-Дону, 2004.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9. А.Б.Малюшкин. Русский язык. Комплексный анализ текста. - М.: Сфера, 2003.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10. С.А.Диденко, Л.В.Диденко. Готовимся к экзамену по русскому языку: сочинение, изл</w:t>
      </w:r>
      <w:r w:rsidRPr="00C55F27">
        <w:rPr>
          <w:color w:val="000000"/>
        </w:rPr>
        <w:t>о</w:t>
      </w:r>
      <w:r w:rsidRPr="00C55F27">
        <w:rPr>
          <w:color w:val="000000"/>
        </w:rPr>
        <w:t>жение. - М.: МарТ, 2005.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11. Н.М.Шанский, М.Т.Баранов, М.М.Разумовская. Оценка качества подготовки выпускн</w:t>
      </w:r>
      <w:r w:rsidRPr="00C55F27">
        <w:rPr>
          <w:color w:val="000000"/>
        </w:rPr>
        <w:t>и</w:t>
      </w:r>
      <w:r w:rsidRPr="00C55F27">
        <w:rPr>
          <w:color w:val="000000"/>
        </w:rPr>
        <w:t>ков по русскому языку. - М.: Дрофа, 2000.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12. Л.М.Серегина, О.А.Хорт. Русский язык. 9 класс. Коварные знаки препинания: электи</w:t>
      </w:r>
      <w:r w:rsidRPr="00C55F27">
        <w:rPr>
          <w:color w:val="000000"/>
        </w:rPr>
        <w:t>в</w:t>
      </w:r>
      <w:r w:rsidRPr="00C55F27">
        <w:rPr>
          <w:color w:val="000000"/>
        </w:rPr>
        <w:t>ный курс. - Волгоград: Учитель, 2007.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ab/>
        <w:t>13. Н.В.Козловская, Ю.Н.Сивакова. Русский язык. Анализ текста. - Санкт-Петербург: Сага, 2004.</w:t>
      </w:r>
    </w:p>
    <w:p w:rsidR="00E65F3B" w:rsidRPr="00B41FA4" w:rsidRDefault="00E65F3B" w:rsidP="00FD3CB4">
      <w:pPr>
        <w:widowControl w:val="0"/>
        <w:tabs>
          <w:tab w:val="left" w:pos="-1440"/>
        </w:tabs>
        <w:ind w:left="-567" w:right="-284" w:firstLine="851"/>
        <w:contextualSpacing/>
        <w:rPr>
          <w:b/>
          <w:color w:val="000000"/>
        </w:rPr>
      </w:pPr>
    </w:p>
    <w:p w:rsidR="00E65F3B" w:rsidRPr="00783233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jc w:val="center"/>
        <w:rPr>
          <w:b/>
          <w:color w:val="000000"/>
          <w:sz w:val="28"/>
          <w:szCs w:val="28"/>
        </w:rPr>
      </w:pPr>
      <w:r w:rsidRPr="00B41FA4">
        <w:rPr>
          <w:b/>
          <w:color w:val="000000"/>
        </w:rPr>
        <w:t>Список литературы для учащихся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>1.</w:t>
      </w:r>
      <w:r w:rsidRPr="00C55F27">
        <w:rPr>
          <w:color w:val="000000"/>
        </w:rPr>
        <w:tab/>
        <w:t>Баранова М.М. Полный справочник для подготовки к ГИА. Русский язык. М, «Астрель», 2013.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>2.</w:t>
      </w:r>
      <w:r w:rsidRPr="00C55F27">
        <w:rPr>
          <w:color w:val="000000"/>
        </w:rPr>
        <w:tab/>
        <w:t>Корчагина. Е.В. Экспресс-репетитор для подготовки к ГИА. Русский язык. Сжатое излож</w:t>
      </w:r>
      <w:r w:rsidRPr="00C55F27">
        <w:rPr>
          <w:color w:val="000000"/>
        </w:rPr>
        <w:t>е</w:t>
      </w:r>
      <w:r w:rsidRPr="00C55F27">
        <w:rPr>
          <w:color w:val="000000"/>
        </w:rPr>
        <w:t>ние, М., «Астрель», 2011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>3.</w:t>
      </w:r>
      <w:r w:rsidRPr="00C55F27">
        <w:rPr>
          <w:color w:val="000000"/>
        </w:rPr>
        <w:tab/>
        <w:t>Симакова Е.С. Русский язык. 40 типовых вариантов экзаменационных работ для подготовки и ГИА, М. «Астрель»,2011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>4.</w:t>
      </w:r>
      <w:r w:rsidRPr="00C55F27">
        <w:rPr>
          <w:color w:val="000000"/>
        </w:rPr>
        <w:tab/>
        <w:t>Малюшкин А.Б. Комплексный анализ текста Рабочая тетрадь для 8 класс.М. «Эксмо», 2013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>5   Цыбулько И.П. ГИА. Русский язык. Типовые экзаменационные варианты.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rPr>
          <w:color w:val="000000"/>
        </w:rPr>
      </w:pPr>
      <w:r w:rsidRPr="00C55F27">
        <w:rPr>
          <w:color w:val="000000"/>
        </w:rPr>
        <w:t>М, «Национальное образование», 2014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jc w:val="both"/>
        <w:rPr>
          <w:color w:val="000000"/>
        </w:rPr>
      </w:pPr>
    </w:p>
    <w:p w:rsidR="00E65F3B" w:rsidRDefault="00E65F3B" w:rsidP="000102B0">
      <w:pPr>
        <w:widowControl w:val="0"/>
        <w:tabs>
          <w:tab w:val="left" w:pos="-1440"/>
        </w:tabs>
        <w:ind w:left="-567" w:right="-284" w:firstLine="851"/>
        <w:contextualSpacing/>
        <w:jc w:val="both"/>
        <w:rPr>
          <w:b/>
          <w:color w:val="000000"/>
          <w:sz w:val="28"/>
          <w:szCs w:val="28"/>
        </w:rPr>
      </w:pPr>
      <w:r w:rsidRPr="00783233">
        <w:rPr>
          <w:b/>
          <w:color w:val="000000"/>
          <w:sz w:val="28"/>
          <w:szCs w:val="28"/>
        </w:rPr>
        <w:t xml:space="preserve"> </w:t>
      </w:r>
    </w:p>
    <w:p w:rsidR="00E65F3B" w:rsidRPr="00783233" w:rsidRDefault="00E65F3B" w:rsidP="000102B0">
      <w:pPr>
        <w:widowControl w:val="0"/>
        <w:tabs>
          <w:tab w:val="left" w:pos="-1440"/>
        </w:tabs>
        <w:ind w:left="-567" w:right="-284" w:firstLine="851"/>
        <w:contextualSpacing/>
        <w:jc w:val="both"/>
        <w:rPr>
          <w:b/>
          <w:color w:val="000000"/>
          <w:sz w:val="28"/>
          <w:szCs w:val="28"/>
        </w:rPr>
      </w:pPr>
      <w:r w:rsidRPr="00783233">
        <w:rPr>
          <w:b/>
          <w:color w:val="000000"/>
          <w:sz w:val="28"/>
          <w:szCs w:val="28"/>
        </w:rPr>
        <w:t>Общедоступ</w:t>
      </w:r>
      <w:r>
        <w:rPr>
          <w:b/>
          <w:color w:val="000000"/>
          <w:sz w:val="28"/>
          <w:szCs w:val="28"/>
        </w:rPr>
        <w:t xml:space="preserve">ные ресурсы международной сети </w:t>
      </w:r>
      <w:r w:rsidRPr="00783233">
        <w:rPr>
          <w:b/>
          <w:color w:val="000000"/>
          <w:sz w:val="28"/>
          <w:szCs w:val="28"/>
        </w:rPr>
        <w:t>Ин</w:t>
      </w:r>
      <w:r>
        <w:rPr>
          <w:b/>
          <w:color w:val="000000"/>
          <w:sz w:val="28"/>
          <w:szCs w:val="28"/>
        </w:rPr>
        <w:t>тернет</w:t>
      </w:r>
    </w:p>
    <w:p w:rsidR="00E65F3B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jc w:val="both"/>
        <w:rPr>
          <w:color w:val="000000"/>
          <w:sz w:val="28"/>
          <w:szCs w:val="28"/>
        </w:rPr>
      </w:pP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jc w:val="both"/>
        <w:rPr>
          <w:color w:val="000000"/>
        </w:rPr>
      </w:pPr>
      <w:r w:rsidRPr="00C55F27">
        <w:rPr>
          <w:color w:val="000000"/>
        </w:rPr>
        <w:t>http://fipi.ru</w:t>
      </w:r>
    </w:p>
    <w:p w:rsidR="00E65F3B" w:rsidRPr="00C55F27" w:rsidRDefault="00E65F3B" w:rsidP="0017018E">
      <w:pPr>
        <w:widowControl w:val="0"/>
        <w:tabs>
          <w:tab w:val="left" w:pos="-1440"/>
        </w:tabs>
        <w:ind w:left="-567" w:right="-284" w:firstLine="851"/>
        <w:contextualSpacing/>
        <w:jc w:val="both"/>
        <w:rPr>
          <w:color w:val="4F6228"/>
        </w:rPr>
      </w:pPr>
      <w:r w:rsidRPr="00C55F27">
        <w:rPr>
          <w:color w:val="000000"/>
        </w:rPr>
        <w:t>http://gia.edu.ru</w:t>
      </w:r>
    </w:p>
    <w:sectPr w:rsidR="00E65F3B" w:rsidRPr="00C55F27" w:rsidSect="00B165A1">
      <w:pgSz w:w="11906" w:h="16838"/>
      <w:pgMar w:top="539" w:right="850" w:bottom="426" w:left="1080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82C"/>
    <w:multiLevelType w:val="hybridMultilevel"/>
    <w:tmpl w:val="F84AC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B193E"/>
    <w:multiLevelType w:val="hybridMultilevel"/>
    <w:tmpl w:val="0B367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A56D8"/>
    <w:multiLevelType w:val="hybridMultilevel"/>
    <w:tmpl w:val="BCF6C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7D170C"/>
    <w:multiLevelType w:val="hybridMultilevel"/>
    <w:tmpl w:val="B8288F6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CE72C3"/>
    <w:multiLevelType w:val="hybridMultilevel"/>
    <w:tmpl w:val="DC345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53A"/>
    <w:multiLevelType w:val="hybridMultilevel"/>
    <w:tmpl w:val="206E7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501CC"/>
    <w:multiLevelType w:val="hybridMultilevel"/>
    <w:tmpl w:val="3E64D5D8"/>
    <w:lvl w:ilvl="0" w:tplc="D15AF8A4">
      <w:start w:val="1"/>
      <w:numFmt w:val="decimal"/>
      <w:lvlText w:val="%1."/>
      <w:lvlJc w:val="left"/>
      <w:pPr>
        <w:ind w:left="7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7">
    <w:nsid w:val="3DE239AE"/>
    <w:multiLevelType w:val="hybridMultilevel"/>
    <w:tmpl w:val="1220C4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E822AA"/>
    <w:multiLevelType w:val="hybridMultilevel"/>
    <w:tmpl w:val="F3B29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EF2709"/>
    <w:multiLevelType w:val="hybridMultilevel"/>
    <w:tmpl w:val="68D08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AEB"/>
    <w:rsid w:val="000102B0"/>
    <w:rsid w:val="00081EBD"/>
    <w:rsid w:val="000A4BB1"/>
    <w:rsid w:val="000A5AB7"/>
    <w:rsid w:val="000B1104"/>
    <w:rsid w:val="000F332F"/>
    <w:rsid w:val="00100AEB"/>
    <w:rsid w:val="0017018E"/>
    <w:rsid w:val="00190616"/>
    <w:rsid w:val="001B0017"/>
    <w:rsid w:val="001E2472"/>
    <w:rsid w:val="00210EAB"/>
    <w:rsid w:val="00254E2D"/>
    <w:rsid w:val="002C0F79"/>
    <w:rsid w:val="003F632E"/>
    <w:rsid w:val="004F5952"/>
    <w:rsid w:val="00521606"/>
    <w:rsid w:val="00553077"/>
    <w:rsid w:val="005E0E2A"/>
    <w:rsid w:val="007133D9"/>
    <w:rsid w:val="00727B75"/>
    <w:rsid w:val="00754B96"/>
    <w:rsid w:val="00783233"/>
    <w:rsid w:val="00783880"/>
    <w:rsid w:val="0082569E"/>
    <w:rsid w:val="00850651"/>
    <w:rsid w:val="008546AD"/>
    <w:rsid w:val="008834CF"/>
    <w:rsid w:val="00884697"/>
    <w:rsid w:val="008A2A40"/>
    <w:rsid w:val="00926859"/>
    <w:rsid w:val="00937328"/>
    <w:rsid w:val="00942E09"/>
    <w:rsid w:val="0096421F"/>
    <w:rsid w:val="009F0E04"/>
    <w:rsid w:val="00A22C05"/>
    <w:rsid w:val="00A6410C"/>
    <w:rsid w:val="00A910C0"/>
    <w:rsid w:val="00B165A1"/>
    <w:rsid w:val="00B230C5"/>
    <w:rsid w:val="00B265C9"/>
    <w:rsid w:val="00B41FA4"/>
    <w:rsid w:val="00B92C6F"/>
    <w:rsid w:val="00C27CA0"/>
    <w:rsid w:val="00C51565"/>
    <w:rsid w:val="00C55F27"/>
    <w:rsid w:val="00CF1343"/>
    <w:rsid w:val="00D85327"/>
    <w:rsid w:val="00DE4E4F"/>
    <w:rsid w:val="00DF0FF2"/>
    <w:rsid w:val="00E474DD"/>
    <w:rsid w:val="00E65F3B"/>
    <w:rsid w:val="00EA68A3"/>
    <w:rsid w:val="00ED6F3F"/>
    <w:rsid w:val="00F118DC"/>
    <w:rsid w:val="00F652EA"/>
    <w:rsid w:val="00FD3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AE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6410C"/>
    <w:pPr>
      <w:ind w:left="720"/>
      <w:contextualSpacing/>
    </w:pPr>
    <w:rPr>
      <w:sz w:val="28"/>
      <w:szCs w:val="28"/>
    </w:rPr>
  </w:style>
  <w:style w:type="paragraph" w:customStyle="1" w:styleId="1">
    <w:name w:val="Абзац списка1"/>
    <w:basedOn w:val="Normal"/>
    <w:uiPriority w:val="99"/>
    <w:rsid w:val="00A641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99"/>
    <w:qFormat/>
    <w:rsid w:val="00A6410C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A22C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Мой стиль"/>
    <w:basedOn w:val="NoSpacing"/>
    <w:link w:val="a0"/>
    <w:uiPriority w:val="99"/>
    <w:rsid w:val="00B41FA4"/>
    <w:pPr>
      <w:ind w:firstLine="426"/>
      <w:jc w:val="both"/>
    </w:pPr>
  </w:style>
  <w:style w:type="character" w:customStyle="1" w:styleId="a0">
    <w:name w:val="Мой стиль Знак"/>
    <w:basedOn w:val="DefaultParagraphFont"/>
    <w:link w:val="a"/>
    <w:uiPriority w:val="99"/>
    <w:locked/>
    <w:rsid w:val="00B41FA4"/>
    <w:rPr>
      <w:rFonts w:eastAsia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322</TotalTime>
  <Pages>9</Pages>
  <Words>3085</Words>
  <Characters>17591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Админ</cp:lastModifiedBy>
  <cp:revision>11</cp:revision>
  <cp:lastPrinted>2019-09-19T10:33:00Z</cp:lastPrinted>
  <dcterms:created xsi:type="dcterms:W3CDTF">2017-10-03T15:59:00Z</dcterms:created>
  <dcterms:modified xsi:type="dcterms:W3CDTF">2019-10-09T19:49:00Z</dcterms:modified>
</cp:coreProperties>
</file>