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99" w:rsidRPr="00FD36E1" w:rsidRDefault="00BA4804" w:rsidP="00BA480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D36E1">
        <w:rPr>
          <w:rFonts w:ascii="Times New Roman" w:hAnsi="Times New Roman"/>
          <w:sz w:val="28"/>
          <w:szCs w:val="28"/>
        </w:rPr>
        <w:t>П</w:t>
      </w:r>
      <w:r w:rsidR="00FD36E1" w:rsidRPr="00FD36E1">
        <w:rPr>
          <w:rFonts w:ascii="Times New Roman" w:hAnsi="Times New Roman"/>
          <w:sz w:val="28"/>
          <w:szCs w:val="28"/>
        </w:rPr>
        <w:t>РОФИЛАКТИКА «БУЛЛИНГА» В ШКОЛЕ.</w:t>
      </w:r>
    </w:p>
    <w:p w:rsidR="00D26954" w:rsidRPr="00EF3274" w:rsidRDefault="00BA4804" w:rsidP="00EF327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3274">
        <w:rPr>
          <w:rFonts w:ascii="Times New Roman" w:hAnsi="Times New Roman"/>
          <w:sz w:val="24"/>
          <w:szCs w:val="24"/>
        </w:rPr>
        <w:t>Зимина В.С.</w:t>
      </w:r>
    </w:p>
    <w:p w:rsidR="00BB708F" w:rsidRPr="00EF3274" w:rsidRDefault="00660090" w:rsidP="00EF32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</w:t>
      </w:r>
      <w:r w:rsidR="00BB708F" w:rsidRPr="00EF3274">
        <w:rPr>
          <w:rFonts w:ascii="Times New Roman" w:hAnsi="Times New Roman"/>
          <w:sz w:val="24"/>
          <w:szCs w:val="24"/>
        </w:rPr>
        <w:t>МБОУ СОШ № 57</w:t>
      </w:r>
    </w:p>
    <w:p w:rsidR="00BA4804" w:rsidRPr="00EF3274" w:rsidRDefault="00660090" w:rsidP="00EF3274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</w:t>
      </w:r>
      <w:proofErr w:type="spellStart"/>
      <w:r w:rsidR="00BA4804" w:rsidRPr="00EF3274">
        <w:rPr>
          <w:rFonts w:ascii="Times New Roman" w:hAnsi="Times New Roman"/>
          <w:sz w:val="24"/>
          <w:szCs w:val="24"/>
          <w:lang w:val="en-US"/>
        </w:rPr>
        <w:t>e.mail</w:t>
      </w:r>
      <w:proofErr w:type="spellEnd"/>
      <w:r w:rsidR="00BA4804" w:rsidRPr="00EF3274">
        <w:rPr>
          <w:rFonts w:ascii="Times New Roman" w:hAnsi="Times New Roman"/>
          <w:sz w:val="24"/>
          <w:szCs w:val="24"/>
          <w:lang w:val="en-US"/>
        </w:rPr>
        <w:t xml:space="preserve"> – valentinazimina@yandex.ru</w:t>
      </w:r>
    </w:p>
    <w:p w:rsidR="00D34BA7" w:rsidRPr="00EF3274" w:rsidRDefault="00D34BA7" w:rsidP="00EF32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4BA7" w:rsidRPr="00FD36E1" w:rsidRDefault="00D34BA7" w:rsidP="006600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>Против кого дружить мы будем?</w:t>
      </w:r>
    </w:p>
    <w:p w:rsidR="00D34BA7" w:rsidRPr="00FD36E1" w:rsidRDefault="00D34BA7" w:rsidP="006600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>Воскликнул лидер класса.</w:t>
      </w:r>
    </w:p>
    <w:p w:rsidR="00D34BA7" w:rsidRPr="00FD36E1" w:rsidRDefault="00D34BA7" w:rsidP="006600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Кого </w:t>
      </w:r>
      <w:proofErr w:type="gramStart"/>
      <w:r w:rsidRPr="00FD36E1">
        <w:rPr>
          <w:rFonts w:ascii="Times New Roman" w:hAnsi="Times New Roman"/>
          <w:sz w:val="24"/>
          <w:szCs w:val="24"/>
        </w:rPr>
        <w:t>затюкаем</w:t>
      </w:r>
      <w:proofErr w:type="gramEnd"/>
      <w:r w:rsidRPr="00FD36E1">
        <w:rPr>
          <w:rFonts w:ascii="Times New Roman" w:hAnsi="Times New Roman"/>
          <w:sz w:val="24"/>
          <w:szCs w:val="24"/>
        </w:rPr>
        <w:t>, засудим?</w:t>
      </w:r>
    </w:p>
    <w:p w:rsidR="003B261B" w:rsidRPr="00FD36E1" w:rsidRDefault="00CB609B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   </w:t>
      </w:r>
      <w:r w:rsidR="00BA4804" w:rsidRPr="00FD36E1">
        <w:rPr>
          <w:rFonts w:ascii="Times New Roman" w:hAnsi="Times New Roman"/>
          <w:sz w:val="24"/>
          <w:szCs w:val="24"/>
        </w:rPr>
        <w:t xml:space="preserve">Травля детей сверстниками </w:t>
      </w:r>
      <w:r w:rsidR="00D34BA7" w:rsidRPr="00FD36E1">
        <w:rPr>
          <w:rFonts w:ascii="Times New Roman" w:hAnsi="Times New Roman"/>
          <w:sz w:val="24"/>
          <w:szCs w:val="24"/>
        </w:rPr>
        <w:t xml:space="preserve"> </w:t>
      </w:r>
      <w:r w:rsidR="00BA4804" w:rsidRPr="00FD36E1">
        <w:rPr>
          <w:rFonts w:ascii="Times New Roman" w:hAnsi="Times New Roman"/>
          <w:sz w:val="24"/>
          <w:szCs w:val="24"/>
        </w:rPr>
        <w:t>(</w:t>
      </w:r>
      <w:r w:rsidR="00D34BA7" w:rsidRPr="00FD36E1">
        <w:rPr>
          <w:rFonts w:ascii="Times New Roman" w:hAnsi="Times New Roman"/>
          <w:sz w:val="24"/>
          <w:szCs w:val="24"/>
        </w:rPr>
        <w:t>«</w:t>
      </w:r>
      <w:proofErr w:type="spellStart"/>
      <w:r w:rsidR="00D34BA7" w:rsidRPr="00FD36E1">
        <w:rPr>
          <w:rFonts w:ascii="Times New Roman" w:hAnsi="Times New Roman"/>
          <w:sz w:val="24"/>
          <w:szCs w:val="24"/>
        </w:rPr>
        <w:t>буллинг</w:t>
      </w:r>
      <w:proofErr w:type="spellEnd"/>
      <w:r w:rsidR="00D34BA7" w:rsidRPr="00FD36E1">
        <w:rPr>
          <w:rFonts w:ascii="Times New Roman" w:hAnsi="Times New Roman"/>
          <w:sz w:val="24"/>
          <w:szCs w:val="24"/>
        </w:rPr>
        <w:t>»</w:t>
      </w:r>
      <w:proofErr w:type="gramStart"/>
      <w:r w:rsidRPr="00FD36E1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9A6620" w:rsidRPr="00FD36E1">
        <w:rPr>
          <w:rFonts w:ascii="Times New Roman" w:hAnsi="Times New Roman"/>
          <w:sz w:val="24"/>
          <w:szCs w:val="24"/>
        </w:rPr>
        <w:t xml:space="preserve"> </w:t>
      </w:r>
      <w:r w:rsidRPr="00FD36E1">
        <w:rPr>
          <w:rFonts w:ascii="Times New Roman" w:hAnsi="Times New Roman"/>
          <w:sz w:val="24"/>
          <w:szCs w:val="24"/>
        </w:rPr>
        <w:t>-</w:t>
      </w:r>
      <w:r w:rsidR="009A6620" w:rsidRPr="00FD36E1">
        <w:rPr>
          <w:rFonts w:ascii="Times New Roman" w:hAnsi="Times New Roman"/>
          <w:sz w:val="24"/>
          <w:szCs w:val="24"/>
        </w:rPr>
        <w:t xml:space="preserve"> </w:t>
      </w:r>
      <w:r w:rsidRPr="00FD36E1">
        <w:rPr>
          <w:rFonts w:ascii="Times New Roman" w:hAnsi="Times New Roman"/>
          <w:sz w:val="24"/>
          <w:szCs w:val="24"/>
        </w:rPr>
        <w:t>одна  из наиболее распро</w:t>
      </w:r>
      <w:r w:rsidR="00D34BA7" w:rsidRPr="00FD36E1">
        <w:rPr>
          <w:rFonts w:ascii="Times New Roman" w:hAnsi="Times New Roman"/>
          <w:sz w:val="24"/>
          <w:szCs w:val="24"/>
        </w:rPr>
        <w:t>страненных проблем в школах и детских коллективах, которая увеличивает риск суицида</w:t>
      </w:r>
      <w:r w:rsidRPr="00FD36E1">
        <w:rPr>
          <w:rFonts w:ascii="Times New Roman" w:hAnsi="Times New Roman"/>
          <w:sz w:val="24"/>
          <w:szCs w:val="24"/>
        </w:rPr>
        <w:t xml:space="preserve"> среди подростков, приводит к агрессии  и насилию в группе и школе, эмоциональным и невротическим проблемам. Поэтому в работе социально</w:t>
      </w:r>
      <w:r w:rsidR="00BA4804" w:rsidRPr="00FD36E1">
        <w:rPr>
          <w:rFonts w:ascii="Times New Roman" w:hAnsi="Times New Roman"/>
          <w:sz w:val="24"/>
          <w:szCs w:val="24"/>
        </w:rPr>
        <w:t xml:space="preserve"> </w:t>
      </w:r>
      <w:r w:rsidRPr="00FD36E1">
        <w:rPr>
          <w:rFonts w:ascii="Times New Roman" w:hAnsi="Times New Roman"/>
          <w:sz w:val="24"/>
          <w:szCs w:val="24"/>
        </w:rPr>
        <w:t xml:space="preserve">- педагогической службы школы  профилактика </w:t>
      </w:r>
      <w:r w:rsidR="00BA4804" w:rsidRPr="00FD36E1">
        <w:rPr>
          <w:rFonts w:ascii="Times New Roman" w:hAnsi="Times New Roman"/>
          <w:sz w:val="24"/>
          <w:szCs w:val="24"/>
        </w:rPr>
        <w:t>«</w:t>
      </w:r>
      <w:proofErr w:type="spellStart"/>
      <w:r w:rsidRPr="00FD36E1">
        <w:rPr>
          <w:rFonts w:ascii="Times New Roman" w:hAnsi="Times New Roman"/>
          <w:sz w:val="24"/>
          <w:szCs w:val="24"/>
        </w:rPr>
        <w:t>буллинга</w:t>
      </w:r>
      <w:proofErr w:type="spellEnd"/>
      <w:r w:rsidR="00BA4804" w:rsidRPr="00FD36E1">
        <w:rPr>
          <w:rFonts w:ascii="Times New Roman" w:hAnsi="Times New Roman"/>
          <w:sz w:val="24"/>
          <w:szCs w:val="24"/>
        </w:rPr>
        <w:t>»</w:t>
      </w:r>
      <w:r w:rsidRPr="00FD36E1">
        <w:rPr>
          <w:rFonts w:ascii="Times New Roman" w:hAnsi="Times New Roman"/>
          <w:sz w:val="24"/>
          <w:szCs w:val="24"/>
        </w:rPr>
        <w:t xml:space="preserve"> позволяет сохранить психическое здоровье обучающихся</w:t>
      </w:r>
      <w:r w:rsidR="00846B12" w:rsidRPr="00FD36E1">
        <w:rPr>
          <w:rFonts w:ascii="Times New Roman" w:hAnsi="Times New Roman"/>
          <w:sz w:val="24"/>
          <w:szCs w:val="24"/>
        </w:rPr>
        <w:t>, создать комфортную образовательную  среду</w:t>
      </w:r>
      <w:r w:rsidRPr="00FD36E1">
        <w:rPr>
          <w:rFonts w:ascii="Times New Roman" w:hAnsi="Times New Roman"/>
          <w:sz w:val="24"/>
          <w:szCs w:val="24"/>
        </w:rPr>
        <w:t>, поможет снизить масштабы негативного явления, сократить количество вовлеченных в него «агрессоров» и « жертв»</w:t>
      </w:r>
      <w:r w:rsidR="00072E35" w:rsidRPr="00FD36E1">
        <w:rPr>
          <w:rFonts w:ascii="Times New Roman" w:hAnsi="Times New Roman"/>
          <w:sz w:val="24"/>
          <w:szCs w:val="24"/>
        </w:rPr>
        <w:t>.</w:t>
      </w:r>
      <w:r w:rsidR="00F414F4" w:rsidRPr="00FD36E1">
        <w:rPr>
          <w:sz w:val="24"/>
          <w:szCs w:val="24"/>
        </w:rPr>
        <w:t xml:space="preserve">  </w:t>
      </w:r>
      <w:r w:rsidR="00FC3D63" w:rsidRPr="00FD36E1">
        <w:rPr>
          <w:rFonts w:ascii="Times New Roman" w:hAnsi="Times New Roman"/>
          <w:sz w:val="24"/>
          <w:szCs w:val="24"/>
        </w:rPr>
        <w:t>По статистике</w:t>
      </w:r>
      <w:r w:rsidR="00BB708F" w:rsidRPr="00FD36E1">
        <w:rPr>
          <w:rFonts w:ascii="Times New Roman" w:hAnsi="Times New Roman"/>
          <w:sz w:val="24"/>
          <w:szCs w:val="24"/>
        </w:rPr>
        <w:t xml:space="preserve">, </w:t>
      </w:r>
      <w:r w:rsidR="00FC3D63" w:rsidRPr="00FD36E1">
        <w:rPr>
          <w:rFonts w:ascii="Times New Roman" w:hAnsi="Times New Roman"/>
          <w:sz w:val="24"/>
          <w:szCs w:val="24"/>
        </w:rPr>
        <w:t xml:space="preserve"> большой процент детей за помощью при </w:t>
      </w:r>
      <w:r w:rsidR="00BB708F" w:rsidRPr="00FD36E1">
        <w:rPr>
          <w:rFonts w:ascii="Times New Roman" w:hAnsi="Times New Roman"/>
          <w:sz w:val="24"/>
          <w:szCs w:val="24"/>
        </w:rPr>
        <w:t>«</w:t>
      </w:r>
      <w:proofErr w:type="spellStart"/>
      <w:r w:rsidR="00FC3D63" w:rsidRPr="00FD36E1">
        <w:rPr>
          <w:rFonts w:ascii="Times New Roman" w:hAnsi="Times New Roman"/>
          <w:sz w:val="24"/>
          <w:szCs w:val="24"/>
        </w:rPr>
        <w:t>буллинге</w:t>
      </w:r>
      <w:proofErr w:type="spellEnd"/>
      <w:r w:rsidR="00BB708F" w:rsidRPr="00FD36E1">
        <w:rPr>
          <w:rFonts w:ascii="Times New Roman" w:hAnsi="Times New Roman"/>
          <w:sz w:val="24"/>
          <w:szCs w:val="24"/>
        </w:rPr>
        <w:t>»</w:t>
      </w:r>
      <w:r w:rsidR="00BA4804" w:rsidRPr="00FD36E1">
        <w:rPr>
          <w:rFonts w:ascii="Times New Roman" w:hAnsi="Times New Roman"/>
          <w:sz w:val="24"/>
          <w:szCs w:val="24"/>
        </w:rPr>
        <w:t xml:space="preserve"> не обращаются </w:t>
      </w:r>
      <w:r w:rsidR="00FC3D63" w:rsidRPr="00FD36E1">
        <w:rPr>
          <w:rFonts w:ascii="Times New Roman" w:hAnsi="Times New Roman"/>
          <w:sz w:val="24"/>
          <w:szCs w:val="24"/>
        </w:rPr>
        <w:t xml:space="preserve"> </w:t>
      </w:r>
      <w:r w:rsidR="00BA4804" w:rsidRPr="00FD36E1">
        <w:rPr>
          <w:rFonts w:ascii="Times New Roman" w:hAnsi="Times New Roman"/>
          <w:sz w:val="24"/>
          <w:szCs w:val="24"/>
        </w:rPr>
        <w:t>(</w:t>
      </w:r>
      <w:r w:rsidR="00FC3D63" w:rsidRPr="00FD36E1">
        <w:rPr>
          <w:rFonts w:ascii="Times New Roman" w:hAnsi="Times New Roman"/>
          <w:sz w:val="24"/>
          <w:szCs w:val="24"/>
        </w:rPr>
        <w:t>62%- не рассказывают, 24% делятся с друзьями, 2% делятся с родителями).</w:t>
      </w:r>
      <w:r w:rsidR="00BB708F" w:rsidRPr="00FD36E1">
        <w:rPr>
          <w:rFonts w:ascii="Times New Roman" w:hAnsi="Times New Roman"/>
          <w:sz w:val="24"/>
          <w:szCs w:val="24"/>
        </w:rPr>
        <w:t xml:space="preserve"> </w:t>
      </w:r>
      <w:r w:rsidR="00FC3D63" w:rsidRPr="00FD36E1">
        <w:rPr>
          <w:rFonts w:ascii="Times New Roman" w:hAnsi="Times New Roman"/>
          <w:sz w:val="24"/>
          <w:szCs w:val="24"/>
        </w:rPr>
        <w:t>Многие дети считают</w:t>
      </w:r>
      <w:r w:rsidR="00BA4804" w:rsidRPr="00FD36E1">
        <w:rPr>
          <w:rFonts w:ascii="Times New Roman" w:hAnsi="Times New Roman"/>
          <w:sz w:val="24"/>
          <w:szCs w:val="24"/>
        </w:rPr>
        <w:t xml:space="preserve">, </w:t>
      </w:r>
      <w:r w:rsidR="00FC3D63" w:rsidRPr="00FD36E1">
        <w:rPr>
          <w:rFonts w:ascii="Times New Roman" w:hAnsi="Times New Roman"/>
          <w:sz w:val="24"/>
          <w:szCs w:val="24"/>
        </w:rPr>
        <w:t xml:space="preserve"> что они сами справятся, другие боятся реакции от обидчика, третьи чувствуют, что никто о них не заботится, а также опасаются</w:t>
      </w:r>
      <w:r w:rsidR="00BB708F" w:rsidRPr="00FD36E1">
        <w:rPr>
          <w:rFonts w:ascii="Times New Roman" w:hAnsi="Times New Roman"/>
          <w:sz w:val="24"/>
          <w:szCs w:val="24"/>
        </w:rPr>
        <w:t>,</w:t>
      </w:r>
      <w:r w:rsidR="00FC3D63" w:rsidRPr="00FD36E1">
        <w:rPr>
          <w:rFonts w:ascii="Times New Roman" w:hAnsi="Times New Roman"/>
          <w:sz w:val="24"/>
          <w:szCs w:val="24"/>
        </w:rPr>
        <w:t xml:space="preserve"> что сверстники их отвергнут.</w:t>
      </w:r>
      <w:r w:rsidR="00846B12" w:rsidRPr="00FD36E1">
        <w:rPr>
          <w:rFonts w:ascii="Times New Roman" w:hAnsi="Times New Roman"/>
          <w:sz w:val="24"/>
          <w:szCs w:val="24"/>
        </w:rPr>
        <w:t xml:space="preserve"> Поэтому важны доверительные отношения  между детьми и классным руководителем, социальным педагогом, психологом и т.д. </w:t>
      </w:r>
      <w:r w:rsidR="00414407" w:rsidRPr="00FD36E1">
        <w:rPr>
          <w:rFonts w:ascii="Times New Roman" w:hAnsi="Times New Roman"/>
          <w:sz w:val="24"/>
          <w:szCs w:val="24"/>
        </w:rPr>
        <w:t>для выявления этой сложной проблемы.</w:t>
      </w:r>
      <w:r w:rsidR="008D6502" w:rsidRPr="00FD36E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86638" w:rsidRPr="00FD36E1">
        <w:rPr>
          <w:rFonts w:ascii="Times New Roman" w:hAnsi="Times New Roman"/>
          <w:sz w:val="24"/>
          <w:szCs w:val="24"/>
        </w:rPr>
        <w:t>Как важны  постоянные беседы о том,  что провоцирует непонимание между людьми, что заставляет нас становит</w:t>
      </w:r>
      <w:r w:rsidR="00414407" w:rsidRPr="00FD36E1">
        <w:rPr>
          <w:rFonts w:ascii="Times New Roman" w:hAnsi="Times New Roman"/>
          <w:sz w:val="24"/>
          <w:szCs w:val="24"/>
        </w:rPr>
        <w:t>ься жестокими</w:t>
      </w:r>
      <w:r w:rsidR="00BB708F" w:rsidRPr="00FD36E1">
        <w:rPr>
          <w:rFonts w:ascii="Times New Roman" w:hAnsi="Times New Roman"/>
          <w:sz w:val="24"/>
          <w:szCs w:val="24"/>
        </w:rPr>
        <w:t xml:space="preserve">, </w:t>
      </w:r>
      <w:r w:rsidR="00414407" w:rsidRPr="00FD36E1">
        <w:rPr>
          <w:rFonts w:ascii="Times New Roman" w:hAnsi="Times New Roman"/>
          <w:sz w:val="24"/>
          <w:szCs w:val="24"/>
        </w:rPr>
        <w:t xml:space="preserve"> агрессивными.</w:t>
      </w:r>
      <w:r w:rsidR="005A78B3" w:rsidRPr="00FD36E1">
        <w:rPr>
          <w:rFonts w:ascii="Times New Roman" w:hAnsi="Times New Roman"/>
          <w:sz w:val="24"/>
          <w:szCs w:val="24"/>
        </w:rPr>
        <w:t xml:space="preserve"> </w:t>
      </w:r>
      <w:r w:rsidR="008D6502" w:rsidRPr="00FD36E1">
        <w:rPr>
          <w:rFonts w:ascii="Times New Roman" w:hAnsi="Times New Roman"/>
          <w:sz w:val="24"/>
          <w:szCs w:val="24"/>
        </w:rPr>
        <w:t>Например, м</w:t>
      </w:r>
      <w:r w:rsidR="00C86638" w:rsidRPr="00FD36E1">
        <w:rPr>
          <w:rFonts w:ascii="Times New Roman" w:hAnsi="Times New Roman"/>
          <w:sz w:val="24"/>
          <w:szCs w:val="24"/>
        </w:rPr>
        <w:t>ини</w:t>
      </w:r>
      <w:r w:rsidR="00BA4804" w:rsidRPr="00FD36E1">
        <w:rPr>
          <w:rFonts w:ascii="Times New Roman" w:hAnsi="Times New Roman"/>
          <w:sz w:val="24"/>
          <w:szCs w:val="24"/>
        </w:rPr>
        <w:t xml:space="preserve"> </w:t>
      </w:r>
      <w:r w:rsidR="00C86638" w:rsidRPr="00FD36E1">
        <w:rPr>
          <w:rFonts w:ascii="Times New Roman" w:hAnsi="Times New Roman"/>
          <w:sz w:val="24"/>
          <w:szCs w:val="24"/>
        </w:rPr>
        <w:t>- игра</w:t>
      </w:r>
      <w:r w:rsidR="008D6502" w:rsidRPr="00FD36E1">
        <w:rPr>
          <w:rFonts w:ascii="Times New Roman" w:hAnsi="Times New Roman"/>
          <w:sz w:val="24"/>
          <w:szCs w:val="24"/>
        </w:rPr>
        <w:t xml:space="preserve">  «Введение в тему»</w:t>
      </w:r>
      <w:r w:rsidR="005A78B3" w:rsidRPr="00FD36E1">
        <w:rPr>
          <w:rFonts w:ascii="Times New Roman" w:hAnsi="Times New Roman"/>
          <w:sz w:val="24"/>
          <w:szCs w:val="24"/>
        </w:rPr>
        <w:t xml:space="preserve"> в начальной школе помогает детям отвечать самим себе на многие вопросы по</w:t>
      </w:r>
      <w:r w:rsidR="00414407" w:rsidRPr="00FD36E1">
        <w:rPr>
          <w:rFonts w:ascii="Times New Roman" w:hAnsi="Times New Roman"/>
          <w:sz w:val="24"/>
          <w:szCs w:val="24"/>
        </w:rPr>
        <w:t xml:space="preserve"> </w:t>
      </w:r>
      <w:r w:rsidR="005A78B3" w:rsidRPr="00FD36E1">
        <w:rPr>
          <w:rFonts w:ascii="Times New Roman" w:hAnsi="Times New Roman"/>
          <w:sz w:val="24"/>
          <w:szCs w:val="24"/>
        </w:rPr>
        <w:t xml:space="preserve">теме </w:t>
      </w:r>
      <w:r w:rsidR="00BB708F" w:rsidRPr="00FD36E1">
        <w:rPr>
          <w:rFonts w:ascii="Times New Roman" w:hAnsi="Times New Roman"/>
          <w:sz w:val="24"/>
          <w:szCs w:val="24"/>
        </w:rPr>
        <w:t>«</w:t>
      </w:r>
      <w:proofErr w:type="spellStart"/>
      <w:r w:rsidR="005A78B3" w:rsidRPr="00FD36E1">
        <w:rPr>
          <w:rFonts w:ascii="Times New Roman" w:hAnsi="Times New Roman"/>
          <w:sz w:val="24"/>
          <w:szCs w:val="24"/>
        </w:rPr>
        <w:t>буллинга</w:t>
      </w:r>
      <w:proofErr w:type="spellEnd"/>
      <w:r w:rsidR="00BB708F" w:rsidRPr="00FD36E1">
        <w:rPr>
          <w:rFonts w:ascii="Times New Roman" w:hAnsi="Times New Roman"/>
          <w:sz w:val="24"/>
          <w:szCs w:val="24"/>
        </w:rPr>
        <w:t>»</w:t>
      </w:r>
      <w:r w:rsidR="005A78B3" w:rsidRPr="00FD36E1">
        <w:rPr>
          <w:rFonts w:ascii="Times New Roman" w:hAnsi="Times New Roman"/>
          <w:sz w:val="24"/>
          <w:szCs w:val="24"/>
        </w:rPr>
        <w:t>. К</w:t>
      </w:r>
      <w:r w:rsidR="00BB708F" w:rsidRPr="00FD36E1">
        <w:rPr>
          <w:rFonts w:ascii="Times New Roman" w:hAnsi="Times New Roman"/>
          <w:sz w:val="24"/>
          <w:szCs w:val="24"/>
        </w:rPr>
        <w:t xml:space="preserve">то любит шутки, кто когда- </w:t>
      </w:r>
      <w:proofErr w:type="spellStart"/>
      <w:r w:rsidR="00BB708F" w:rsidRPr="00FD36E1">
        <w:rPr>
          <w:rFonts w:ascii="Times New Roman" w:hAnsi="Times New Roman"/>
          <w:sz w:val="24"/>
          <w:szCs w:val="24"/>
        </w:rPr>
        <w:t>нибуд</w:t>
      </w:r>
      <w:r w:rsidR="00414407" w:rsidRPr="00FD36E1">
        <w:rPr>
          <w:rFonts w:ascii="Times New Roman" w:hAnsi="Times New Roman"/>
          <w:sz w:val="24"/>
          <w:szCs w:val="24"/>
        </w:rPr>
        <w:t>ь</w:t>
      </w:r>
      <w:proofErr w:type="spellEnd"/>
      <w:r w:rsidR="00BB708F" w:rsidRPr="00FD36E1">
        <w:rPr>
          <w:rFonts w:ascii="Times New Roman" w:hAnsi="Times New Roman"/>
          <w:sz w:val="24"/>
          <w:szCs w:val="24"/>
        </w:rPr>
        <w:t xml:space="preserve"> подшучивал над своим другом;</w:t>
      </w:r>
      <w:r w:rsidR="008D6502" w:rsidRPr="00FD36E1">
        <w:rPr>
          <w:rFonts w:ascii="Times New Roman" w:hAnsi="Times New Roman"/>
          <w:sz w:val="24"/>
          <w:szCs w:val="24"/>
        </w:rPr>
        <w:t xml:space="preserve"> кто</w:t>
      </w:r>
      <w:r w:rsidR="005A78B3" w:rsidRPr="00FD36E1">
        <w:rPr>
          <w:rFonts w:ascii="Times New Roman" w:hAnsi="Times New Roman"/>
          <w:sz w:val="24"/>
          <w:szCs w:val="24"/>
        </w:rPr>
        <w:t xml:space="preserve"> не лю</w:t>
      </w:r>
      <w:r w:rsidR="00BB708F" w:rsidRPr="00FD36E1">
        <w:rPr>
          <w:rFonts w:ascii="Times New Roman" w:hAnsi="Times New Roman"/>
          <w:sz w:val="24"/>
          <w:szCs w:val="24"/>
        </w:rPr>
        <w:t>бит</w:t>
      </w:r>
      <w:r w:rsidR="00EB153E" w:rsidRPr="00FD36E1">
        <w:rPr>
          <w:rFonts w:ascii="Times New Roman" w:hAnsi="Times New Roman"/>
          <w:sz w:val="24"/>
          <w:szCs w:val="24"/>
        </w:rPr>
        <w:t xml:space="preserve">, </w:t>
      </w:r>
      <w:r w:rsidR="00BB708F" w:rsidRPr="00FD36E1">
        <w:rPr>
          <w:rFonts w:ascii="Times New Roman" w:hAnsi="Times New Roman"/>
          <w:sz w:val="24"/>
          <w:szCs w:val="24"/>
        </w:rPr>
        <w:t xml:space="preserve"> когда над ним подшучивают;</w:t>
      </w:r>
      <w:r w:rsidR="00BA4804" w:rsidRPr="00FD36E1">
        <w:rPr>
          <w:rFonts w:ascii="Times New Roman" w:hAnsi="Times New Roman"/>
          <w:sz w:val="24"/>
          <w:szCs w:val="24"/>
        </w:rPr>
        <w:t xml:space="preserve"> кто получал прозвища;</w:t>
      </w:r>
      <w:r w:rsidR="005A78B3" w:rsidRPr="00FD36E1">
        <w:rPr>
          <w:rFonts w:ascii="Times New Roman" w:hAnsi="Times New Roman"/>
          <w:sz w:val="24"/>
          <w:szCs w:val="24"/>
        </w:rPr>
        <w:t xml:space="preserve"> кто</w:t>
      </w:r>
      <w:r w:rsidR="00414407" w:rsidRPr="00FD36E1">
        <w:rPr>
          <w:rFonts w:ascii="Times New Roman" w:hAnsi="Times New Roman"/>
          <w:sz w:val="24"/>
          <w:szCs w:val="24"/>
        </w:rPr>
        <w:t xml:space="preserve"> </w:t>
      </w:r>
      <w:r w:rsidR="005A78B3" w:rsidRPr="00FD36E1">
        <w:rPr>
          <w:rFonts w:ascii="Times New Roman" w:hAnsi="Times New Roman"/>
          <w:sz w:val="24"/>
          <w:szCs w:val="24"/>
        </w:rPr>
        <w:t>знает продолжение фразы: « Мирись, мирись, и больше…»</w:t>
      </w:r>
      <w:r w:rsidR="00BB708F" w:rsidRPr="00FD36E1">
        <w:rPr>
          <w:rFonts w:ascii="Times New Roman" w:hAnsi="Times New Roman"/>
          <w:sz w:val="24"/>
          <w:szCs w:val="24"/>
        </w:rPr>
        <w:t xml:space="preserve">. </w:t>
      </w:r>
      <w:r w:rsidR="005A78B3" w:rsidRPr="00FD36E1">
        <w:rPr>
          <w:rFonts w:ascii="Times New Roman" w:hAnsi="Times New Roman"/>
          <w:sz w:val="24"/>
          <w:szCs w:val="24"/>
        </w:rPr>
        <w:t xml:space="preserve">Кто хоть раз просил </w:t>
      </w:r>
      <w:r w:rsidR="008D6502" w:rsidRPr="00FD36E1">
        <w:rPr>
          <w:rFonts w:ascii="Times New Roman" w:hAnsi="Times New Roman"/>
          <w:sz w:val="24"/>
          <w:szCs w:val="24"/>
        </w:rPr>
        <w:t xml:space="preserve">прощение, когда кого-то обидел. </w:t>
      </w:r>
      <w:r w:rsidR="005A78B3" w:rsidRPr="00FD36E1">
        <w:rPr>
          <w:rFonts w:ascii="Times New Roman" w:hAnsi="Times New Roman"/>
          <w:sz w:val="24"/>
          <w:szCs w:val="24"/>
        </w:rPr>
        <w:t>Кто хотя б</w:t>
      </w:r>
      <w:r w:rsidR="00414407" w:rsidRPr="00FD36E1">
        <w:rPr>
          <w:rFonts w:ascii="Times New Roman" w:hAnsi="Times New Roman"/>
          <w:sz w:val="24"/>
          <w:szCs w:val="24"/>
        </w:rPr>
        <w:t>ы раз оказался не прав  в споре</w:t>
      </w:r>
      <w:r w:rsidR="005A78B3" w:rsidRPr="00FD36E1">
        <w:rPr>
          <w:rFonts w:ascii="Times New Roman" w:hAnsi="Times New Roman"/>
          <w:sz w:val="24"/>
          <w:szCs w:val="24"/>
        </w:rPr>
        <w:t xml:space="preserve"> </w:t>
      </w:r>
      <w:r w:rsidR="00414407" w:rsidRPr="00FD36E1">
        <w:rPr>
          <w:rFonts w:ascii="Times New Roman" w:hAnsi="Times New Roman"/>
          <w:sz w:val="24"/>
          <w:szCs w:val="24"/>
        </w:rPr>
        <w:t>и</w:t>
      </w:r>
      <w:r w:rsidR="005A78B3" w:rsidRPr="00FD36E1">
        <w:rPr>
          <w:rFonts w:ascii="Times New Roman" w:hAnsi="Times New Roman"/>
          <w:sz w:val="24"/>
          <w:szCs w:val="24"/>
        </w:rPr>
        <w:t xml:space="preserve"> т. д.</w:t>
      </w:r>
      <w:r w:rsidR="00C86638" w:rsidRPr="00FD36E1">
        <w:rPr>
          <w:rFonts w:ascii="Times New Roman" w:hAnsi="Times New Roman"/>
          <w:sz w:val="24"/>
          <w:szCs w:val="24"/>
        </w:rPr>
        <w:t>:</w:t>
      </w:r>
      <w:r w:rsidR="00414407" w:rsidRPr="00FD36E1">
        <w:rPr>
          <w:rFonts w:ascii="Times New Roman" w:hAnsi="Times New Roman"/>
          <w:sz w:val="24"/>
          <w:szCs w:val="24"/>
        </w:rPr>
        <w:t xml:space="preserve">  В среднем звене, полезен для  обучающихся   просмотр фильма «Чучело», с последующим обсуждением.</w:t>
      </w:r>
      <w:r w:rsidR="008D6502" w:rsidRPr="00FD36E1">
        <w:rPr>
          <w:rFonts w:ascii="Times New Roman" w:hAnsi="Times New Roman"/>
          <w:sz w:val="24"/>
          <w:szCs w:val="24"/>
        </w:rPr>
        <w:t xml:space="preserve"> Особую значимость  в вопросах профилактики «</w:t>
      </w:r>
      <w:proofErr w:type="spellStart"/>
      <w:r w:rsidR="008D6502" w:rsidRPr="00FD36E1">
        <w:rPr>
          <w:rFonts w:ascii="Times New Roman" w:hAnsi="Times New Roman"/>
          <w:sz w:val="24"/>
          <w:szCs w:val="24"/>
        </w:rPr>
        <w:t>буллинга</w:t>
      </w:r>
      <w:proofErr w:type="spellEnd"/>
      <w:r w:rsidR="008D6502" w:rsidRPr="00FD36E1">
        <w:rPr>
          <w:rFonts w:ascii="Times New Roman" w:hAnsi="Times New Roman"/>
          <w:sz w:val="24"/>
          <w:szCs w:val="24"/>
        </w:rPr>
        <w:t>»  имеет работа школьной лекторской группы «</w:t>
      </w:r>
      <w:proofErr w:type="gramStart"/>
      <w:r w:rsidR="008D6502" w:rsidRPr="00FD36E1">
        <w:rPr>
          <w:rFonts w:ascii="Times New Roman" w:hAnsi="Times New Roman"/>
          <w:sz w:val="24"/>
          <w:szCs w:val="24"/>
        </w:rPr>
        <w:t>Равный</w:t>
      </w:r>
      <w:proofErr w:type="gramEnd"/>
      <w:r w:rsidR="008D6502" w:rsidRPr="00FD36E1">
        <w:rPr>
          <w:rFonts w:ascii="Times New Roman" w:hAnsi="Times New Roman"/>
          <w:sz w:val="24"/>
          <w:szCs w:val="24"/>
        </w:rPr>
        <w:t xml:space="preserve"> учит равного», когда ребята старших классов проводят лекции на эту тему, беседы, игры</w:t>
      </w:r>
      <w:r w:rsidR="00BB708F" w:rsidRPr="00FD36E1">
        <w:rPr>
          <w:rFonts w:ascii="Times New Roman" w:hAnsi="Times New Roman"/>
          <w:sz w:val="24"/>
          <w:szCs w:val="24"/>
        </w:rPr>
        <w:t>,</w:t>
      </w:r>
      <w:r w:rsidR="008D6502" w:rsidRPr="00FD36E1">
        <w:rPr>
          <w:rFonts w:ascii="Times New Roman" w:hAnsi="Times New Roman"/>
          <w:sz w:val="24"/>
          <w:szCs w:val="24"/>
        </w:rPr>
        <w:t xml:space="preserve"> затем </w:t>
      </w:r>
      <w:proofErr w:type="spellStart"/>
      <w:r w:rsidR="008D6502" w:rsidRPr="00FD36E1">
        <w:rPr>
          <w:rFonts w:ascii="Times New Roman" w:hAnsi="Times New Roman"/>
          <w:sz w:val="24"/>
          <w:szCs w:val="24"/>
        </w:rPr>
        <w:t>мониторят</w:t>
      </w:r>
      <w:proofErr w:type="spellEnd"/>
      <w:r w:rsidR="008D6502" w:rsidRPr="00FD36E1">
        <w:rPr>
          <w:rFonts w:ascii="Times New Roman" w:hAnsi="Times New Roman"/>
          <w:sz w:val="24"/>
          <w:szCs w:val="24"/>
        </w:rPr>
        <w:t xml:space="preserve"> ситуацию в классе. Обучающиеся серьезно воспринимают членов лекторской группы, делятся с ними своими проблемами, не воспринимают их беседы, как </w:t>
      </w:r>
      <w:proofErr w:type="spellStart"/>
      <w:r w:rsidR="008D6502" w:rsidRPr="00FD36E1">
        <w:rPr>
          <w:rFonts w:ascii="Times New Roman" w:hAnsi="Times New Roman"/>
          <w:sz w:val="24"/>
          <w:szCs w:val="24"/>
        </w:rPr>
        <w:t>натацию</w:t>
      </w:r>
      <w:proofErr w:type="spellEnd"/>
      <w:r w:rsidR="008D6502" w:rsidRPr="00FD36E1">
        <w:rPr>
          <w:rFonts w:ascii="Times New Roman" w:hAnsi="Times New Roman"/>
          <w:sz w:val="24"/>
          <w:szCs w:val="24"/>
        </w:rPr>
        <w:t xml:space="preserve"> взрослых.</w:t>
      </w:r>
      <w:r w:rsidR="00BA4804" w:rsidRPr="00FD36E1">
        <w:rPr>
          <w:rFonts w:ascii="Times New Roman" w:hAnsi="Times New Roman"/>
          <w:sz w:val="24"/>
          <w:szCs w:val="24"/>
        </w:rPr>
        <w:t xml:space="preserve"> Если выявляется «</w:t>
      </w:r>
      <w:proofErr w:type="spellStart"/>
      <w:r w:rsidR="00BA4804" w:rsidRPr="00FD36E1">
        <w:rPr>
          <w:rFonts w:ascii="Times New Roman" w:hAnsi="Times New Roman"/>
          <w:sz w:val="24"/>
          <w:szCs w:val="24"/>
        </w:rPr>
        <w:t>б</w:t>
      </w:r>
      <w:r w:rsidR="00BB708F" w:rsidRPr="00FD36E1">
        <w:rPr>
          <w:rFonts w:ascii="Times New Roman" w:hAnsi="Times New Roman"/>
          <w:sz w:val="24"/>
          <w:szCs w:val="24"/>
        </w:rPr>
        <w:t>уллинг</w:t>
      </w:r>
      <w:proofErr w:type="spellEnd"/>
      <w:r w:rsidR="00BB708F" w:rsidRPr="00FD36E1">
        <w:rPr>
          <w:rFonts w:ascii="Times New Roman" w:hAnsi="Times New Roman"/>
          <w:sz w:val="24"/>
          <w:szCs w:val="24"/>
        </w:rPr>
        <w:t>» в школе, как реагировать</w:t>
      </w:r>
      <w:r w:rsidR="00A13B11" w:rsidRPr="00FD36E1">
        <w:rPr>
          <w:rFonts w:ascii="Times New Roman" w:hAnsi="Times New Roman"/>
          <w:sz w:val="24"/>
          <w:szCs w:val="24"/>
        </w:rPr>
        <w:t xml:space="preserve"> на</w:t>
      </w:r>
      <w:r w:rsidR="00BB708F" w:rsidRPr="00FD36E1">
        <w:rPr>
          <w:rFonts w:ascii="Times New Roman" w:hAnsi="Times New Roman"/>
          <w:sz w:val="24"/>
          <w:szCs w:val="24"/>
        </w:rPr>
        <w:t xml:space="preserve"> </w:t>
      </w:r>
      <w:r w:rsidR="00A13B11" w:rsidRPr="00FD36E1">
        <w:rPr>
          <w:rFonts w:ascii="Times New Roman" w:hAnsi="Times New Roman"/>
          <w:sz w:val="24"/>
          <w:szCs w:val="24"/>
        </w:rPr>
        <w:t>с</w:t>
      </w:r>
      <w:r w:rsidR="00BB708F" w:rsidRPr="00FD36E1">
        <w:rPr>
          <w:rFonts w:ascii="Times New Roman" w:hAnsi="Times New Roman"/>
          <w:sz w:val="24"/>
          <w:szCs w:val="24"/>
        </w:rPr>
        <w:t>лучившееся работнику школы.</w:t>
      </w:r>
      <w:r w:rsidR="00A13B11" w:rsidRPr="00FD36E1">
        <w:rPr>
          <w:rFonts w:ascii="Times New Roman" w:hAnsi="Times New Roman"/>
          <w:sz w:val="24"/>
          <w:szCs w:val="24"/>
        </w:rPr>
        <w:t xml:space="preserve"> Необходимо</w:t>
      </w:r>
      <w:r w:rsidR="008D6502" w:rsidRPr="00FD36E1">
        <w:rPr>
          <w:rFonts w:ascii="Times New Roman" w:hAnsi="Times New Roman"/>
          <w:sz w:val="24"/>
          <w:szCs w:val="24"/>
        </w:rPr>
        <w:t xml:space="preserve">    </w:t>
      </w:r>
      <w:r w:rsidR="00F414F4" w:rsidRPr="00FD36E1">
        <w:rPr>
          <w:rFonts w:ascii="Times New Roman" w:hAnsi="Times New Roman"/>
          <w:sz w:val="24"/>
          <w:szCs w:val="24"/>
        </w:rPr>
        <w:t>сообщить в письменно</w:t>
      </w:r>
      <w:r w:rsidR="00A13B11" w:rsidRPr="00FD36E1">
        <w:rPr>
          <w:rFonts w:ascii="Times New Roman" w:hAnsi="Times New Roman"/>
          <w:sz w:val="24"/>
          <w:szCs w:val="24"/>
        </w:rPr>
        <w:t>м виде директору, зам директора. Разрабатывается технология реагирования. Начинается</w:t>
      </w:r>
      <w:r w:rsidR="00F414F4" w:rsidRPr="00FD36E1">
        <w:rPr>
          <w:rFonts w:ascii="Times New Roman" w:hAnsi="Times New Roman"/>
          <w:sz w:val="24"/>
          <w:szCs w:val="24"/>
        </w:rPr>
        <w:t xml:space="preserve"> сбор информации от пострадавшего, от агрессора, от свидетелей, необходимо проанализировать информацию, выяснить длительность проявления, мотивацию участников к </w:t>
      </w:r>
      <w:proofErr w:type="spellStart"/>
      <w:r w:rsidR="00F414F4" w:rsidRPr="00FD36E1">
        <w:rPr>
          <w:rFonts w:ascii="Times New Roman" w:hAnsi="Times New Roman"/>
          <w:sz w:val="24"/>
          <w:szCs w:val="24"/>
        </w:rPr>
        <w:t>буллингу</w:t>
      </w:r>
      <w:proofErr w:type="spellEnd"/>
      <w:r w:rsidR="00F414F4" w:rsidRPr="00FD36E1">
        <w:rPr>
          <w:rFonts w:ascii="Times New Roman" w:hAnsi="Times New Roman"/>
          <w:sz w:val="24"/>
          <w:szCs w:val="24"/>
        </w:rPr>
        <w:t>, изучить поведение жертвы. Социальному педагогу важно изучить жизнь жертвы в семье, если семья</w:t>
      </w:r>
      <w:r w:rsidR="00BA4804" w:rsidRPr="00FD36E1">
        <w:rPr>
          <w:rFonts w:ascii="Times New Roman" w:hAnsi="Times New Roman"/>
          <w:sz w:val="24"/>
          <w:szCs w:val="24"/>
        </w:rPr>
        <w:t>,</w:t>
      </w:r>
      <w:r w:rsidR="00F414F4" w:rsidRPr="00FD36E1">
        <w:rPr>
          <w:rFonts w:ascii="Times New Roman" w:hAnsi="Times New Roman"/>
          <w:sz w:val="24"/>
          <w:szCs w:val="24"/>
        </w:rPr>
        <w:t xml:space="preserve"> где царит жестокость, злоупотребление спиртными напитками, необходимо разработать алгоритм работы с этой семьей: </w:t>
      </w:r>
    </w:p>
    <w:p w:rsidR="00F414F4" w:rsidRPr="00FD36E1" w:rsidRDefault="003B261B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>1.</w:t>
      </w:r>
      <w:r w:rsidR="00F414F4" w:rsidRPr="00FD36E1">
        <w:rPr>
          <w:rFonts w:ascii="Times New Roman" w:hAnsi="Times New Roman"/>
          <w:sz w:val="24"/>
          <w:szCs w:val="24"/>
        </w:rPr>
        <w:t>Сбор информации о социальном неблагополучии ребенка.</w:t>
      </w:r>
    </w:p>
    <w:p w:rsidR="003B261B" w:rsidRPr="00FD36E1" w:rsidRDefault="003B261B" w:rsidP="00EF3274">
      <w:pPr>
        <w:pStyle w:val="a3"/>
        <w:shd w:val="clear" w:color="auto" w:fill="FFFFFF"/>
        <w:ind w:left="-737"/>
        <w:jc w:val="both"/>
      </w:pPr>
      <w:r w:rsidRPr="00FD36E1">
        <w:t>2.</w:t>
      </w:r>
      <w:r w:rsidR="00F414F4" w:rsidRPr="00FD36E1">
        <w:t>Изучение социально - педагогических особенностей л</w:t>
      </w:r>
      <w:r w:rsidRPr="00FD36E1">
        <w:t>ичности ребенка, его микросреды.</w:t>
      </w:r>
    </w:p>
    <w:p w:rsidR="003B261B" w:rsidRPr="00FD36E1" w:rsidRDefault="003B261B" w:rsidP="00EF3274">
      <w:pPr>
        <w:pStyle w:val="a3"/>
        <w:shd w:val="clear" w:color="auto" w:fill="FFFFFF"/>
        <w:ind w:left="-737"/>
        <w:jc w:val="both"/>
      </w:pPr>
      <w:r w:rsidRPr="00FD36E1">
        <w:t>3.</w:t>
      </w:r>
      <w:r w:rsidR="00F414F4" w:rsidRPr="00FD36E1">
        <w:t>Составление карты и</w:t>
      </w:r>
      <w:r w:rsidRPr="00FD36E1">
        <w:t>ндивидуального изучения ребенка.</w:t>
      </w:r>
    </w:p>
    <w:p w:rsidR="003B261B" w:rsidRPr="00FD36E1" w:rsidRDefault="003B261B" w:rsidP="00EF3274">
      <w:pPr>
        <w:pStyle w:val="a3"/>
        <w:shd w:val="clear" w:color="auto" w:fill="FFFFFF"/>
        <w:ind w:left="-737"/>
        <w:jc w:val="both"/>
      </w:pPr>
      <w:proofErr w:type="gramStart"/>
      <w:r w:rsidRPr="00FD36E1">
        <w:t>4</w:t>
      </w:r>
      <w:r w:rsidR="00A13B11" w:rsidRPr="00FD36E1">
        <w:t>.</w:t>
      </w:r>
      <w:r w:rsidR="00F414F4" w:rsidRPr="00FD36E1">
        <w:t xml:space="preserve">Оказание помощи (льготное питание; помощь в обучении, контроль за посещаемостью </w:t>
      </w:r>
      <w:r w:rsidR="00A13B11" w:rsidRPr="00FD36E1">
        <w:t xml:space="preserve"> </w:t>
      </w:r>
      <w:r w:rsidR="00F414F4" w:rsidRPr="00FD36E1">
        <w:t>занятий</w:t>
      </w:r>
      <w:r w:rsidRPr="00FD36E1">
        <w:t xml:space="preserve">, </w:t>
      </w:r>
      <w:r w:rsidR="00F414F4" w:rsidRPr="00FD36E1">
        <w:t xml:space="preserve"> привлечение соц. служб, депутатов по оказанию материальной помощи; организация </w:t>
      </w:r>
      <w:r w:rsidR="00F414F4" w:rsidRPr="00FD36E1">
        <w:lastRenderedPageBreak/>
        <w:t>занятости во внеурочное время: поиск кружков, секций; сбор информации о здоровье ребенка, по необходимости привлечение медиков; посещения на дому, консультирование семьи, анкетирование (анкета  «Семейное воспитание»); привлечение психолога, по необходимости привлечение уполномоченного по правам ребенка  и т. д.</w:t>
      </w:r>
      <w:proofErr w:type="gramEnd"/>
    </w:p>
    <w:p w:rsidR="00F414F4" w:rsidRPr="00FD36E1" w:rsidRDefault="003B261B" w:rsidP="00EF3274">
      <w:pPr>
        <w:pStyle w:val="a3"/>
        <w:shd w:val="clear" w:color="auto" w:fill="FFFFFF"/>
        <w:ind w:left="-737"/>
        <w:jc w:val="both"/>
      </w:pPr>
      <w:r w:rsidRPr="00FD36E1">
        <w:t>5.</w:t>
      </w:r>
      <w:r w:rsidR="00F414F4" w:rsidRPr="00FD36E1">
        <w:t>По необходимости  подготовка и направление материала в КДН, участие в заседаниях КДН.</w:t>
      </w:r>
    </w:p>
    <w:p w:rsidR="00F414F4" w:rsidRPr="00FD36E1" w:rsidRDefault="003B261B" w:rsidP="00EF3274">
      <w:pPr>
        <w:pStyle w:val="a3"/>
        <w:shd w:val="clear" w:color="auto" w:fill="FFFFFF"/>
        <w:ind w:left="-737"/>
        <w:jc w:val="both"/>
      </w:pPr>
      <w:r w:rsidRPr="00FD36E1">
        <w:t>6.</w:t>
      </w:r>
      <w:r w:rsidR="00F414F4" w:rsidRPr="00FD36E1">
        <w:t>По необходимости  подготовка документов по устройству в социальный  приют, на лишение родительских прав, устройство в приемную семью.</w:t>
      </w:r>
    </w:p>
    <w:p w:rsidR="00D26954" w:rsidRPr="00FD36E1" w:rsidRDefault="003B261B" w:rsidP="00EF3274">
      <w:pPr>
        <w:pStyle w:val="a3"/>
        <w:shd w:val="clear" w:color="auto" w:fill="FFFFFF"/>
        <w:ind w:left="-709"/>
        <w:jc w:val="both"/>
      </w:pPr>
      <w:r w:rsidRPr="00FD36E1">
        <w:t>7.</w:t>
      </w:r>
      <w:r w:rsidR="00F414F4" w:rsidRPr="00FD36E1">
        <w:t xml:space="preserve">Отчет по результатам работы на Совете профилактики, педагогическом совете: если проблема решена, то </w:t>
      </w:r>
      <w:r w:rsidR="00C86638" w:rsidRPr="00FD36E1">
        <w:t>семья</w:t>
      </w:r>
      <w:r w:rsidR="00F414F4" w:rsidRPr="00FD36E1">
        <w:t xml:space="preserve"> снимается с учета, если нет, то начинается возврат несовершеннолетнего </w:t>
      </w:r>
      <w:r w:rsidR="00C86638" w:rsidRPr="00FD36E1">
        <w:t xml:space="preserve"> и его семьи </w:t>
      </w:r>
      <w:r w:rsidR="00F414F4" w:rsidRPr="00FD36E1">
        <w:t>на второй этап индивидуальной работы с коррекцией плана сопровождения.</w:t>
      </w:r>
    </w:p>
    <w:p w:rsidR="00D26954" w:rsidRPr="00FD36E1" w:rsidRDefault="00D26954" w:rsidP="00EF3274">
      <w:pPr>
        <w:pStyle w:val="a3"/>
        <w:shd w:val="clear" w:color="auto" w:fill="FFFFFF"/>
        <w:ind w:left="-737"/>
        <w:jc w:val="both"/>
      </w:pPr>
      <w:r w:rsidRPr="00FD36E1">
        <w:t>Профилактическая работа  по «</w:t>
      </w:r>
      <w:proofErr w:type="spellStart"/>
      <w:r w:rsidRPr="00FD36E1">
        <w:t>буллингу</w:t>
      </w:r>
      <w:proofErr w:type="spellEnd"/>
      <w:r w:rsidRPr="00FD36E1">
        <w:t xml:space="preserve">» в школе будет приносить положительный результат, если </w:t>
      </w:r>
      <w:r w:rsidR="00072E35" w:rsidRPr="00FD36E1">
        <w:t xml:space="preserve"> </w:t>
      </w:r>
      <w:r w:rsidRPr="00FD36E1">
        <w:t>в</w:t>
      </w:r>
      <w:r w:rsidR="00807C10" w:rsidRPr="00FD36E1">
        <w:t>се специалисты социально-педагогической службы</w:t>
      </w:r>
      <w:r w:rsidR="009A6620" w:rsidRPr="00FD36E1">
        <w:t xml:space="preserve"> </w:t>
      </w:r>
      <w:r w:rsidR="00FC3D63" w:rsidRPr="00FD36E1">
        <w:t xml:space="preserve"> </w:t>
      </w:r>
      <w:r w:rsidRPr="00FD36E1">
        <w:t>будут</w:t>
      </w:r>
      <w:r w:rsidR="009A6620" w:rsidRPr="00FD36E1">
        <w:t xml:space="preserve">  соблюдать следующие принципы</w:t>
      </w:r>
      <w:proofErr w:type="gramStart"/>
      <w:r w:rsidR="009A6620" w:rsidRPr="00FD36E1">
        <w:t xml:space="preserve"> :</w:t>
      </w:r>
      <w:proofErr w:type="gramEnd"/>
    </w:p>
    <w:p w:rsidR="009A6620" w:rsidRPr="00FD36E1" w:rsidRDefault="00BA4804" w:rsidP="00EF3274">
      <w:pPr>
        <w:pStyle w:val="a3"/>
        <w:shd w:val="clear" w:color="auto" w:fill="FFFFFF"/>
        <w:ind w:left="-737"/>
        <w:jc w:val="both"/>
      </w:pPr>
      <w:r w:rsidRPr="00FD36E1">
        <w:t xml:space="preserve"> 1. Конфиденциальность </w:t>
      </w:r>
      <w:r w:rsidR="009A6620" w:rsidRPr="00FD36E1">
        <w:t xml:space="preserve"> </w:t>
      </w:r>
      <w:r w:rsidRPr="00FD36E1">
        <w:t>(</w:t>
      </w:r>
      <w:r w:rsidR="009A6620" w:rsidRPr="00FD36E1">
        <w:t>в отношении жертвы, агрессора, свидетеля)</w:t>
      </w:r>
      <w:r w:rsidR="00D26954" w:rsidRPr="00FD36E1">
        <w:t>.</w:t>
      </w:r>
    </w:p>
    <w:p w:rsidR="009A6620" w:rsidRPr="00FD36E1" w:rsidRDefault="009A6620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2.Этапность (изучение ситуации, подготовка внутри коллектива, выработка помощи). </w:t>
      </w:r>
    </w:p>
    <w:p w:rsidR="009A6620" w:rsidRPr="00FD36E1" w:rsidRDefault="009A6620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3. Отказ в обвинении кого- либо из взрослых в допущении </w:t>
      </w:r>
      <w:r w:rsidR="00BA4804" w:rsidRPr="00FD36E1">
        <w:rPr>
          <w:rFonts w:ascii="Times New Roman" w:hAnsi="Times New Roman"/>
          <w:sz w:val="24"/>
          <w:szCs w:val="24"/>
        </w:rPr>
        <w:t>«</w:t>
      </w:r>
      <w:proofErr w:type="spellStart"/>
      <w:r w:rsidRPr="00FD36E1">
        <w:rPr>
          <w:rFonts w:ascii="Times New Roman" w:hAnsi="Times New Roman"/>
          <w:sz w:val="24"/>
          <w:szCs w:val="24"/>
        </w:rPr>
        <w:t>буллинга</w:t>
      </w:r>
      <w:proofErr w:type="spellEnd"/>
      <w:r w:rsidR="00BA4804" w:rsidRPr="00FD36E1">
        <w:rPr>
          <w:rFonts w:ascii="Times New Roman" w:hAnsi="Times New Roman"/>
          <w:sz w:val="24"/>
          <w:szCs w:val="24"/>
        </w:rPr>
        <w:t>»</w:t>
      </w:r>
      <w:r w:rsidRPr="00FD36E1">
        <w:rPr>
          <w:rFonts w:ascii="Times New Roman" w:hAnsi="Times New Roman"/>
          <w:sz w:val="24"/>
          <w:szCs w:val="24"/>
        </w:rPr>
        <w:t>.</w:t>
      </w:r>
    </w:p>
    <w:p w:rsidR="00072E35" w:rsidRPr="00FD36E1" w:rsidRDefault="009A6620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4.Категорический запрет </w:t>
      </w:r>
      <w:r w:rsidR="006A478E" w:rsidRPr="00FD36E1">
        <w:rPr>
          <w:rFonts w:ascii="Times New Roman" w:hAnsi="Times New Roman"/>
          <w:sz w:val="24"/>
          <w:szCs w:val="24"/>
        </w:rPr>
        <w:t xml:space="preserve">на любое насилие в учреждении </w:t>
      </w:r>
      <w:r w:rsidR="00BA4804" w:rsidRPr="00FD36E1">
        <w:rPr>
          <w:rFonts w:ascii="Times New Roman" w:hAnsi="Times New Roman"/>
          <w:sz w:val="24"/>
          <w:szCs w:val="24"/>
        </w:rPr>
        <w:t>(</w:t>
      </w:r>
      <w:r w:rsidRPr="00FD36E1">
        <w:rPr>
          <w:rFonts w:ascii="Times New Roman" w:hAnsi="Times New Roman"/>
          <w:sz w:val="24"/>
          <w:szCs w:val="24"/>
        </w:rPr>
        <w:t>акция «Скажи насилию –</w:t>
      </w:r>
      <w:r w:rsidR="00BA4804" w:rsidRPr="00FD36E1">
        <w:rPr>
          <w:rFonts w:ascii="Times New Roman" w:hAnsi="Times New Roman"/>
          <w:sz w:val="24"/>
          <w:szCs w:val="24"/>
        </w:rPr>
        <w:t xml:space="preserve"> </w:t>
      </w:r>
      <w:r w:rsidRPr="00FD36E1">
        <w:rPr>
          <w:rFonts w:ascii="Times New Roman" w:hAnsi="Times New Roman"/>
          <w:sz w:val="24"/>
          <w:szCs w:val="24"/>
        </w:rPr>
        <w:t>нет!</w:t>
      </w:r>
      <w:r w:rsidR="00BA4804" w:rsidRPr="00FD36E1">
        <w:rPr>
          <w:rFonts w:ascii="Times New Roman" w:hAnsi="Times New Roman"/>
          <w:sz w:val="24"/>
          <w:szCs w:val="24"/>
        </w:rPr>
        <w:t>»</w:t>
      </w:r>
      <w:r w:rsidRPr="00FD36E1">
        <w:rPr>
          <w:rFonts w:ascii="Times New Roman" w:hAnsi="Times New Roman"/>
          <w:sz w:val="24"/>
          <w:szCs w:val="24"/>
        </w:rPr>
        <w:t>)</w:t>
      </w:r>
      <w:r w:rsidR="006A478E" w:rsidRPr="00FD36E1">
        <w:rPr>
          <w:rFonts w:ascii="Times New Roman" w:hAnsi="Times New Roman"/>
          <w:sz w:val="24"/>
          <w:szCs w:val="24"/>
        </w:rPr>
        <w:t>.</w:t>
      </w:r>
    </w:p>
    <w:p w:rsidR="009A6620" w:rsidRPr="00FD36E1" w:rsidRDefault="006A478E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>5.Комплексность (</w:t>
      </w:r>
      <w:r w:rsidR="009A6620" w:rsidRPr="00FD36E1">
        <w:rPr>
          <w:rFonts w:ascii="Times New Roman" w:hAnsi="Times New Roman"/>
          <w:sz w:val="24"/>
          <w:szCs w:val="24"/>
        </w:rPr>
        <w:t>сотрудничество всех специалистов)</w:t>
      </w:r>
      <w:r w:rsidR="00D26954" w:rsidRPr="00FD36E1">
        <w:rPr>
          <w:rFonts w:ascii="Times New Roman" w:hAnsi="Times New Roman"/>
          <w:sz w:val="24"/>
          <w:szCs w:val="24"/>
        </w:rPr>
        <w:t>.</w:t>
      </w:r>
    </w:p>
    <w:p w:rsidR="009A6620" w:rsidRPr="00FD36E1" w:rsidRDefault="009A6620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6.Индивидуальный подход ко всем участникам </w:t>
      </w:r>
      <w:r w:rsidR="00BA4804" w:rsidRPr="00FD36E1">
        <w:rPr>
          <w:rFonts w:ascii="Times New Roman" w:hAnsi="Times New Roman"/>
          <w:sz w:val="24"/>
          <w:szCs w:val="24"/>
        </w:rPr>
        <w:t>«</w:t>
      </w:r>
      <w:proofErr w:type="spellStart"/>
      <w:r w:rsidRPr="00FD36E1">
        <w:rPr>
          <w:rFonts w:ascii="Times New Roman" w:hAnsi="Times New Roman"/>
          <w:sz w:val="24"/>
          <w:szCs w:val="24"/>
        </w:rPr>
        <w:t>буллинга</w:t>
      </w:r>
      <w:proofErr w:type="spellEnd"/>
      <w:r w:rsidR="00BA4804" w:rsidRPr="00FD36E1">
        <w:rPr>
          <w:rFonts w:ascii="Times New Roman" w:hAnsi="Times New Roman"/>
          <w:sz w:val="24"/>
          <w:szCs w:val="24"/>
        </w:rPr>
        <w:t>»</w:t>
      </w:r>
      <w:r w:rsidR="00D26954" w:rsidRPr="00FD36E1">
        <w:rPr>
          <w:rFonts w:ascii="Times New Roman" w:hAnsi="Times New Roman"/>
          <w:sz w:val="24"/>
          <w:szCs w:val="24"/>
        </w:rPr>
        <w:t>.</w:t>
      </w:r>
    </w:p>
    <w:p w:rsidR="009A6620" w:rsidRPr="00FD36E1" w:rsidRDefault="009A6620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>7.Смещение акцента с наказания обидчика на его реабилитацию.</w:t>
      </w:r>
    </w:p>
    <w:p w:rsidR="00FC3D63" w:rsidRPr="00FD36E1" w:rsidRDefault="00FC3D63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</w:p>
    <w:p w:rsidR="009A6620" w:rsidRPr="00FD36E1" w:rsidRDefault="00747816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Литература.</w:t>
      </w:r>
    </w:p>
    <w:p w:rsidR="00747816" w:rsidRPr="00FD36E1" w:rsidRDefault="00747816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E1">
        <w:rPr>
          <w:rFonts w:ascii="Times New Roman" w:hAnsi="Times New Roman"/>
          <w:sz w:val="24"/>
          <w:szCs w:val="24"/>
        </w:rPr>
        <w:t>Руланн</w:t>
      </w:r>
      <w:proofErr w:type="spellEnd"/>
      <w:r w:rsidRPr="00FD36E1">
        <w:rPr>
          <w:rFonts w:ascii="Times New Roman" w:hAnsi="Times New Roman"/>
          <w:sz w:val="24"/>
          <w:szCs w:val="24"/>
        </w:rPr>
        <w:t xml:space="preserve"> Э. Как остановить травлю в школе. М.Генезис.2016г.</w:t>
      </w:r>
    </w:p>
    <w:p w:rsidR="00747816" w:rsidRPr="00FD36E1" w:rsidRDefault="00747816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E1">
        <w:rPr>
          <w:rFonts w:ascii="Times New Roman" w:hAnsi="Times New Roman"/>
          <w:sz w:val="24"/>
          <w:szCs w:val="24"/>
        </w:rPr>
        <w:t>Собкин</w:t>
      </w:r>
      <w:proofErr w:type="spellEnd"/>
      <w:r w:rsidRPr="00FD36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36E1">
        <w:rPr>
          <w:rFonts w:ascii="Times New Roman" w:hAnsi="Times New Roman"/>
          <w:sz w:val="24"/>
          <w:szCs w:val="24"/>
        </w:rPr>
        <w:t>В.С.,Смыслова</w:t>
      </w:r>
      <w:proofErr w:type="spellEnd"/>
      <w:r w:rsidRPr="00FD36E1">
        <w:rPr>
          <w:rFonts w:ascii="Times New Roman" w:hAnsi="Times New Roman"/>
          <w:sz w:val="24"/>
          <w:szCs w:val="24"/>
        </w:rPr>
        <w:t xml:space="preserve"> М.М. </w:t>
      </w:r>
      <w:proofErr w:type="spellStart"/>
      <w:r w:rsidRPr="00FD36E1">
        <w:rPr>
          <w:rFonts w:ascii="Times New Roman" w:hAnsi="Times New Roman"/>
          <w:sz w:val="24"/>
          <w:szCs w:val="24"/>
        </w:rPr>
        <w:t>Буллинг</w:t>
      </w:r>
      <w:proofErr w:type="spellEnd"/>
      <w:r w:rsidRPr="00FD36E1">
        <w:rPr>
          <w:rFonts w:ascii="Times New Roman" w:hAnsi="Times New Roman"/>
          <w:sz w:val="24"/>
          <w:szCs w:val="24"/>
        </w:rPr>
        <w:t xml:space="preserve"> в стенах школы. Влияние </w:t>
      </w:r>
      <w:proofErr w:type="spellStart"/>
      <w:r w:rsidRPr="00FD36E1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FD36E1">
        <w:rPr>
          <w:rFonts w:ascii="Times New Roman" w:hAnsi="Times New Roman"/>
          <w:sz w:val="24"/>
          <w:szCs w:val="24"/>
        </w:rPr>
        <w:t xml:space="preserve"> контекста. Социальная психология и общество. 2017. №2.</w:t>
      </w:r>
    </w:p>
    <w:p w:rsidR="00747816" w:rsidRPr="00FD36E1" w:rsidRDefault="00747816" w:rsidP="00EF3274">
      <w:pPr>
        <w:spacing w:line="240" w:lineRule="auto"/>
        <w:ind w:left="-737"/>
        <w:jc w:val="both"/>
        <w:rPr>
          <w:rFonts w:ascii="Times New Roman" w:hAnsi="Times New Roman"/>
          <w:sz w:val="24"/>
          <w:szCs w:val="24"/>
        </w:rPr>
      </w:pPr>
      <w:r w:rsidRPr="00FD36E1">
        <w:rPr>
          <w:rFonts w:ascii="Times New Roman" w:hAnsi="Times New Roman"/>
          <w:sz w:val="24"/>
          <w:szCs w:val="24"/>
        </w:rPr>
        <w:t>Личный архивный материал.</w:t>
      </w:r>
    </w:p>
    <w:sectPr w:rsidR="00747816" w:rsidRPr="00FD36E1" w:rsidSect="001F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00C9"/>
    <w:multiLevelType w:val="hybridMultilevel"/>
    <w:tmpl w:val="3EC2FB02"/>
    <w:lvl w:ilvl="0" w:tplc="572809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274"/>
    <w:rsid w:val="0000180E"/>
    <w:rsid w:val="0000230C"/>
    <w:rsid w:val="00003A83"/>
    <w:rsid w:val="00004662"/>
    <w:rsid w:val="00004D06"/>
    <w:rsid w:val="00006B4A"/>
    <w:rsid w:val="00012315"/>
    <w:rsid w:val="00012C88"/>
    <w:rsid w:val="000150BE"/>
    <w:rsid w:val="000156C3"/>
    <w:rsid w:val="0001630F"/>
    <w:rsid w:val="000165D1"/>
    <w:rsid w:val="00016772"/>
    <w:rsid w:val="0001739F"/>
    <w:rsid w:val="00020B64"/>
    <w:rsid w:val="00021D78"/>
    <w:rsid w:val="00022F12"/>
    <w:rsid w:val="00022F39"/>
    <w:rsid w:val="00023E04"/>
    <w:rsid w:val="00024DFB"/>
    <w:rsid w:val="00026872"/>
    <w:rsid w:val="00030AF6"/>
    <w:rsid w:val="00031073"/>
    <w:rsid w:val="00033A08"/>
    <w:rsid w:val="00040493"/>
    <w:rsid w:val="00042F04"/>
    <w:rsid w:val="00043EA5"/>
    <w:rsid w:val="000448A5"/>
    <w:rsid w:val="000521A0"/>
    <w:rsid w:val="00053536"/>
    <w:rsid w:val="000538B3"/>
    <w:rsid w:val="00055139"/>
    <w:rsid w:val="00060F5F"/>
    <w:rsid w:val="00061911"/>
    <w:rsid w:val="00064EDD"/>
    <w:rsid w:val="0006758A"/>
    <w:rsid w:val="00067C36"/>
    <w:rsid w:val="00071D7D"/>
    <w:rsid w:val="0007214D"/>
    <w:rsid w:val="00072671"/>
    <w:rsid w:val="00072E35"/>
    <w:rsid w:val="00073B7A"/>
    <w:rsid w:val="000766D7"/>
    <w:rsid w:val="000768F9"/>
    <w:rsid w:val="00076AD3"/>
    <w:rsid w:val="00081D69"/>
    <w:rsid w:val="000823F4"/>
    <w:rsid w:val="00083A12"/>
    <w:rsid w:val="00084551"/>
    <w:rsid w:val="00084B70"/>
    <w:rsid w:val="0008577C"/>
    <w:rsid w:val="00087A05"/>
    <w:rsid w:val="00087E49"/>
    <w:rsid w:val="0009042D"/>
    <w:rsid w:val="00093208"/>
    <w:rsid w:val="00095F5C"/>
    <w:rsid w:val="000A04E9"/>
    <w:rsid w:val="000A0A1A"/>
    <w:rsid w:val="000A1F0A"/>
    <w:rsid w:val="000A263F"/>
    <w:rsid w:val="000A27AE"/>
    <w:rsid w:val="000A2F73"/>
    <w:rsid w:val="000A4098"/>
    <w:rsid w:val="000A5FCE"/>
    <w:rsid w:val="000A6F6A"/>
    <w:rsid w:val="000A73F3"/>
    <w:rsid w:val="000B0FC0"/>
    <w:rsid w:val="000B1C67"/>
    <w:rsid w:val="000B4078"/>
    <w:rsid w:val="000B4AD7"/>
    <w:rsid w:val="000B4CA3"/>
    <w:rsid w:val="000B6968"/>
    <w:rsid w:val="000B7F9D"/>
    <w:rsid w:val="000C5F06"/>
    <w:rsid w:val="000C69EA"/>
    <w:rsid w:val="000C7795"/>
    <w:rsid w:val="000D23E1"/>
    <w:rsid w:val="000D2846"/>
    <w:rsid w:val="000D3CE5"/>
    <w:rsid w:val="000D3F37"/>
    <w:rsid w:val="000D550C"/>
    <w:rsid w:val="000D5ACF"/>
    <w:rsid w:val="000E0446"/>
    <w:rsid w:val="000E48A5"/>
    <w:rsid w:val="000E5177"/>
    <w:rsid w:val="000E6C37"/>
    <w:rsid w:val="000E7BCB"/>
    <w:rsid w:val="000F0AA3"/>
    <w:rsid w:val="000F244B"/>
    <w:rsid w:val="000F3844"/>
    <w:rsid w:val="000F483A"/>
    <w:rsid w:val="000F56DA"/>
    <w:rsid w:val="000F5880"/>
    <w:rsid w:val="000F6C40"/>
    <w:rsid w:val="000F7D74"/>
    <w:rsid w:val="00103406"/>
    <w:rsid w:val="00103F75"/>
    <w:rsid w:val="00104A25"/>
    <w:rsid w:val="00105187"/>
    <w:rsid w:val="00106E65"/>
    <w:rsid w:val="00111309"/>
    <w:rsid w:val="0011188A"/>
    <w:rsid w:val="001204F3"/>
    <w:rsid w:val="00122D8B"/>
    <w:rsid w:val="00123AAE"/>
    <w:rsid w:val="001300DE"/>
    <w:rsid w:val="00131C14"/>
    <w:rsid w:val="00134175"/>
    <w:rsid w:val="001350D3"/>
    <w:rsid w:val="00135DB6"/>
    <w:rsid w:val="00140B5D"/>
    <w:rsid w:val="0014505C"/>
    <w:rsid w:val="001464CD"/>
    <w:rsid w:val="0014751B"/>
    <w:rsid w:val="0015115F"/>
    <w:rsid w:val="00151734"/>
    <w:rsid w:val="00151853"/>
    <w:rsid w:val="0015264F"/>
    <w:rsid w:val="0015303A"/>
    <w:rsid w:val="00154173"/>
    <w:rsid w:val="00155B90"/>
    <w:rsid w:val="001568F3"/>
    <w:rsid w:val="0016185B"/>
    <w:rsid w:val="001630A2"/>
    <w:rsid w:val="00164E04"/>
    <w:rsid w:val="00164F10"/>
    <w:rsid w:val="00165485"/>
    <w:rsid w:val="00165FAA"/>
    <w:rsid w:val="001704CC"/>
    <w:rsid w:val="00170757"/>
    <w:rsid w:val="001715FB"/>
    <w:rsid w:val="00171EA8"/>
    <w:rsid w:val="00174586"/>
    <w:rsid w:val="00181DA6"/>
    <w:rsid w:val="00182DE6"/>
    <w:rsid w:val="00186510"/>
    <w:rsid w:val="001920D4"/>
    <w:rsid w:val="00194276"/>
    <w:rsid w:val="00196371"/>
    <w:rsid w:val="0019789E"/>
    <w:rsid w:val="001A112F"/>
    <w:rsid w:val="001A1D1C"/>
    <w:rsid w:val="001A1DE9"/>
    <w:rsid w:val="001A2295"/>
    <w:rsid w:val="001A39CF"/>
    <w:rsid w:val="001A462C"/>
    <w:rsid w:val="001A5BEE"/>
    <w:rsid w:val="001A768C"/>
    <w:rsid w:val="001A7CFC"/>
    <w:rsid w:val="001B3F4F"/>
    <w:rsid w:val="001B431F"/>
    <w:rsid w:val="001B6DF1"/>
    <w:rsid w:val="001C0BD4"/>
    <w:rsid w:val="001C164C"/>
    <w:rsid w:val="001C1C54"/>
    <w:rsid w:val="001C23AC"/>
    <w:rsid w:val="001C3EF3"/>
    <w:rsid w:val="001C599D"/>
    <w:rsid w:val="001C5DE8"/>
    <w:rsid w:val="001C6DAF"/>
    <w:rsid w:val="001C7557"/>
    <w:rsid w:val="001C7DDA"/>
    <w:rsid w:val="001D2967"/>
    <w:rsid w:val="001D360B"/>
    <w:rsid w:val="001D361C"/>
    <w:rsid w:val="001D3989"/>
    <w:rsid w:val="001D4801"/>
    <w:rsid w:val="001D62EC"/>
    <w:rsid w:val="001D6490"/>
    <w:rsid w:val="001D66A0"/>
    <w:rsid w:val="001D68B7"/>
    <w:rsid w:val="001E0544"/>
    <w:rsid w:val="001E101B"/>
    <w:rsid w:val="001E48A3"/>
    <w:rsid w:val="001E6C4B"/>
    <w:rsid w:val="001E6E3B"/>
    <w:rsid w:val="001E7736"/>
    <w:rsid w:val="001E7847"/>
    <w:rsid w:val="001F0686"/>
    <w:rsid w:val="001F06D5"/>
    <w:rsid w:val="001F1B15"/>
    <w:rsid w:val="001F2E47"/>
    <w:rsid w:val="001F3834"/>
    <w:rsid w:val="001F3ECA"/>
    <w:rsid w:val="001F6899"/>
    <w:rsid w:val="001F6ED0"/>
    <w:rsid w:val="002011D3"/>
    <w:rsid w:val="002026B0"/>
    <w:rsid w:val="002074B4"/>
    <w:rsid w:val="0020765B"/>
    <w:rsid w:val="00212363"/>
    <w:rsid w:val="00213014"/>
    <w:rsid w:val="0021447C"/>
    <w:rsid w:val="00214880"/>
    <w:rsid w:val="00216D95"/>
    <w:rsid w:val="00221BA0"/>
    <w:rsid w:val="00222E72"/>
    <w:rsid w:val="00223ED8"/>
    <w:rsid w:val="00223F52"/>
    <w:rsid w:val="00224AD6"/>
    <w:rsid w:val="002254E1"/>
    <w:rsid w:val="00227B1C"/>
    <w:rsid w:val="00227D60"/>
    <w:rsid w:val="0023311A"/>
    <w:rsid w:val="00233175"/>
    <w:rsid w:val="002341C3"/>
    <w:rsid w:val="00235A29"/>
    <w:rsid w:val="00235ED6"/>
    <w:rsid w:val="00236B7B"/>
    <w:rsid w:val="00236D2D"/>
    <w:rsid w:val="00236E7B"/>
    <w:rsid w:val="0023779A"/>
    <w:rsid w:val="00237DAE"/>
    <w:rsid w:val="0024296F"/>
    <w:rsid w:val="002429F1"/>
    <w:rsid w:val="00242C23"/>
    <w:rsid w:val="00246157"/>
    <w:rsid w:val="002518FB"/>
    <w:rsid w:val="00254594"/>
    <w:rsid w:val="00256361"/>
    <w:rsid w:val="00256652"/>
    <w:rsid w:val="00257468"/>
    <w:rsid w:val="00257B56"/>
    <w:rsid w:val="00257E9A"/>
    <w:rsid w:val="00262211"/>
    <w:rsid w:val="002628EA"/>
    <w:rsid w:val="002678B4"/>
    <w:rsid w:val="00273293"/>
    <w:rsid w:val="00273C08"/>
    <w:rsid w:val="00273E80"/>
    <w:rsid w:val="0027438E"/>
    <w:rsid w:val="00274A55"/>
    <w:rsid w:val="00274B7F"/>
    <w:rsid w:val="00276125"/>
    <w:rsid w:val="00276229"/>
    <w:rsid w:val="0027693E"/>
    <w:rsid w:val="00280859"/>
    <w:rsid w:val="00280C72"/>
    <w:rsid w:val="002817FF"/>
    <w:rsid w:val="00284C48"/>
    <w:rsid w:val="00287AEA"/>
    <w:rsid w:val="00290723"/>
    <w:rsid w:val="00295ADD"/>
    <w:rsid w:val="00297044"/>
    <w:rsid w:val="002A0F26"/>
    <w:rsid w:val="002A27F4"/>
    <w:rsid w:val="002A50B5"/>
    <w:rsid w:val="002A52F5"/>
    <w:rsid w:val="002A664D"/>
    <w:rsid w:val="002A727E"/>
    <w:rsid w:val="002B014D"/>
    <w:rsid w:val="002B0D5D"/>
    <w:rsid w:val="002B1E41"/>
    <w:rsid w:val="002B3B8F"/>
    <w:rsid w:val="002B56E2"/>
    <w:rsid w:val="002B7122"/>
    <w:rsid w:val="002B791B"/>
    <w:rsid w:val="002C3E3A"/>
    <w:rsid w:val="002C3FA8"/>
    <w:rsid w:val="002C4669"/>
    <w:rsid w:val="002C65BC"/>
    <w:rsid w:val="002C7E73"/>
    <w:rsid w:val="002D26ED"/>
    <w:rsid w:val="002D3AA0"/>
    <w:rsid w:val="002D5521"/>
    <w:rsid w:val="002D71C2"/>
    <w:rsid w:val="002D7215"/>
    <w:rsid w:val="002E0C63"/>
    <w:rsid w:val="002E17FC"/>
    <w:rsid w:val="002E2905"/>
    <w:rsid w:val="002E3666"/>
    <w:rsid w:val="002E48BE"/>
    <w:rsid w:val="002F0FCA"/>
    <w:rsid w:val="002F54B4"/>
    <w:rsid w:val="002F5BC9"/>
    <w:rsid w:val="002F74C8"/>
    <w:rsid w:val="00301698"/>
    <w:rsid w:val="00302D66"/>
    <w:rsid w:val="00305E65"/>
    <w:rsid w:val="00306FE5"/>
    <w:rsid w:val="003070F0"/>
    <w:rsid w:val="003072ED"/>
    <w:rsid w:val="00307A9E"/>
    <w:rsid w:val="00311DC1"/>
    <w:rsid w:val="00311FE5"/>
    <w:rsid w:val="00312937"/>
    <w:rsid w:val="00314158"/>
    <w:rsid w:val="0031448A"/>
    <w:rsid w:val="003241F9"/>
    <w:rsid w:val="00330130"/>
    <w:rsid w:val="00330F6F"/>
    <w:rsid w:val="00331D0B"/>
    <w:rsid w:val="00332430"/>
    <w:rsid w:val="00335EDA"/>
    <w:rsid w:val="003370CB"/>
    <w:rsid w:val="00337AFE"/>
    <w:rsid w:val="003405CE"/>
    <w:rsid w:val="00340AF0"/>
    <w:rsid w:val="00342CC3"/>
    <w:rsid w:val="00343316"/>
    <w:rsid w:val="003441DC"/>
    <w:rsid w:val="00344EA6"/>
    <w:rsid w:val="00345B21"/>
    <w:rsid w:val="00345D9D"/>
    <w:rsid w:val="00347CF8"/>
    <w:rsid w:val="00353B70"/>
    <w:rsid w:val="0035621E"/>
    <w:rsid w:val="003617A1"/>
    <w:rsid w:val="0036235D"/>
    <w:rsid w:val="0036381B"/>
    <w:rsid w:val="00363ECA"/>
    <w:rsid w:val="003642A6"/>
    <w:rsid w:val="0036694C"/>
    <w:rsid w:val="00366A78"/>
    <w:rsid w:val="0037070C"/>
    <w:rsid w:val="003734DA"/>
    <w:rsid w:val="00374982"/>
    <w:rsid w:val="00375CEE"/>
    <w:rsid w:val="003806F5"/>
    <w:rsid w:val="0038073B"/>
    <w:rsid w:val="00382799"/>
    <w:rsid w:val="003848C2"/>
    <w:rsid w:val="00385D58"/>
    <w:rsid w:val="00386EF7"/>
    <w:rsid w:val="0039103C"/>
    <w:rsid w:val="00391535"/>
    <w:rsid w:val="0039168D"/>
    <w:rsid w:val="00391A0E"/>
    <w:rsid w:val="00393F73"/>
    <w:rsid w:val="0039407D"/>
    <w:rsid w:val="00395F05"/>
    <w:rsid w:val="00397925"/>
    <w:rsid w:val="00397E7D"/>
    <w:rsid w:val="003A16C9"/>
    <w:rsid w:val="003A2928"/>
    <w:rsid w:val="003A5238"/>
    <w:rsid w:val="003A6F62"/>
    <w:rsid w:val="003B14B8"/>
    <w:rsid w:val="003B261B"/>
    <w:rsid w:val="003B382D"/>
    <w:rsid w:val="003B541E"/>
    <w:rsid w:val="003B5ED6"/>
    <w:rsid w:val="003B739F"/>
    <w:rsid w:val="003C3C3E"/>
    <w:rsid w:val="003C49AA"/>
    <w:rsid w:val="003C6CAD"/>
    <w:rsid w:val="003C7745"/>
    <w:rsid w:val="003D0E0B"/>
    <w:rsid w:val="003D1787"/>
    <w:rsid w:val="003D22B5"/>
    <w:rsid w:val="003D28DB"/>
    <w:rsid w:val="003D2F2C"/>
    <w:rsid w:val="003D51AC"/>
    <w:rsid w:val="003E174A"/>
    <w:rsid w:val="003E4959"/>
    <w:rsid w:val="003E5286"/>
    <w:rsid w:val="003F11FF"/>
    <w:rsid w:val="003F1F91"/>
    <w:rsid w:val="003F3E95"/>
    <w:rsid w:val="003F4052"/>
    <w:rsid w:val="003F4D32"/>
    <w:rsid w:val="003F5526"/>
    <w:rsid w:val="003F558E"/>
    <w:rsid w:val="003F6CC1"/>
    <w:rsid w:val="003F76E6"/>
    <w:rsid w:val="00402269"/>
    <w:rsid w:val="00402B4B"/>
    <w:rsid w:val="00402E38"/>
    <w:rsid w:val="004050DC"/>
    <w:rsid w:val="004054C6"/>
    <w:rsid w:val="00405DD8"/>
    <w:rsid w:val="004067D5"/>
    <w:rsid w:val="00407A37"/>
    <w:rsid w:val="00410C00"/>
    <w:rsid w:val="00412E54"/>
    <w:rsid w:val="00413B28"/>
    <w:rsid w:val="00414407"/>
    <w:rsid w:val="00417FBC"/>
    <w:rsid w:val="004216BF"/>
    <w:rsid w:val="00427BA8"/>
    <w:rsid w:val="00430BD6"/>
    <w:rsid w:val="00433505"/>
    <w:rsid w:val="0043400F"/>
    <w:rsid w:val="004341BD"/>
    <w:rsid w:val="00435362"/>
    <w:rsid w:val="00435A0F"/>
    <w:rsid w:val="00435CBE"/>
    <w:rsid w:val="00436014"/>
    <w:rsid w:val="0043611B"/>
    <w:rsid w:val="00436135"/>
    <w:rsid w:val="0044111F"/>
    <w:rsid w:val="004426CF"/>
    <w:rsid w:val="00442957"/>
    <w:rsid w:val="00444B9C"/>
    <w:rsid w:val="00445749"/>
    <w:rsid w:val="00445F87"/>
    <w:rsid w:val="004476D6"/>
    <w:rsid w:val="00450AA0"/>
    <w:rsid w:val="0045157A"/>
    <w:rsid w:val="004520C4"/>
    <w:rsid w:val="0045252B"/>
    <w:rsid w:val="00454BEB"/>
    <w:rsid w:val="00455280"/>
    <w:rsid w:val="00455766"/>
    <w:rsid w:val="004563DC"/>
    <w:rsid w:val="004568C5"/>
    <w:rsid w:val="00456962"/>
    <w:rsid w:val="004610A3"/>
    <w:rsid w:val="00463F92"/>
    <w:rsid w:val="00465174"/>
    <w:rsid w:val="004651E9"/>
    <w:rsid w:val="00465542"/>
    <w:rsid w:val="00466063"/>
    <w:rsid w:val="0046708C"/>
    <w:rsid w:val="004700AB"/>
    <w:rsid w:val="00473AFB"/>
    <w:rsid w:val="0047495E"/>
    <w:rsid w:val="00476155"/>
    <w:rsid w:val="00476E4D"/>
    <w:rsid w:val="00477B78"/>
    <w:rsid w:val="0048202F"/>
    <w:rsid w:val="004826B4"/>
    <w:rsid w:val="00484A39"/>
    <w:rsid w:val="00485824"/>
    <w:rsid w:val="00486C0F"/>
    <w:rsid w:val="00487346"/>
    <w:rsid w:val="00487D70"/>
    <w:rsid w:val="00490747"/>
    <w:rsid w:val="00493618"/>
    <w:rsid w:val="00494C7A"/>
    <w:rsid w:val="00494F48"/>
    <w:rsid w:val="00495494"/>
    <w:rsid w:val="004955EA"/>
    <w:rsid w:val="00497227"/>
    <w:rsid w:val="004A0884"/>
    <w:rsid w:val="004A0B87"/>
    <w:rsid w:val="004A0EDD"/>
    <w:rsid w:val="004A0F28"/>
    <w:rsid w:val="004A132D"/>
    <w:rsid w:val="004A1AD4"/>
    <w:rsid w:val="004A243B"/>
    <w:rsid w:val="004A2CC6"/>
    <w:rsid w:val="004A39EA"/>
    <w:rsid w:val="004A7CC4"/>
    <w:rsid w:val="004B2516"/>
    <w:rsid w:val="004B357E"/>
    <w:rsid w:val="004B45D3"/>
    <w:rsid w:val="004B66CF"/>
    <w:rsid w:val="004C0653"/>
    <w:rsid w:val="004C40C5"/>
    <w:rsid w:val="004C56DC"/>
    <w:rsid w:val="004C601E"/>
    <w:rsid w:val="004C61AB"/>
    <w:rsid w:val="004C742B"/>
    <w:rsid w:val="004C7BE4"/>
    <w:rsid w:val="004D00A6"/>
    <w:rsid w:val="004D163A"/>
    <w:rsid w:val="004D2C0F"/>
    <w:rsid w:val="004D3C29"/>
    <w:rsid w:val="004D4154"/>
    <w:rsid w:val="004D46EA"/>
    <w:rsid w:val="004D6B54"/>
    <w:rsid w:val="004E0AA7"/>
    <w:rsid w:val="004E4255"/>
    <w:rsid w:val="004E761B"/>
    <w:rsid w:val="004E7FC7"/>
    <w:rsid w:val="004F2004"/>
    <w:rsid w:val="004F4CD5"/>
    <w:rsid w:val="004F644C"/>
    <w:rsid w:val="004F6F3A"/>
    <w:rsid w:val="00502BBE"/>
    <w:rsid w:val="00504DB7"/>
    <w:rsid w:val="00506B71"/>
    <w:rsid w:val="00507BBF"/>
    <w:rsid w:val="00510AC3"/>
    <w:rsid w:val="00510DBE"/>
    <w:rsid w:val="005122F8"/>
    <w:rsid w:val="0051377E"/>
    <w:rsid w:val="00513F7C"/>
    <w:rsid w:val="00516227"/>
    <w:rsid w:val="00516C7C"/>
    <w:rsid w:val="005173AA"/>
    <w:rsid w:val="00523BBF"/>
    <w:rsid w:val="00524825"/>
    <w:rsid w:val="00524CA7"/>
    <w:rsid w:val="00524E8E"/>
    <w:rsid w:val="00526EEB"/>
    <w:rsid w:val="005316D6"/>
    <w:rsid w:val="00533273"/>
    <w:rsid w:val="00533FD9"/>
    <w:rsid w:val="00534AF9"/>
    <w:rsid w:val="0053510F"/>
    <w:rsid w:val="005357D7"/>
    <w:rsid w:val="005407D6"/>
    <w:rsid w:val="00541002"/>
    <w:rsid w:val="00542C9C"/>
    <w:rsid w:val="005432BE"/>
    <w:rsid w:val="00545CFF"/>
    <w:rsid w:val="0055122A"/>
    <w:rsid w:val="00552138"/>
    <w:rsid w:val="005526E3"/>
    <w:rsid w:val="0055494B"/>
    <w:rsid w:val="00555505"/>
    <w:rsid w:val="00555950"/>
    <w:rsid w:val="00561799"/>
    <w:rsid w:val="00561E78"/>
    <w:rsid w:val="005627E6"/>
    <w:rsid w:val="00562962"/>
    <w:rsid w:val="00562C92"/>
    <w:rsid w:val="005634EB"/>
    <w:rsid w:val="00565C3A"/>
    <w:rsid w:val="00566A9B"/>
    <w:rsid w:val="005736E2"/>
    <w:rsid w:val="005754B6"/>
    <w:rsid w:val="00576523"/>
    <w:rsid w:val="0057785A"/>
    <w:rsid w:val="005828B3"/>
    <w:rsid w:val="00582E47"/>
    <w:rsid w:val="00586BB2"/>
    <w:rsid w:val="005875EE"/>
    <w:rsid w:val="00587CC4"/>
    <w:rsid w:val="00590921"/>
    <w:rsid w:val="00592652"/>
    <w:rsid w:val="005928DB"/>
    <w:rsid w:val="00594EA0"/>
    <w:rsid w:val="00596E71"/>
    <w:rsid w:val="005A0591"/>
    <w:rsid w:val="005A1209"/>
    <w:rsid w:val="005A1C55"/>
    <w:rsid w:val="005A623A"/>
    <w:rsid w:val="005A6852"/>
    <w:rsid w:val="005A78B3"/>
    <w:rsid w:val="005A7ADD"/>
    <w:rsid w:val="005B0B77"/>
    <w:rsid w:val="005B32FC"/>
    <w:rsid w:val="005B3F9E"/>
    <w:rsid w:val="005B4233"/>
    <w:rsid w:val="005B466C"/>
    <w:rsid w:val="005B70AE"/>
    <w:rsid w:val="005C0413"/>
    <w:rsid w:val="005C08C7"/>
    <w:rsid w:val="005C2C00"/>
    <w:rsid w:val="005C598E"/>
    <w:rsid w:val="005C6D52"/>
    <w:rsid w:val="005C73DC"/>
    <w:rsid w:val="005D195F"/>
    <w:rsid w:val="005D2BF8"/>
    <w:rsid w:val="005D3937"/>
    <w:rsid w:val="005D41A4"/>
    <w:rsid w:val="005E1CD0"/>
    <w:rsid w:val="005E27CF"/>
    <w:rsid w:val="005E6157"/>
    <w:rsid w:val="005F19A8"/>
    <w:rsid w:val="005F5BF4"/>
    <w:rsid w:val="005F6062"/>
    <w:rsid w:val="005F7BC8"/>
    <w:rsid w:val="006008F6"/>
    <w:rsid w:val="006024A3"/>
    <w:rsid w:val="00604966"/>
    <w:rsid w:val="0060582B"/>
    <w:rsid w:val="006064DE"/>
    <w:rsid w:val="0060692A"/>
    <w:rsid w:val="00607C9E"/>
    <w:rsid w:val="00607DCE"/>
    <w:rsid w:val="0061027B"/>
    <w:rsid w:val="00611042"/>
    <w:rsid w:val="00611C04"/>
    <w:rsid w:val="00611EA6"/>
    <w:rsid w:val="00612D52"/>
    <w:rsid w:val="00613342"/>
    <w:rsid w:val="00615432"/>
    <w:rsid w:val="006162A0"/>
    <w:rsid w:val="00616A56"/>
    <w:rsid w:val="00620323"/>
    <w:rsid w:val="00623303"/>
    <w:rsid w:val="00624B0B"/>
    <w:rsid w:val="0062504E"/>
    <w:rsid w:val="00630276"/>
    <w:rsid w:val="006303B7"/>
    <w:rsid w:val="00634570"/>
    <w:rsid w:val="006359B8"/>
    <w:rsid w:val="00641B73"/>
    <w:rsid w:val="0064249B"/>
    <w:rsid w:val="00642D70"/>
    <w:rsid w:val="0064309A"/>
    <w:rsid w:val="00647035"/>
    <w:rsid w:val="0065061C"/>
    <w:rsid w:val="006519BB"/>
    <w:rsid w:val="00654A4F"/>
    <w:rsid w:val="006552EA"/>
    <w:rsid w:val="0065537E"/>
    <w:rsid w:val="00657222"/>
    <w:rsid w:val="00660090"/>
    <w:rsid w:val="00665F8E"/>
    <w:rsid w:val="006660D0"/>
    <w:rsid w:val="0067261B"/>
    <w:rsid w:val="006729AA"/>
    <w:rsid w:val="00673352"/>
    <w:rsid w:val="00674FD2"/>
    <w:rsid w:val="0067646E"/>
    <w:rsid w:val="00676B99"/>
    <w:rsid w:val="00681FD0"/>
    <w:rsid w:val="006839B5"/>
    <w:rsid w:val="00684168"/>
    <w:rsid w:val="006855C3"/>
    <w:rsid w:val="006855F3"/>
    <w:rsid w:val="00685711"/>
    <w:rsid w:val="00685A6E"/>
    <w:rsid w:val="0068727C"/>
    <w:rsid w:val="006878F7"/>
    <w:rsid w:val="006909E2"/>
    <w:rsid w:val="00690FAE"/>
    <w:rsid w:val="006922E0"/>
    <w:rsid w:val="0069327F"/>
    <w:rsid w:val="006938C7"/>
    <w:rsid w:val="00694B0C"/>
    <w:rsid w:val="00696057"/>
    <w:rsid w:val="006971CF"/>
    <w:rsid w:val="006974F2"/>
    <w:rsid w:val="006A00EA"/>
    <w:rsid w:val="006A14B5"/>
    <w:rsid w:val="006A2179"/>
    <w:rsid w:val="006A40AB"/>
    <w:rsid w:val="006A4418"/>
    <w:rsid w:val="006A478E"/>
    <w:rsid w:val="006A7E30"/>
    <w:rsid w:val="006B1AA6"/>
    <w:rsid w:val="006B2CC8"/>
    <w:rsid w:val="006B2E1F"/>
    <w:rsid w:val="006B5C2A"/>
    <w:rsid w:val="006B7645"/>
    <w:rsid w:val="006C07A7"/>
    <w:rsid w:val="006C13FA"/>
    <w:rsid w:val="006C2F38"/>
    <w:rsid w:val="006C302C"/>
    <w:rsid w:val="006C3AD6"/>
    <w:rsid w:val="006C4656"/>
    <w:rsid w:val="006C592A"/>
    <w:rsid w:val="006C5A70"/>
    <w:rsid w:val="006C7638"/>
    <w:rsid w:val="006D105D"/>
    <w:rsid w:val="006D290F"/>
    <w:rsid w:val="006D4002"/>
    <w:rsid w:val="006D7A63"/>
    <w:rsid w:val="006E1B32"/>
    <w:rsid w:val="006E1BFB"/>
    <w:rsid w:val="006E3B2E"/>
    <w:rsid w:val="006E46B1"/>
    <w:rsid w:val="006E57DA"/>
    <w:rsid w:val="006E5985"/>
    <w:rsid w:val="006F0AD3"/>
    <w:rsid w:val="006F1C3A"/>
    <w:rsid w:val="006F3FEF"/>
    <w:rsid w:val="006F6972"/>
    <w:rsid w:val="006F762E"/>
    <w:rsid w:val="007069AB"/>
    <w:rsid w:val="00706A42"/>
    <w:rsid w:val="007114F4"/>
    <w:rsid w:val="00712BC1"/>
    <w:rsid w:val="007135F3"/>
    <w:rsid w:val="00714FE3"/>
    <w:rsid w:val="00716A4D"/>
    <w:rsid w:val="007250A8"/>
    <w:rsid w:val="00726471"/>
    <w:rsid w:val="00726475"/>
    <w:rsid w:val="00730A1E"/>
    <w:rsid w:val="007328ED"/>
    <w:rsid w:val="00732AE4"/>
    <w:rsid w:val="00732CB4"/>
    <w:rsid w:val="007343A5"/>
    <w:rsid w:val="00734AB5"/>
    <w:rsid w:val="00736673"/>
    <w:rsid w:val="00740B9C"/>
    <w:rsid w:val="00741414"/>
    <w:rsid w:val="00741951"/>
    <w:rsid w:val="00742D3E"/>
    <w:rsid w:val="00743C77"/>
    <w:rsid w:val="007442E0"/>
    <w:rsid w:val="00747816"/>
    <w:rsid w:val="0074790C"/>
    <w:rsid w:val="007500B6"/>
    <w:rsid w:val="007524A3"/>
    <w:rsid w:val="0075291D"/>
    <w:rsid w:val="00753DBC"/>
    <w:rsid w:val="007569E0"/>
    <w:rsid w:val="0076090E"/>
    <w:rsid w:val="00760A51"/>
    <w:rsid w:val="007615AD"/>
    <w:rsid w:val="007615D3"/>
    <w:rsid w:val="00761C3F"/>
    <w:rsid w:val="00761F3D"/>
    <w:rsid w:val="007651A3"/>
    <w:rsid w:val="00765976"/>
    <w:rsid w:val="00767B76"/>
    <w:rsid w:val="00767E2A"/>
    <w:rsid w:val="0077001B"/>
    <w:rsid w:val="0077079D"/>
    <w:rsid w:val="00775005"/>
    <w:rsid w:val="00777144"/>
    <w:rsid w:val="00777167"/>
    <w:rsid w:val="00777D74"/>
    <w:rsid w:val="00780ECF"/>
    <w:rsid w:val="0078238D"/>
    <w:rsid w:val="007836F4"/>
    <w:rsid w:val="00787B22"/>
    <w:rsid w:val="0079402F"/>
    <w:rsid w:val="00794FFE"/>
    <w:rsid w:val="007A0032"/>
    <w:rsid w:val="007A02C6"/>
    <w:rsid w:val="007A0859"/>
    <w:rsid w:val="007A0ADF"/>
    <w:rsid w:val="007A0FFA"/>
    <w:rsid w:val="007A1768"/>
    <w:rsid w:val="007A2209"/>
    <w:rsid w:val="007A2EE5"/>
    <w:rsid w:val="007A2FCE"/>
    <w:rsid w:val="007A70CA"/>
    <w:rsid w:val="007B16C4"/>
    <w:rsid w:val="007B2054"/>
    <w:rsid w:val="007B2946"/>
    <w:rsid w:val="007B7B55"/>
    <w:rsid w:val="007C2859"/>
    <w:rsid w:val="007C2A8C"/>
    <w:rsid w:val="007C326F"/>
    <w:rsid w:val="007C35D3"/>
    <w:rsid w:val="007C369C"/>
    <w:rsid w:val="007C711F"/>
    <w:rsid w:val="007D130F"/>
    <w:rsid w:val="007D2186"/>
    <w:rsid w:val="007D3069"/>
    <w:rsid w:val="007D48FD"/>
    <w:rsid w:val="007D4A83"/>
    <w:rsid w:val="007D59A3"/>
    <w:rsid w:val="007D71EA"/>
    <w:rsid w:val="007D756F"/>
    <w:rsid w:val="007E15E9"/>
    <w:rsid w:val="007E40DA"/>
    <w:rsid w:val="007E66A4"/>
    <w:rsid w:val="007E66DB"/>
    <w:rsid w:val="007F2945"/>
    <w:rsid w:val="007F3293"/>
    <w:rsid w:val="007F3F65"/>
    <w:rsid w:val="007F49AB"/>
    <w:rsid w:val="007F737B"/>
    <w:rsid w:val="007F7FF9"/>
    <w:rsid w:val="008016F3"/>
    <w:rsid w:val="00801D25"/>
    <w:rsid w:val="008021F5"/>
    <w:rsid w:val="00802EC7"/>
    <w:rsid w:val="008032E4"/>
    <w:rsid w:val="00804595"/>
    <w:rsid w:val="008055F8"/>
    <w:rsid w:val="0080604B"/>
    <w:rsid w:val="00806F43"/>
    <w:rsid w:val="00807C10"/>
    <w:rsid w:val="00810285"/>
    <w:rsid w:val="00810454"/>
    <w:rsid w:val="00810579"/>
    <w:rsid w:val="008107AA"/>
    <w:rsid w:val="00810DD1"/>
    <w:rsid w:val="00814456"/>
    <w:rsid w:val="0081452F"/>
    <w:rsid w:val="00814FFD"/>
    <w:rsid w:val="008163ED"/>
    <w:rsid w:val="00817946"/>
    <w:rsid w:val="008209FD"/>
    <w:rsid w:val="00820E94"/>
    <w:rsid w:val="00823484"/>
    <w:rsid w:val="0082566B"/>
    <w:rsid w:val="00826669"/>
    <w:rsid w:val="00826D9C"/>
    <w:rsid w:val="008278BB"/>
    <w:rsid w:val="00827E8B"/>
    <w:rsid w:val="00831108"/>
    <w:rsid w:val="00832503"/>
    <w:rsid w:val="00833222"/>
    <w:rsid w:val="0083624F"/>
    <w:rsid w:val="00837985"/>
    <w:rsid w:val="00840184"/>
    <w:rsid w:val="008417F0"/>
    <w:rsid w:val="00842A3A"/>
    <w:rsid w:val="008442EE"/>
    <w:rsid w:val="0084639C"/>
    <w:rsid w:val="008464E7"/>
    <w:rsid w:val="00846B12"/>
    <w:rsid w:val="0084737B"/>
    <w:rsid w:val="00847A8F"/>
    <w:rsid w:val="00851490"/>
    <w:rsid w:val="00851640"/>
    <w:rsid w:val="00852780"/>
    <w:rsid w:val="00854598"/>
    <w:rsid w:val="008548E9"/>
    <w:rsid w:val="00854B3C"/>
    <w:rsid w:val="00854BB9"/>
    <w:rsid w:val="00860B0E"/>
    <w:rsid w:val="00861766"/>
    <w:rsid w:val="00864F55"/>
    <w:rsid w:val="008655DC"/>
    <w:rsid w:val="00867A95"/>
    <w:rsid w:val="00870EC9"/>
    <w:rsid w:val="008718D4"/>
    <w:rsid w:val="00872151"/>
    <w:rsid w:val="0087627C"/>
    <w:rsid w:val="00876E93"/>
    <w:rsid w:val="00881389"/>
    <w:rsid w:val="00881992"/>
    <w:rsid w:val="00881BBD"/>
    <w:rsid w:val="00882BE4"/>
    <w:rsid w:val="00882F8A"/>
    <w:rsid w:val="00894895"/>
    <w:rsid w:val="0089497A"/>
    <w:rsid w:val="00896237"/>
    <w:rsid w:val="008A09FB"/>
    <w:rsid w:val="008A1922"/>
    <w:rsid w:val="008A2881"/>
    <w:rsid w:val="008A5BCF"/>
    <w:rsid w:val="008A7B89"/>
    <w:rsid w:val="008B26CE"/>
    <w:rsid w:val="008B3398"/>
    <w:rsid w:val="008B3ECB"/>
    <w:rsid w:val="008B597A"/>
    <w:rsid w:val="008B617E"/>
    <w:rsid w:val="008B75C1"/>
    <w:rsid w:val="008C20F3"/>
    <w:rsid w:val="008C3B19"/>
    <w:rsid w:val="008C3CB8"/>
    <w:rsid w:val="008C6C18"/>
    <w:rsid w:val="008C6C46"/>
    <w:rsid w:val="008D0485"/>
    <w:rsid w:val="008D1EFA"/>
    <w:rsid w:val="008D2E65"/>
    <w:rsid w:val="008D3AEA"/>
    <w:rsid w:val="008D3E21"/>
    <w:rsid w:val="008D40BB"/>
    <w:rsid w:val="008D432C"/>
    <w:rsid w:val="008D580D"/>
    <w:rsid w:val="008D6502"/>
    <w:rsid w:val="008D694D"/>
    <w:rsid w:val="008D7DFC"/>
    <w:rsid w:val="008E2AF8"/>
    <w:rsid w:val="008E504E"/>
    <w:rsid w:val="008E52B0"/>
    <w:rsid w:val="008E5D10"/>
    <w:rsid w:val="008F118B"/>
    <w:rsid w:val="008F2C80"/>
    <w:rsid w:val="008F4751"/>
    <w:rsid w:val="009019DD"/>
    <w:rsid w:val="009024ED"/>
    <w:rsid w:val="00902AA4"/>
    <w:rsid w:val="00903F87"/>
    <w:rsid w:val="009060EC"/>
    <w:rsid w:val="00907E6E"/>
    <w:rsid w:val="009138DF"/>
    <w:rsid w:val="00914DC5"/>
    <w:rsid w:val="00921BB6"/>
    <w:rsid w:val="00922866"/>
    <w:rsid w:val="009229B4"/>
    <w:rsid w:val="0092376F"/>
    <w:rsid w:val="00924292"/>
    <w:rsid w:val="0092489C"/>
    <w:rsid w:val="00926306"/>
    <w:rsid w:val="009324DD"/>
    <w:rsid w:val="00932EAC"/>
    <w:rsid w:val="00934734"/>
    <w:rsid w:val="009349A0"/>
    <w:rsid w:val="00935593"/>
    <w:rsid w:val="009366A1"/>
    <w:rsid w:val="0093691C"/>
    <w:rsid w:val="00943613"/>
    <w:rsid w:val="0094456C"/>
    <w:rsid w:val="0095081A"/>
    <w:rsid w:val="009536A9"/>
    <w:rsid w:val="00955A4C"/>
    <w:rsid w:val="009562EB"/>
    <w:rsid w:val="00956D2E"/>
    <w:rsid w:val="00957D06"/>
    <w:rsid w:val="009631D0"/>
    <w:rsid w:val="0096381F"/>
    <w:rsid w:val="009639E1"/>
    <w:rsid w:val="009662A3"/>
    <w:rsid w:val="00966C72"/>
    <w:rsid w:val="00967152"/>
    <w:rsid w:val="009673B6"/>
    <w:rsid w:val="0097194F"/>
    <w:rsid w:val="00972301"/>
    <w:rsid w:val="009758AB"/>
    <w:rsid w:val="00976238"/>
    <w:rsid w:val="009779C0"/>
    <w:rsid w:val="00977D7E"/>
    <w:rsid w:val="00980542"/>
    <w:rsid w:val="00981E6A"/>
    <w:rsid w:val="00981F64"/>
    <w:rsid w:val="00983928"/>
    <w:rsid w:val="00984AE6"/>
    <w:rsid w:val="00990B7F"/>
    <w:rsid w:val="0099178B"/>
    <w:rsid w:val="00992B12"/>
    <w:rsid w:val="0099794B"/>
    <w:rsid w:val="009A3056"/>
    <w:rsid w:val="009A500D"/>
    <w:rsid w:val="009A57F6"/>
    <w:rsid w:val="009A6620"/>
    <w:rsid w:val="009A7BCD"/>
    <w:rsid w:val="009B17A8"/>
    <w:rsid w:val="009B1C78"/>
    <w:rsid w:val="009B2C3F"/>
    <w:rsid w:val="009B2F89"/>
    <w:rsid w:val="009B4B64"/>
    <w:rsid w:val="009B5B43"/>
    <w:rsid w:val="009B6451"/>
    <w:rsid w:val="009B674A"/>
    <w:rsid w:val="009C0B17"/>
    <w:rsid w:val="009C1073"/>
    <w:rsid w:val="009C289A"/>
    <w:rsid w:val="009C2A7B"/>
    <w:rsid w:val="009C3744"/>
    <w:rsid w:val="009C3A21"/>
    <w:rsid w:val="009C3E80"/>
    <w:rsid w:val="009C43F2"/>
    <w:rsid w:val="009C5562"/>
    <w:rsid w:val="009C59AC"/>
    <w:rsid w:val="009C6435"/>
    <w:rsid w:val="009D0A3C"/>
    <w:rsid w:val="009D44D3"/>
    <w:rsid w:val="009D64A0"/>
    <w:rsid w:val="009E0115"/>
    <w:rsid w:val="009E0A6C"/>
    <w:rsid w:val="009E1A04"/>
    <w:rsid w:val="009E1F22"/>
    <w:rsid w:val="009E4B2E"/>
    <w:rsid w:val="009E7AD8"/>
    <w:rsid w:val="009E7C0A"/>
    <w:rsid w:val="009E7CD8"/>
    <w:rsid w:val="009F0B4E"/>
    <w:rsid w:val="009F153D"/>
    <w:rsid w:val="009F1B74"/>
    <w:rsid w:val="009F21CD"/>
    <w:rsid w:val="009F62FA"/>
    <w:rsid w:val="009F7652"/>
    <w:rsid w:val="009F77AD"/>
    <w:rsid w:val="00A00647"/>
    <w:rsid w:val="00A03375"/>
    <w:rsid w:val="00A03BEF"/>
    <w:rsid w:val="00A05725"/>
    <w:rsid w:val="00A05FC5"/>
    <w:rsid w:val="00A06997"/>
    <w:rsid w:val="00A075FF"/>
    <w:rsid w:val="00A07BCF"/>
    <w:rsid w:val="00A105C4"/>
    <w:rsid w:val="00A11665"/>
    <w:rsid w:val="00A13B11"/>
    <w:rsid w:val="00A15B46"/>
    <w:rsid w:val="00A1647F"/>
    <w:rsid w:val="00A16BB5"/>
    <w:rsid w:val="00A24D8C"/>
    <w:rsid w:val="00A253EF"/>
    <w:rsid w:val="00A2679D"/>
    <w:rsid w:val="00A268B3"/>
    <w:rsid w:val="00A270AF"/>
    <w:rsid w:val="00A273CA"/>
    <w:rsid w:val="00A33DED"/>
    <w:rsid w:val="00A35633"/>
    <w:rsid w:val="00A35BDA"/>
    <w:rsid w:val="00A37276"/>
    <w:rsid w:val="00A41A5D"/>
    <w:rsid w:val="00A41BDA"/>
    <w:rsid w:val="00A430EB"/>
    <w:rsid w:val="00A4381D"/>
    <w:rsid w:val="00A46A4C"/>
    <w:rsid w:val="00A46D14"/>
    <w:rsid w:val="00A473EF"/>
    <w:rsid w:val="00A476DE"/>
    <w:rsid w:val="00A47FD8"/>
    <w:rsid w:val="00A500DA"/>
    <w:rsid w:val="00A514F5"/>
    <w:rsid w:val="00A531D3"/>
    <w:rsid w:val="00A55A3E"/>
    <w:rsid w:val="00A63887"/>
    <w:rsid w:val="00A639E4"/>
    <w:rsid w:val="00A6469D"/>
    <w:rsid w:val="00A64B4D"/>
    <w:rsid w:val="00A6561B"/>
    <w:rsid w:val="00A71357"/>
    <w:rsid w:val="00A71E00"/>
    <w:rsid w:val="00A731E7"/>
    <w:rsid w:val="00A735AE"/>
    <w:rsid w:val="00A74D09"/>
    <w:rsid w:val="00A76760"/>
    <w:rsid w:val="00A76DCD"/>
    <w:rsid w:val="00A77990"/>
    <w:rsid w:val="00A77B1A"/>
    <w:rsid w:val="00A80DB1"/>
    <w:rsid w:val="00A81B52"/>
    <w:rsid w:val="00A82659"/>
    <w:rsid w:val="00A82C90"/>
    <w:rsid w:val="00A82D0E"/>
    <w:rsid w:val="00A8349F"/>
    <w:rsid w:val="00A84ACA"/>
    <w:rsid w:val="00A8586D"/>
    <w:rsid w:val="00A85971"/>
    <w:rsid w:val="00A85DD6"/>
    <w:rsid w:val="00A85FAC"/>
    <w:rsid w:val="00A86380"/>
    <w:rsid w:val="00A87EC4"/>
    <w:rsid w:val="00A90016"/>
    <w:rsid w:val="00A902A0"/>
    <w:rsid w:val="00A91764"/>
    <w:rsid w:val="00A9218C"/>
    <w:rsid w:val="00A92845"/>
    <w:rsid w:val="00A92EB6"/>
    <w:rsid w:val="00A93676"/>
    <w:rsid w:val="00A95DA8"/>
    <w:rsid w:val="00A97252"/>
    <w:rsid w:val="00A97416"/>
    <w:rsid w:val="00AA2168"/>
    <w:rsid w:val="00AA2713"/>
    <w:rsid w:val="00AA2B39"/>
    <w:rsid w:val="00AA6D9E"/>
    <w:rsid w:val="00AB0116"/>
    <w:rsid w:val="00AB0128"/>
    <w:rsid w:val="00AB1ABD"/>
    <w:rsid w:val="00AB5136"/>
    <w:rsid w:val="00AB620F"/>
    <w:rsid w:val="00AB74AA"/>
    <w:rsid w:val="00AC2E4F"/>
    <w:rsid w:val="00AC35F6"/>
    <w:rsid w:val="00AC7326"/>
    <w:rsid w:val="00AD1A18"/>
    <w:rsid w:val="00AD25AA"/>
    <w:rsid w:val="00AD2BFE"/>
    <w:rsid w:val="00AD2F88"/>
    <w:rsid w:val="00AD40C8"/>
    <w:rsid w:val="00AD5068"/>
    <w:rsid w:val="00AD60EE"/>
    <w:rsid w:val="00AE1A70"/>
    <w:rsid w:val="00AE29FF"/>
    <w:rsid w:val="00AE301C"/>
    <w:rsid w:val="00AE4514"/>
    <w:rsid w:val="00AE7B54"/>
    <w:rsid w:val="00AF0701"/>
    <w:rsid w:val="00AF0D1F"/>
    <w:rsid w:val="00AF2363"/>
    <w:rsid w:val="00AF2B0F"/>
    <w:rsid w:val="00AF38DE"/>
    <w:rsid w:val="00AF5015"/>
    <w:rsid w:val="00AF5107"/>
    <w:rsid w:val="00AF69F1"/>
    <w:rsid w:val="00AF6D96"/>
    <w:rsid w:val="00AF7F5F"/>
    <w:rsid w:val="00B003CB"/>
    <w:rsid w:val="00B01F3B"/>
    <w:rsid w:val="00B021E1"/>
    <w:rsid w:val="00B032E6"/>
    <w:rsid w:val="00B0386F"/>
    <w:rsid w:val="00B03AE8"/>
    <w:rsid w:val="00B05A9A"/>
    <w:rsid w:val="00B05B9C"/>
    <w:rsid w:val="00B0667D"/>
    <w:rsid w:val="00B070C0"/>
    <w:rsid w:val="00B142D0"/>
    <w:rsid w:val="00B15303"/>
    <w:rsid w:val="00B15DE9"/>
    <w:rsid w:val="00B20F96"/>
    <w:rsid w:val="00B22465"/>
    <w:rsid w:val="00B24E4A"/>
    <w:rsid w:val="00B2577E"/>
    <w:rsid w:val="00B25DD2"/>
    <w:rsid w:val="00B2695E"/>
    <w:rsid w:val="00B3091F"/>
    <w:rsid w:val="00B32119"/>
    <w:rsid w:val="00B37B69"/>
    <w:rsid w:val="00B37FA9"/>
    <w:rsid w:val="00B45A4D"/>
    <w:rsid w:val="00B46A4D"/>
    <w:rsid w:val="00B50D22"/>
    <w:rsid w:val="00B51BD0"/>
    <w:rsid w:val="00B55C40"/>
    <w:rsid w:val="00B5707F"/>
    <w:rsid w:val="00B62FC0"/>
    <w:rsid w:val="00B63698"/>
    <w:rsid w:val="00B63801"/>
    <w:rsid w:val="00B641CE"/>
    <w:rsid w:val="00B643CB"/>
    <w:rsid w:val="00B65300"/>
    <w:rsid w:val="00B65827"/>
    <w:rsid w:val="00B66F46"/>
    <w:rsid w:val="00B676B0"/>
    <w:rsid w:val="00B70264"/>
    <w:rsid w:val="00B73EEA"/>
    <w:rsid w:val="00B7476D"/>
    <w:rsid w:val="00B77E68"/>
    <w:rsid w:val="00B82713"/>
    <w:rsid w:val="00B84F0D"/>
    <w:rsid w:val="00B853A5"/>
    <w:rsid w:val="00B853A8"/>
    <w:rsid w:val="00B944EA"/>
    <w:rsid w:val="00B94714"/>
    <w:rsid w:val="00B94EC7"/>
    <w:rsid w:val="00BA06CF"/>
    <w:rsid w:val="00BA179C"/>
    <w:rsid w:val="00BA3643"/>
    <w:rsid w:val="00BA36A6"/>
    <w:rsid w:val="00BA4804"/>
    <w:rsid w:val="00BA518E"/>
    <w:rsid w:val="00BA5A2F"/>
    <w:rsid w:val="00BB16EE"/>
    <w:rsid w:val="00BB1B13"/>
    <w:rsid w:val="00BB1D8A"/>
    <w:rsid w:val="00BB6750"/>
    <w:rsid w:val="00BB6A6E"/>
    <w:rsid w:val="00BB708F"/>
    <w:rsid w:val="00BC1C60"/>
    <w:rsid w:val="00BC3444"/>
    <w:rsid w:val="00BC3C98"/>
    <w:rsid w:val="00BC595E"/>
    <w:rsid w:val="00BD0D32"/>
    <w:rsid w:val="00BD1A97"/>
    <w:rsid w:val="00BD471E"/>
    <w:rsid w:val="00BD4CA2"/>
    <w:rsid w:val="00BE00AB"/>
    <w:rsid w:val="00BE0C43"/>
    <w:rsid w:val="00BE1C7B"/>
    <w:rsid w:val="00BE288D"/>
    <w:rsid w:val="00BE2F19"/>
    <w:rsid w:val="00BE5E76"/>
    <w:rsid w:val="00BE74BE"/>
    <w:rsid w:val="00BE7E5D"/>
    <w:rsid w:val="00BF0DB2"/>
    <w:rsid w:val="00BF1DBD"/>
    <w:rsid w:val="00BF38DB"/>
    <w:rsid w:val="00BF4768"/>
    <w:rsid w:val="00BF4A1A"/>
    <w:rsid w:val="00C0060D"/>
    <w:rsid w:val="00C00C55"/>
    <w:rsid w:val="00C01089"/>
    <w:rsid w:val="00C01AF6"/>
    <w:rsid w:val="00C02766"/>
    <w:rsid w:val="00C06FF2"/>
    <w:rsid w:val="00C11BBE"/>
    <w:rsid w:val="00C13D60"/>
    <w:rsid w:val="00C14F6E"/>
    <w:rsid w:val="00C2163D"/>
    <w:rsid w:val="00C27752"/>
    <w:rsid w:val="00C27A8F"/>
    <w:rsid w:val="00C3385B"/>
    <w:rsid w:val="00C34903"/>
    <w:rsid w:val="00C35830"/>
    <w:rsid w:val="00C370CA"/>
    <w:rsid w:val="00C37DBE"/>
    <w:rsid w:val="00C417F0"/>
    <w:rsid w:val="00C423DD"/>
    <w:rsid w:val="00C4246C"/>
    <w:rsid w:val="00C4272D"/>
    <w:rsid w:val="00C4292F"/>
    <w:rsid w:val="00C4437F"/>
    <w:rsid w:val="00C4484E"/>
    <w:rsid w:val="00C44E69"/>
    <w:rsid w:val="00C4597E"/>
    <w:rsid w:val="00C45E38"/>
    <w:rsid w:val="00C46FE1"/>
    <w:rsid w:val="00C474F6"/>
    <w:rsid w:val="00C47616"/>
    <w:rsid w:val="00C47AFA"/>
    <w:rsid w:val="00C50DB6"/>
    <w:rsid w:val="00C51534"/>
    <w:rsid w:val="00C5442A"/>
    <w:rsid w:val="00C5518E"/>
    <w:rsid w:val="00C55E99"/>
    <w:rsid w:val="00C57491"/>
    <w:rsid w:val="00C604ED"/>
    <w:rsid w:val="00C60D3A"/>
    <w:rsid w:val="00C642B6"/>
    <w:rsid w:val="00C65935"/>
    <w:rsid w:val="00C6672E"/>
    <w:rsid w:val="00C668A7"/>
    <w:rsid w:val="00C677B2"/>
    <w:rsid w:val="00C71377"/>
    <w:rsid w:val="00C71EFB"/>
    <w:rsid w:val="00C7328F"/>
    <w:rsid w:val="00C80533"/>
    <w:rsid w:val="00C812CA"/>
    <w:rsid w:val="00C8140E"/>
    <w:rsid w:val="00C81A3D"/>
    <w:rsid w:val="00C82F91"/>
    <w:rsid w:val="00C86638"/>
    <w:rsid w:val="00C86F20"/>
    <w:rsid w:val="00C875BA"/>
    <w:rsid w:val="00C93A61"/>
    <w:rsid w:val="00C948AB"/>
    <w:rsid w:val="00C9612C"/>
    <w:rsid w:val="00C973AA"/>
    <w:rsid w:val="00C975F5"/>
    <w:rsid w:val="00C976C7"/>
    <w:rsid w:val="00C97C90"/>
    <w:rsid w:val="00CA2BE7"/>
    <w:rsid w:val="00CA4EAE"/>
    <w:rsid w:val="00CA7789"/>
    <w:rsid w:val="00CB0A44"/>
    <w:rsid w:val="00CB2900"/>
    <w:rsid w:val="00CB385C"/>
    <w:rsid w:val="00CB4AE6"/>
    <w:rsid w:val="00CB5ABE"/>
    <w:rsid w:val="00CB5E0A"/>
    <w:rsid w:val="00CB5F1F"/>
    <w:rsid w:val="00CB609B"/>
    <w:rsid w:val="00CB61B7"/>
    <w:rsid w:val="00CB6A8D"/>
    <w:rsid w:val="00CB6B73"/>
    <w:rsid w:val="00CB7367"/>
    <w:rsid w:val="00CB743E"/>
    <w:rsid w:val="00CB7A19"/>
    <w:rsid w:val="00CC1288"/>
    <w:rsid w:val="00CC3DA3"/>
    <w:rsid w:val="00CC48D9"/>
    <w:rsid w:val="00CC5B6C"/>
    <w:rsid w:val="00CC627F"/>
    <w:rsid w:val="00CD0047"/>
    <w:rsid w:val="00CD1624"/>
    <w:rsid w:val="00CD2597"/>
    <w:rsid w:val="00CD361D"/>
    <w:rsid w:val="00CD52C6"/>
    <w:rsid w:val="00CD537D"/>
    <w:rsid w:val="00CD6AE3"/>
    <w:rsid w:val="00CD7658"/>
    <w:rsid w:val="00CD7A93"/>
    <w:rsid w:val="00CE0725"/>
    <w:rsid w:val="00CE1846"/>
    <w:rsid w:val="00CE19CB"/>
    <w:rsid w:val="00CE28B0"/>
    <w:rsid w:val="00CE510B"/>
    <w:rsid w:val="00CE6AF9"/>
    <w:rsid w:val="00CE72A7"/>
    <w:rsid w:val="00CF1060"/>
    <w:rsid w:val="00CF1DCD"/>
    <w:rsid w:val="00CF23E8"/>
    <w:rsid w:val="00CF29FA"/>
    <w:rsid w:val="00CF7C59"/>
    <w:rsid w:val="00CF7C6A"/>
    <w:rsid w:val="00D00D47"/>
    <w:rsid w:val="00D01C5A"/>
    <w:rsid w:val="00D026A6"/>
    <w:rsid w:val="00D04971"/>
    <w:rsid w:val="00D06E2A"/>
    <w:rsid w:val="00D1163F"/>
    <w:rsid w:val="00D15156"/>
    <w:rsid w:val="00D15D3D"/>
    <w:rsid w:val="00D16B8E"/>
    <w:rsid w:val="00D2190B"/>
    <w:rsid w:val="00D2322A"/>
    <w:rsid w:val="00D2441A"/>
    <w:rsid w:val="00D26954"/>
    <w:rsid w:val="00D306A3"/>
    <w:rsid w:val="00D317C6"/>
    <w:rsid w:val="00D32A19"/>
    <w:rsid w:val="00D32C0F"/>
    <w:rsid w:val="00D34BA7"/>
    <w:rsid w:val="00D35807"/>
    <w:rsid w:val="00D40A72"/>
    <w:rsid w:val="00D40BA5"/>
    <w:rsid w:val="00D40F24"/>
    <w:rsid w:val="00D41009"/>
    <w:rsid w:val="00D4340D"/>
    <w:rsid w:val="00D44639"/>
    <w:rsid w:val="00D4612A"/>
    <w:rsid w:val="00D465DC"/>
    <w:rsid w:val="00D520CD"/>
    <w:rsid w:val="00D52273"/>
    <w:rsid w:val="00D52F36"/>
    <w:rsid w:val="00D53D7F"/>
    <w:rsid w:val="00D552A1"/>
    <w:rsid w:val="00D5651A"/>
    <w:rsid w:val="00D56DCB"/>
    <w:rsid w:val="00D57039"/>
    <w:rsid w:val="00D57B1B"/>
    <w:rsid w:val="00D60997"/>
    <w:rsid w:val="00D60EFD"/>
    <w:rsid w:val="00D6136B"/>
    <w:rsid w:val="00D61CB0"/>
    <w:rsid w:val="00D62F32"/>
    <w:rsid w:val="00D64113"/>
    <w:rsid w:val="00D66700"/>
    <w:rsid w:val="00D668C4"/>
    <w:rsid w:val="00D71A92"/>
    <w:rsid w:val="00D71C4C"/>
    <w:rsid w:val="00D74EE2"/>
    <w:rsid w:val="00D76D0C"/>
    <w:rsid w:val="00D77463"/>
    <w:rsid w:val="00D77AA9"/>
    <w:rsid w:val="00D812A8"/>
    <w:rsid w:val="00D8169B"/>
    <w:rsid w:val="00D82647"/>
    <w:rsid w:val="00D83DBB"/>
    <w:rsid w:val="00D847CB"/>
    <w:rsid w:val="00D86FA3"/>
    <w:rsid w:val="00D92BA5"/>
    <w:rsid w:val="00D969E9"/>
    <w:rsid w:val="00D97A08"/>
    <w:rsid w:val="00D97D21"/>
    <w:rsid w:val="00DA025D"/>
    <w:rsid w:val="00DA2FB7"/>
    <w:rsid w:val="00DA5749"/>
    <w:rsid w:val="00DA690D"/>
    <w:rsid w:val="00DB0D15"/>
    <w:rsid w:val="00DB16E6"/>
    <w:rsid w:val="00DB2713"/>
    <w:rsid w:val="00DB2F50"/>
    <w:rsid w:val="00DB3E51"/>
    <w:rsid w:val="00DB4E27"/>
    <w:rsid w:val="00DB5942"/>
    <w:rsid w:val="00DC0CB5"/>
    <w:rsid w:val="00DC338E"/>
    <w:rsid w:val="00DC3689"/>
    <w:rsid w:val="00DC3C00"/>
    <w:rsid w:val="00DD0392"/>
    <w:rsid w:val="00DD0F8C"/>
    <w:rsid w:val="00DD2305"/>
    <w:rsid w:val="00DD309F"/>
    <w:rsid w:val="00DD3D7E"/>
    <w:rsid w:val="00DD5530"/>
    <w:rsid w:val="00DD63BB"/>
    <w:rsid w:val="00DD6448"/>
    <w:rsid w:val="00DD7F67"/>
    <w:rsid w:val="00DE0570"/>
    <w:rsid w:val="00DE1E51"/>
    <w:rsid w:val="00DE1F7A"/>
    <w:rsid w:val="00DE4F7F"/>
    <w:rsid w:val="00DE5A18"/>
    <w:rsid w:val="00DE6355"/>
    <w:rsid w:val="00DE6AE1"/>
    <w:rsid w:val="00DE7570"/>
    <w:rsid w:val="00DE786F"/>
    <w:rsid w:val="00DF1885"/>
    <w:rsid w:val="00DF56C9"/>
    <w:rsid w:val="00DF5BED"/>
    <w:rsid w:val="00DF60EA"/>
    <w:rsid w:val="00DF7713"/>
    <w:rsid w:val="00E0002D"/>
    <w:rsid w:val="00E00A59"/>
    <w:rsid w:val="00E04D11"/>
    <w:rsid w:val="00E05F9F"/>
    <w:rsid w:val="00E0731A"/>
    <w:rsid w:val="00E10DEB"/>
    <w:rsid w:val="00E11829"/>
    <w:rsid w:val="00E11C27"/>
    <w:rsid w:val="00E12A0F"/>
    <w:rsid w:val="00E1433F"/>
    <w:rsid w:val="00E157D6"/>
    <w:rsid w:val="00E16661"/>
    <w:rsid w:val="00E1720B"/>
    <w:rsid w:val="00E1782F"/>
    <w:rsid w:val="00E17F6B"/>
    <w:rsid w:val="00E2568E"/>
    <w:rsid w:val="00E30259"/>
    <w:rsid w:val="00E30F2A"/>
    <w:rsid w:val="00E3343D"/>
    <w:rsid w:val="00E337D1"/>
    <w:rsid w:val="00E33EEE"/>
    <w:rsid w:val="00E351EB"/>
    <w:rsid w:val="00E35738"/>
    <w:rsid w:val="00E36AE4"/>
    <w:rsid w:val="00E36E7E"/>
    <w:rsid w:val="00E3725A"/>
    <w:rsid w:val="00E37514"/>
    <w:rsid w:val="00E375CB"/>
    <w:rsid w:val="00E42F1A"/>
    <w:rsid w:val="00E47252"/>
    <w:rsid w:val="00E47E3C"/>
    <w:rsid w:val="00E50C0E"/>
    <w:rsid w:val="00E50E79"/>
    <w:rsid w:val="00E51355"/>
    <w:rsid w:val="00E528AE"/>
    <w:rsid w:val="00E52FD1"/>
    <w:rsid w:val="00E55D76"/>
    <w:rsid w:val="00E56212"/>
    <w:rsid w:val="00E56251"/>
    <w:rsid w:val="00E56E3E"/>
    <w:rsid w:val="00E62CC8"/>
    <w:rsid w:val="00E636B9"/>
    <w:rsid w:val="00E65031"/>
    <w:rsid w:val="00E67494"/>
    <w:rsid w:val="00E67A3D"/>
    <w:rsid w:val="00E67F0C"/>
    <w:rsid w:val="00E70438"/>
    <w:rsid w:val="00E70F51"/>
    <w:rsid w:val="00E7166C"/>
    <w:rsid w:val="00E72C42"/>
    <w:rsid w:val="00E72F53"/>
    <w:rsid w:val="00E76198"/>
    <w:rsid w:val="00E76EB3"/>
    <w:rsid w:val="00E77CF9"/>
    <w:rsid w:val="00E80060"/>
    <w:rsid w:val="00E80719"/>
    <w:rsid w:val="00E809D6"/>
    <w:rsid w:val="00E825C9"/>
    <w:rsid w:val="00E828C4"/>
    <w:rsid w:val="00E83856"/>
    <w:rsid w:val="00E84DBF"/>
    <w:rsid w:val="00E868A6"/>
    <w:rsid w:val="00E87510"/>
    <w:rsid w:val="00E922F1"/>
    <w:rsid w:val="00E92D13"/>
    <w:rsid w:val="00E93C22"/>
    <w:rsid w:val="00E96773"/>
    <w:rsid w:val="00E967F3"/>
    <w:rsid w:val="00EA0EF0"/>
    <w:rsid w:val="00EA0F27"/>
    <w:rsid w:val="00EA3653"/>
    <w:rsid w:val="00EA45C8"/>
    <w:rsid w:val="00EA4CFD"/>
    <w:rsid w:val="00EA512A"/>
    <w:rsid w:val="00EA7464"/>
    <w:rsid w:val="00EA7EF2"/>
    <w:rsid w:val="00EB153E"/>
    <w:rsid w:val="00EB3251"/>
    <w:rsid w:val="00EB4319"/>
    <w:rsid w:val="00EB4D89"/>
    <w:rsid w:val="00EB630B"/>
    <w:rsid w:val="00EC0E41"/>
    <w:rsid w:val="00EC1704"/>
    <w:rsid w:val="00EC4081"/>
    <w:rsid w:val="00EC49A8"/>
    <w:rsid w:val="00EC55DD"/>
    <w:rsid w:val="00EC58EB"/>
    <w:rsid w:val="00EC7F0D"/>
    <w:rsid w:val="00ED1C06"/>
    <w:rsid w:val="00ED36E7"/>
    <w:rsid w:val="00ED4403"/>
    <w:rsid w:val="00ED573F"/>
    <w:rsid w:val="00ED5ED6"/>
    <w:rsid w:val="00ED6703"/>
    <w:rsid w:val="00EE7E01"/>
    <w:rsid w:val="00EF006C"/>
    <w:rsid w:val="00EF30CB"/>
    <w:rsid w:val="00EF3274"/>
    <w:rsid w:val="00EF366B"/>
    <w:rsid w:val="00EF38CB"/>
    <w:rsid w:val="00EF3EFD"/>
    <w:rsid w:val="00EF5AD7"/>
    <w:rsid w:val="00EF68F6"/>
    <w:rsid w:val="00EF6994"/>
    <w:rsid w:val="00EF6E74"/>
    <w:rsid w:val="00F00E39"/>
    <w:rsid w:val="00F033D2"/>
    <w:rsid w:val="00F039F2"/>
    <w:rsid w:val="00F0441A"/>
    <w:rsid w:val="00F047D2"/>
    <w:rsid w:val="00F04B2F"/>
    <w:rsid w:val="00F055DB"/>
    <w:rsid w:val="00F0676D"/>
    <w:rsid w:val="00F06ED8"/>
    <w:rsid w:val="00F06F76"/>
    <w:rsid w:val="00F07ABC"/>
    <w:rsid w:val="00F101B5"/>
    <w:rsid w:val="00F10238"/>
    <w:rsid w:val="00F12ACE"/>
    <w:rsid w:val="00F142BE"/>
    <w:rsid w:val="00F14644"/>
    <w:rsid w:val="00F152C6"/>
    <w:rsid w:val="00F16A13"/>
    <w:rsid w:val="00F2315B"/>
    <w:rsid w:val="00F24931"/>
    <w:rsid w:val="00F315F1"/>
    <w:rsid w:val="00F32D12"/>
    <w:rsid w:val="00F33106"/>
    <w:rsid w:val="00F333FC"/>
    <w:rsid w:val="00F34661"/>
    <w:rsid w:val="00F3608E"/>
    <w:rsid w:val="00F3616C"/>
    <w:rsid w:val="00F37444"/>
    <w:rsid w:val="00F40D98"/>
    <w:rsid w:val="00F41178"/>
    <w:rsid w:val="00F4136D"/>
    <w:rsid w:val="00F414F4"/>
    <w:rsid w:val="00F4161F"/>
    <w:rsid w:val="00F42D03"/>
    <w:rsid w:val="00F43FC4"/>
    <w:rsid w:val="00F44C18"/>
    <w:rsid w:val="00F4537E"/>
    <w:rsid w:val="00F455C0"/>
    <w:rsid w:val="00F510D0"/>
    <w:rsid w:val="00F51F3D"/>
    <w:rsid w:val="00F54781"/>
    <w:rsid w:val="00F55C01"/>
    <w:rsid w:val="00F5600F"/>
    <w:rsid w:val="00F57650"/>
    <w:rsid w:val="00F60C2D"/>
    <w:rsid w:val="00F60CE0"/>
    <w:rsid w:val="00F60D0B"/>
    <w:rsid w:val="00F63212"/>
    <w:rsid w:val="00F643C2"/>
    <w:rsid w:val="00F6448A"/>
    <w:rsid w:val="00F6505D"/>
    <w:rsid w:val="00F667CA"/>
    <w:rsid w:val="00F66E69"/>
    <w:rsid w:val="00F71C7F"/>
    <w:rsid w:val="00F740B2"/>
    <w:rsid w:val="00F7485E"/>
    <w:rsid w:val="00F77E84"/>
    <w:rsid w:val="00F806CE"/>
    <w:rsid w:val="00F83EDD"/>
    <w:rsid w:val="00F851A3"/>
    <w:rsid w:val="00F85EAD"/>
    <w:rsid w:val="00F949CA"/>
    <w:rsid w:val="00F975FF"/>
    <w:rsid w:val="00FA06ED"/>
    <w:rsid w:val="00FA2C4D"/>
    <w:rsid w:val="00FA342F"/>
    <w:rsid w:val="00FB00AD"/>
    <w:rsid w:val="00FB23EB"/>
    <w:rsid w:val="00FB28EF"/>
    <w:rsid w:val="00FB3C83"/>
    <w:rsid w:val="00FB4175"/>
    <w:rsid w:val="00FB5BAC"/>
    <w:rsid w:val="00FB6DC2"/>
    <w:rsid w:val="00FB6DD1"/>
    <w:rsid w:val="00FC3D63"/>
    <w:rsid w:val="00FD0D70"/>
    <w:rsid w:val="00FD1689"/>
    <w:rsid w:val="00FD3495"/>
    <w:rsid w:val="00FD36E1"/>
    <w:rsid w:val="00FD412A"/>
    <w:rsid w:val="00FD4611"/>
    <w:rsid w:val="00FD5899"/>
    <w:rsid w:val="00FD688E"/>
    <w:rsid w:val="00FD6F3B"/>
    <w:rsid w:val="00FE0D01"/>
    <w:rsid w:val="00FE141F"/>
    <w:rsid w:val="00FE1561"/>
    <w:rsid w:val="00FE28B4"/>
    <w:rsid w:val="00FE2DE6"/>
    <w:rsid w:val="00FE4B78"/>
    <w:rsid w:val="00FE5105"/>
    <w:rsid w:val="00FE58E4"/>
    <w:rsid w:val="00FF1426"/>
    <w:rsid w:val="00FF34DB"/>
    <w:rsid w:val="00FF384B"/>
    <w:rsid w:val="00FF537A"/>
    <w:rsid w:val="00FF6012"/>
    <w:rsid w:val="00FF6718"/>
    <w:rsid w:val="00FF74F2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\&#1056;&#1072;&#1073;&#1086;&#1095;&#1080;&#1081;%20&#1089;&#1090;&#1086;&#1083;\&#1055;&#1088;&#1086;&#1092;&#1080;&#1083;&#1072;&#1082;&#1090;&#1080;&#1082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85A4-1DE2-4469-A88B-A53E7BBD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Профилактик1.dot</Template>
  <TotalTime>9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2021-12-01T04:25:00Z</dcterms:created>
  <dcterms:modified xsi:type="dcterms:W3CDTF">2021-12-03T10:24:00Z</dcterms:modified>
</cp:coreProperties>
</file>