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098" w:rsidRDefault="008A2098" w:rsidP="00E276F5">
      <w:pPr>
        <w:pStyle w:val="Style1"/>
        <w:widowControl/>
        <w:spacing w:line="240" w:lineRule="auto"/>
        <w:ind w:right="323"/>
        <w:rPr>
          <w:rStyle w:val="FontStyle24"/>
          <w:sz w:val="24"/>
        </w:rPr>
      </w:pPr>
      <w:r w:rsidRPr="00E276F5">
        <w:rPr>
          <w:rStyle w:val="FontStyle24"/>
          <w:sz w:val="24"/>
        </w:rPr>
        <w:t>Государственное автономное профессионал</w:t>
      </w:r>
      <w:r>
        <w:rPr>
          <w:rStyle w:val="FontStyle24"/>
          <w:sz w:val="24"/>
        </w:rPr>
        <w:t>ьное образовательное учреждение</w:t>
      </w:r>
    </w:p>
    <w:p w:rsidR="008A2098" w:rsidRPr="00E276F5" w:rsidRDefault="008A2098" w:rsidP="00E276F5">
      <w:pPr>
        <w:pStyle w:val="Style1"/>
        <w:widowControl/>
        <w:spacing w:line="240" w:lineRule="auto"/>
        <w:ind w:right="323"/>
        <w:rPr>
          <w:rStyle w:val="FontStyle24"/>
          <w:sz w:val="24"/>
        </w:rPr>
      </w:pPr>
      <w:r w:rsidRPr="00E276F5">
        <w:rPr>
          <w:rStyle w:val="FontStyle24"/>
          <w:sz w:val="24"/>
        </w:rPr>
        <w:t xml:space="preserve">Чувашской Республики «Чебоксарский экономико-технологический колледж» </w:t>
      </w:r>
    </w:p>
    <w:p w:rsidR="008A2098" w:rsidRPr="00E276F5" w:rsidRDefault="008A2098" w:rsidP="00E276F5">
      <w:pPr>
        <w:pStyle w:val="Style1"/>
        <w:widowControl/>
        <w:spacing w:line="240" w:lineRule="auto"/>
        <w:ind w:right="323"/>
        <w:rPr>
          <w:rStyle w:val="FontStyle24"/>
          <w:sz w:val="24"/>
        </w:rPr>
      </w:pPr>
      <w:r w:rsidRPr="00E276F5">
        <w:rPr>
          <w:rStyle w:val="FontStyle24"/>
          <w:sz w:val="24"/>
        </w:rPr>
        <w:t>Министерства образования и молодежной политики Чувашской Республики</w:t>
      </w:r>
    </w:p>
    <w:p w:rsidR="008A2098" w:rsidRDefault="008A2098" w:rsidP="00E276F5">
      <w:pPr>
        <w:pStyle w:val="Style3"/>
        <w:widowControl/>
        <w:spacing w:line="240" w:lineRule="auto"/>
        <w:ind w:left="5405"/>
      </w:pPr>
    </w:p>
    <w:p w:rsidR="008A2098" w:rsidRDefault="008A2098" w:rsidP="00E276F5">
      <w:pPr>
        <w:pStyle w:val="Style3"/>
        <w:widowControl/>
        <w:spacing w:line="240" w:lineRule="auto"/>
        <w:ind w:left="5405"/>
      </w:pPr>
    </w:p>
    <w:p w:rsidR="008A2098" w:rsidRPr="007E7141" w:rsidRDefault="008A2098" w:rsidP="00E276F5">
      <w:pPr>
        <w:pStyle w:val="Style3"/>
        <w:widowControl/>
        <w:spacing w:line="240" w:lineRule="auto"/>
        <w:ind w:left="5405"/>
      </w:pPr>
    </w:p>
    <w:p w:rsidR="008A2098" w:rsidRPr="007E7141" w:rsidRDefault="008A2098" w:rsidP="00E276F5">
      <w:pPr>
        <w:pStyle w:val="Style5"/>
        <w:widowControl/>
        <w:spacing w:line="360" w:lineRule="auto"/>
        <w:ind w:left="3245"/>
        <w:jc w:val="both"/>
        <w:rPr>
          <w:rStyle w:val="FontStyle24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6" o:spid="_x0000_s1026" type="#_x0000_t75" style="position:absolute;left:0;text-align:left;margin-left:22.4pt;margin-top:16.2pt;width:99pt;height:105.75pt;z-index:-251658240;visibility:visible" wrapcoords="-164 0 -164 21294 21600 21294 21600 0 -164 0">
            <v:imagedata r:id="rId7" o:title=""/>
            <w10:wrap type="tight"/>
          </v:shape>
        </w:pict>
      </w: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E276F5" w:rsidRDefault="008A2098" w:rsidP="00E276F5">
      <w:pPr>
        <w:pStyle w:val="Style5"/>
        <w:widowControl/>
        <w:spacing w:line="360" w:lineRule="auto"/>
        <w:jc w:val="center"/>
        <w:rPr>
          <w:b/>
          <w:sz w:val="28"/>
          <w:szCs w:val="28"/>
        </w:rPr>
      </w:pPr>
      <w:r w:rsidRPr="00E276F5">
        <w:rPr>
          <w:b/>
          <w:sz w:val="28"/>
          <w:szCs w:val="28"/>
        </w:rPr>
        <w:t xml:space="preserve">Методическая разработка внеклассного мероприятия </w:t>
      </w:r>
    </w:p>
    <w:p w:rsidR="008A2098" w:rsidRPr="00E276F5" w:rsidRDefault="008A2098" w:rsidP="00E276F5">
      <w:pPr>
        <w:pStyle w:val="Style5"/>
        <w:widowControl/>
        <w:spacing w:line="360" w:lineRule="auto"/>
        <w:jc w:val="center"/>
        <w:rPr>
          <w:rStyle w:val="FontStyle24"/>
          <w:b/>
          <w:sz w:val="28"/>
          <w:szCs w:val="28"/>
        </w:rPr>
      </w:pPr>
      <w:r w:rsidRPr="00E276F5">
        <w:rPr>
          <w:b/>
          <w:sz w:val="28"/>
          <w:szCs w:val="28"/>
        </w:rPr>
        <w:t>по учебному предмету «</w:t>
      </w:r>
      <w:r>
        <w:rPr>
          <w:b/>
          <w:sz w:val="28"/>
          <w:szCs w:val="28"/>
        </w:rPr>
        <w:t>Основы философии</w:t>
      </w:r>
      <w:r w:rsidRPr="00E276F5">
        <w:rPr>
          <w:b/>
          <w:sz w:val="28"/>
          <w:szCs w:val="28"/>
        </w:rPr>
        <w:t>»</w:t>
      </w:r>
    </w:p>
    <w:p w:rsidR="008A2098" w:rsidRDefault="008A2098" w:rsidP="00E276F5">
      <w:pPr>
        <w:rPr>
          <w:szCs w:val="24"/>
        </w:rPr>
      </w:pPr>
    </w:p>
    <w:p w:rsidR="008A2098" w:rsidRPr="006C6B90" w:rsidRDefault="008A2098" w:rsidP="006C6B90">
      <w:pPr>
        <w:ind w:firstLine="0"/>
        <w:jc w:val="center"/>
        <w:rPr>
          <w:b/>
          <w:szCs w:val="24"/>
        </w:rPr>
      </w:pPr>
      <w:r w:rsidRPr="006C6B90">
        <w:rPr>
          <w:b/>
          <w:szCs w:val="24"/>
        </w:rPr>
        <w:t>Брейн-ринг «История философии»</w:t>
      </w:r>
    </w:p>
    <w:p w:rsidR="008A2098" w:rsidRDefault="008A2098" w:rsidP="00E276F5">
      <w:pPr>
        <w:rPr>
          <w:szCs w:val="24"/>
        </w:rPr>
      </w:pPr>
    </w:p>
    <w:p w:rsidR="008A2098" w:rsidRPr="007E7141" w:rsidRDefault="008A2098" w:rsidP="00E276F5">
      <w:pPr>
        <w:rPr>
          <w:szCs w:val="24"/>
        </w:rPr>
      </w:pPr>
    </w:p>
    <w:p w:rsidR="008A2098" w:rsidRPr="007E7141" w:rsidRDefault="008A2098" w:rsidP="00E276F5">
      <w:pPr>
        <w:widowControl w:val="0"/>
        <w:tabs>
          <w:tab w:val="left" w:pos="0"/>
        </w:tabs>
        <w:suppressAutoHyphens/>
        <w:ind w:firstLine="567"/>
        <w:rPr>
          <w:szCs w:val="24"/>
        </w:rPr>
      </w:pPr>
    </w:p>
    <w:p w:rsidR="008A2098" w:rsidRPr="00C33ECE" w:rsidRDefault="008A2098" w:rsidP="006C6B90">
      <w:pPr>
        <w:spacing w:before="240"/>
        <w:ind w:left="3969"/>
        <w:rPr>
          <w:b/>
          <w:spacing w:val="20"/>
          <w:szCs w:val="24"/>
        </w:rPr>
      </w:pPr>
      <w:r w:rsidRPr="00C33ECE">
        <w:rPr>
          <w:b/>
          <w:spacing w:val="20"/>
          <w:szCs w:val="24"/>
        </w:rPr>
        <w:t>РАССМОТРЕНА и ОДОБРЕНА</w:t>
      </w:r>
    </w:p>
    <w:p w:rsidR="008A2098" w:rsidRPr="00C33ECE" w:rsidRDefault="008A2098" w:rsidP="006C6B90">
      <w:pPr>
        <w:ind w:left="4680" w:hanging="2"/>
        <w:rPr>
          <w:szCs w:val="24"/>
        </w:rPr>
      </w:pPr>
      <w:r w:rsidRPr="00C33ECE">
        <w:rPr>
          <w:szCs w:val="24"/>
        </w:rPr>
        <w:t xml:space="preserve">на заседании ЦК </w:t>
      </w:r>
      <w:r>
        <w:rPr>
          <w:szCs w:val="24"/>
        </w:rPr>
        <w:t>экономических и социально-юридических дисциплин</w:t>
      </w:r>
    </w:p>
    <w:p w:rsidR="008A2098" w:rsidRPr="00C33ECE" w:rsidRDefault="008A2098" w:rsidP="006C6B90">
      <w:pPr>
        <w:ind w:left="4680" w:hanging="2"/>
        <w:rPr>
          <w:szCs w:val="24"/>
        </w:rPr>
      </w:pPr>
      <w:r w:rsidRPr="00C33ECE">
        <w:rPr>
          <w:szCs w:val="24"/>
        </w:rPr>
        <w:t>Протокол №___</w:t>
      </w:r>
      <w:r>
        <w:rPr>
          <w:szCs w:val="24"/>
        </w:rPr>
        <w:t>__</w:t>
      </w:r>
      <w:r w:rsidRPr="00C33ECE">
        <w:rPr>
          <w:szCs w:val="24"/>
        </w:rPr>
        <w:t>_ от "_</w:t>
      </w:r>
      <w:r>
        <w:rPr>
          <w:szCs w:val="24"/>
        </w:rPr>
        <w:t>__</w:t>
      </w:r>
      <w:r w:rsidRPr="00C33ECE">
        <w:rPr>
          <w:szCs w:val="24"/>
        </w:rPr>
        <w:t>__" __________20</w:t>
      </w:r>
      <w:r>
        <w:rPr>
          <w:szCs w:val="24"/>
        </w:rPr>
        <w:t>21</w:t>
      </w:r>
      <w:r w:rsidRPr="00C33ECE">
        <w:rPr>
          <w:szCs w:val="24"/>
        </w:rPr>
        <w:t xml:space="preserve"> г.</w:t>
      </w:r>
    </w:p>
    <w:p w:rsidR="008A2098" w:rsidRPr="00C33ECE" w:rsidRDefault="008A2098" w:rsidP="006C6B90">
      <w:pPr>
        <w:ind w:left="4680" w:hanging="2"/>
        <w:rPr>
          <w:szCs w:val="24"/>
        </w:rPr>
      </w:pPr>
      <w:r w:rsidRPr="00C33ECE">
        <w:rPr>
          <w:szCs w:val="24"/>
        </w:rPr>
        <w:t>Председатель ЦК: ____</w:t>
      </w:r>
      <w:r>
        <w:rPr>
          <w:szCs w:val="24"/>
        </w:rPr>
        <w:t>____</w:t>
      </w:r>
      <w:r w:rsidRPr="00C33ECE">
        <w:rPr>
          <w:szCs w:val="24"/>
        </w:rPr>
        <w:t>______/</w:t>
      </w:r>
      <w:r>
        <w:rPr>
          <w:szCs w:val="24"/>
        </w:rPr>
        <w:t>Павлова В.Д</w:t>
      </w:r>
      <w:r w:rsidRPr="00C33ECE">
        <w:rPr>
          <w:szCs w:val="24"/>
        </w:rPr>
        <w:t>./</w:t>
      </w:r>
    </w:p>
    <w:p w:rsidR="008A2098" w:rsidRPr="00C33ECE" w:rsidRDefault="008A2098" w:rsidP="006C6B90">
      <w:pPr>
        <w:ind w:left="4680" w:hanging="2"/>
        <w:rPr>
          <w:szCs w:val="24"/>
        </w:rPr>
      </w:pPr>
      <w:r w:rsidRPr="00C33ECE">
        <w:rPr>
          <w:szCs w:val="24"/>
        </w:rPr>
        <w:t>Разработчик</w:t>
      </w:r>
      <w:r>
        <w:rPr>
          <w:szCs w:val="24"/>
        </w:rPr>
        <w:t>и</w:t>
      </w:r>
      <w:r w:rsidRPr="00C33ECE">
        <w:rPr>
          <w:szCs w:val="24"/>
        </w:rPr>
        <w:t>:</w:t>
      </w:r>
    </w:p>
    <w:p w:rsidR="008A2098" w:rsidRDefault="008A2098" w:rsidP="006C6B90">
      <w:pPr>
        <w:ind w:left="4680" w:hanging="2"/>
        <w:rPr>
          <w:szCs w:val="24"/>
        </w:rPr>
      </w:pPr>
      <w:r>
        <w:rPr>
          <w:szCs w:val="24"/>
        </w:rPr>
        <w:t>Науменко А.А.</w:t>
      </w:r>
      <w:r w:rsidRPr="00C33ECE">
        <w:rPr>
          <w:szCs w:val="24"/>
        </w:rPr>
        <w:t xml:space="preserve"> – преподавател</w:t>
      </w:r>
      <w:r>
        <w:rPr>
          <w:szCs w:val="24"/>
        </w:rPr>
        <w:t>ь</w:t>
      </w:r>
      <w:r w:rsidRPr="00C33ECE">
        <w:rPr>
          <w:szCs w:val="24"/>
        </w:rPr>
        <w:t xml:space="preserve"> </w:t>
      </w:r>
      <w:r>
        <w:rPr>
          <w:szCs w:val="24"/>
        </w:rPr>
        <w:t>основ философии</w:t>
      </w:r>
    </w:p>
    <w:p w:rsidR="008A2098" w:rsidRPr="007E7141" w:rsidRDefault="008A2098" w:rsidP="006C6B90">
      <w:pPr>
        <w:jc w:val="right"/>
        <w:rPr>
          <w:szCs w:val="24"/>
        </w:rPr>
      </w:pPr>
    </w:p>
    <w:p w:rsidR="008A2098" w:rsidRPr="007E7141" w:rsidRDefault="008A2098" w:rsidP="00E276F5">
      <w:pPr>
        <w:rPr>
          <w:szCs w:val="24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rPr>
          <w:rStyle w:val="FontStyle24"/>
          <w:szCs w:val="26"/>
        </w:rPr>
      </w:pPr>
    </w:p>
    <w:p w:rsidR="008A2098" w:rsidRPr="007E7141" w:rsidRDefault="008A2098" w:rsidP="00E276F5">
      <w:pPr>
        <w:pStyle w:val="Style5"/>
        <w:widowControl/>
        <w:spacing w:line="360" w:lineRule="auto"/>
        <w:jc w:val="center"/>
      </w:pPr>
      <w:r w:rsidRPr="007E7141">
        <w:rPr>
          <w:rStyle w:val="FontStyle24"/>
          <w:szCs w:val="26"/>
        </w:rPr>
        <w:t xml:space="preserve">Чебоксары </w:t>
      </w:r>
      <w:smartTag w:uri="urn:schemas-microsoft-com:office:smarttags" w:element="metricconverter">
        <w:smartTagPr>
          <w:attr w:name="ProductID" w:val="2022 г"/>
        </w:smartTagPr>
        <w:r w:rsidRPr="007E7141">
          <w:rPr>
            <w:rStyle w:val="FontStyle24"/>
            <w:szCs w:val="26"/>
          </w:rPr>
          <w:t>202</w:t>
        </w:r>
        <w:r>
          <w:rPr>
            <w:rStyle w:val="FontStyle24"/>
            <w:szCs w:val="26"/>
          </w:rPr>
          <w:t xml:space="preserve">2 </w:t>
        </w:r>
        <w:r w:rsidRPr="007E7141">
          <w:rPr>
            <w:rStyle w:val="FontStyle24"/>
            <w:szCs w:val="26"/>
          </w:rPr>
          <w:t>г</w:t>
        </w:r>
      </w:smartTag>
      <w:r w:rsidRPr="007E7141">
        <w:rPr>
          <w:rStyle w:val="FontStyle24"/>
          <w:szCs w:val="26"/>
        </w:rPr>
        <w:t>.</w:t>
      </w: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b/>
        </w:rPr>
        <w:t>Науменко А.А</w:t>
      </w:r>
      <w:r w:rsidRPr="00E276F5">
        <w:rPr>
          <w:b/>
        </w:rPr>
        <w:t>.,</w:t>
      </w:r>
      <w:r w:rsidRPr="007E7141">
        <w:t xml:space="preserve"> методическая разработка </w:t>
      </w:r>
      <w:r>
        <w:t>внеклассного мероприятия по учебному предмету «Основы философии</w:t>
      </w:r>
      <w:r w:rsidRPr="007E7141">
        <w:t>» - Чебоксары: Чебоксарский экономико-технологический колледж М</w:t>
      </w:r>
      <w:r>
        <w:t xml:space="preserve">инобразования Чувашии, 2022.- 17 </w:t>
      </w:r>
      <w:r w:rsidRPr="007E7141">
        <w:t>с.</w:t>
      </w: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  <w:r w:rsidRPr="007E7141">
        <w:t>Методиче</w:t>
      </w:r>
      <w:r>
        <w:t xml:space="preserve">ская разработка внеклассного мероприятия по предмету </w:t>
      </w:r>
      <w:r w:rsidRPr="007E7141">
        <w:t>«</w:t>
      </w:r>
      <w:r>
        <w:t>Основы философии</w:t>
      </w:r>
      <w:r w:rsidRPr="007E7141">
        <w:t>» составлена для студентов 1 курса среднего профессионального образования по специальности</w:t>
      </w:r>
      <w:r>
        <w:t xml:space="preserve"> 38.02.01 «Экономика и бухгалтерский учет» (по отраслям)</w:t>
      </w:r>
      <w:r w:rsidRPr="007E7141">
        <w:t>.</w:t>
      </w: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  <w:r w:rsidRPr="007E7141">
        <w:t xml:space="preserve">Данная разработка составлена в соответствии с действующей рабочей программой, использованы учебные пособия. </w:t>
      </w: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  <w:r w:rsidRPr="007E7141">
        <w:t>Данное занятие разработано с использованием различных активных форм обучения.</w:t>
      </w:r>
    </w:p>
    <w:p w:rsidR="008A2098" w:rsidRPr="007E7141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  <w:r w:rsidRPr="007E7141">
        <w:t xml:space="preserve">Методическая разработка содержит методические рекомендации по </w:t>
      </w:r>
      <w:r>
        <w:t>проведению</w:t>
      </w:r>
      <w:r w:rsidRPr="007E7141">
        <w:t xml:space="preserve"> открытого урока, план урока, ход урока, сценарий проведения урока.</w:t>
      </w:r>
    </w:p>
    <w:p w:rsidR="008A2098" w:rsidRDefault="008A2098" w:rsidP="00E276F5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t>Данная методическая разработка может быть рекомендована преподавателям основ философии СПО.</w:t>
      </w:r>
    </w:p>
    <w:p w:rsidR="008A2098" w:rsidRDefault="008A2098" w:rsidP="00E276F5">
      <w:pPr>
        <w:ind w:left="567"/>
        <w:jc w:val="center"/>
        <w:rPr>
          <w:szCs w:val="24"/>
        </w:rPr>
      </w:pPr>
      <w:r w:rsidRPr="007E7141">
        <w:rPr>
          <w:szCs w:val="24"/>
        </w:rPr>
        <w:br w:type="page"/>
      </w:r>
    </w:p>
    <w:p w:rsidR="008A2098" w:rsidRDefault="008A2098" w:rsidP="00E276F5">
      <w:pPr>
        <w:ind w:left="567"/>
        <w:jc w:val="center"/>
        <w:rPr>
          <w:szCs w:val="24"/>
        </w:rPr>
      </w:pPr>
    </w:p>
    <w:p w:rsidR="008A2098" w:rsidRDefault="008A2098" w:rsidP="00E276F5">
      <w:pPr>
        <w:pStyle w:val="Heading1"/>
        <w:spacing w:before="0" w:beforeAutospacing="0" w:after="0" w:line="360" w:lineRule="auto"/>
        <w:ind w:firstLine="72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E714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ОГЛАВЛЕНИЕ </w:t>
      </w:r>
    </w:p>
    <w:p w:rsidR="008A2098" w:rsidRPr="007E7141" w:rsidRDefault="008A2098" w:rsidP="00E276F5">
      <w:pPr>
        <w:pStyle w:val="Heading1"/>
        <w:spacing w:before="0" w:beforeAutospacing="0" w:after="0" w:line="360" w:lineRule="auto"/>
        <w:ind w:firstLine="72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8A2098" w:rsidRPr="007E7141" w:rsidRDefault="008A2098" w:rsidP="00E276F5">
      <w:pPr>
        <w:pStyle w:val="Heading1"/>
        <w:tabs>
          <w:tab w:val="left" w:leader="dot" w:pos="8505"/>
        </w:tabs>
        <w:spacing w:before="0" w:beforeAutospacing="0" w:after="0" w:line="360" w:lineRule="auto"/>
        <w:ind w:firstLine="72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План занятия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4</w:t>
      </w:r>
    </w:p>
    <w:p w:rsidR="008A2098" w:rsidRPr="007E7141" w:rsidRDefault="008A2098" w:rsidP="00E276F5">
      <w:pPr>
        <w:pStyle w:val="Heading1"/>
        <w:tabs>
          <w:tab w:val="left" w:leader="dot" w:pos="8505"/>
        </w:tabs>
        <w:spacing w:before="0" w:beforeAutospacing="0" w:after="0" w:line="360" w:lineRule="auto"/>
        <w:ind w:firstLine="72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Сценарий занятия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5</w:t>
      </w:r>
    </w:p>
    <w:p w:rsidR="008A2098" w:rsidRDefault="008A2098" w:rsidP="00E276F5">
      <w:pPr>
        <w:pStyle w:val="Heading1"/>
        <w:tabs>
          <w:tab w:val="left" w:leader="dot" w:pos="8505"/>
        </w:tabs>
        <w:spacing w:before="0" w:beforeAutospacing="0" w:after="0" w:line="360" w:lineRule="auto"/>
        <w:ind w:firstLine="72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Список литературы</w:t>
      </w:r>
      <w:bookmarkStart w:id="0" w:name="_GoBack"/>
      <w:bookmarkEnd w:id="0"/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8</w:t>
      </w:r>
    </w:p>
    <w:p w:rsidR="008A2098" w:rsidRPr="007E7141" w:rsidRDefault="008A2098" w:rsidP="00E276F5">
      <w:pPr>
        <w:pStyle w:val="Heading1"/>
        <w:tabs>
          <w:tab w:val="left" w:leader="dot" w:pos="8505"/>
        </w:tabs>
        <w:spacing w:before="0" w:beforeAutospacing="0" w:after="0" w:line="360" w:lineRule="auto"/>
        <w:ind w:firstLine="72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9</w:t>
      </w:r>
    </w:p>
    <w:p w:rsidR="008A2098" w:rsidRDefault="008A2098">
      <w:pPr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:rsidR="008A2098" w:rsidRPr="00DF5A4D" w:rsidRDefault="008A2098" w:rsidP="009E20C4">
      <w:pPr>
        <w:ind w:firstLine="0"/>
        <w:rPr>
          <w:b/>
          <w:bCs/>
          <w:szCs w:val="24"/>
        </w:rPr>
      </w:pPr>
    </w:p>
    <w:p w:rsidR="008A2098" w:rsidRPr="009E20C4" w:rsidRDefault="008A2098" w:rsidP="00DF5A4D">
      <w:pPr>
        <w:jc w:val="center"/>
        <w:rPr>
          <w:b/>
          <w:bCs/>
          <w:szCs w:val="24"/>
        </w:rPr>
      </w:pPr>
      <w:r w:rsidRPr="009E20C4">
        <w:rPr>
          <w:b/>
          <w:szCs w:val="24"/>
        </w:rPr>
        <w:t>План-конспект</w:t>
      </w:r>
    </w:p>
    <w:p w:rsidR="008A2098" w:rsidRDefault="008A2098" w:rsidP="009E20C4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Брейн-ринга </w:t>
      </w:r>
      <w:r w:rsidRPr="009E20C4">
        <w:rPr>
          <w:b/>
          <w:bCs/>
          <w:szCs w:val="24"/>
        </w:rPr>
        <w:t>«</w:t>
      </w:r>
      <w:r>
        <w:rPr>
          <w:b/>
          <w:bCs/>
          <w:szCs w:val="24"/>
        </w:rPr>
        <w:t>История философии</w:t>
      </w:r>
      <w:r w:rsidRPr="009E20C4">
        <w:rPr>
          <w:b/>
          <w:bCs/>
          <w:szCs w:val="24"/>
        </w:rPr>
        <w:t>»</w:t>
      </w:r>
    </w:p>
    <w:p w:rsidR="008A2098" w:rsidRPr="009E20C4" w:rsidRDefault="008A2098" w:rsidP="009E20C4">
      <w:pPr>
        <w:jc w:val="center"/>
        <w:rPr>
          <w:b/>
          <w:bCs/>
          <w:szCs w:val="24"/>
        </w:rPr>
      </w:pPr>
    </w:p>
    <w:p w:rsidR="008A2098" w:rsidRPr="00DF5A4D" w:rsidRDefault="008A2098" w:rsidP="00DF5A4D">
      <w:pPr>
        <w:ind w:left="567" w:firstLine="0"/>
        <w:rPr>
          <w:szCs w:val="24"/>
        </w:rPr>
      </w:pPr>
      <w:r w:rsidRPr="00DF5A4D">
        <w:rPr>
          <w:b/>
          <w:szCs w:val="24"/>
        </w:rPr>
        <w:t>Преподаватель:</w:t>
      </w:r>
      <w:r>
        <w:rPr>
          <w:szCs w:val="24"/>
        </w:rPr>
        <w:t xml:space="preserve"> Науменко Андрей Александрович</w:t>
      </w:r>
    </w:p>
    <w:p w:rsidR="008A2098" w:rsidRPr="00DF5A4D" w:rsidRDefault="008A2098" w:rsidP="00DF5A4D">
      <w:pPr>
        <w:ind w:left="567" w:firstLine="0"/>
        <w:rPr>
          <w:szCs w:val="24"/>
        </w:rPr>
      </w:pPr>
      <w:r w:rsidRPr="00DF5A4D">
        <w:rPr>
          <w:b/>
          <w:szCs w:val="24"/>
        </w:rPr>
        <w:t>Группа:</w:t>
      </w:r>
      <w:r>
        <w:rPr>
          <w:szCs w:val="24"/>
        </w:rPr>
        <w:t xml:space="preserve"> 25-Э-21, </w:t>
      </w:r>
      <w:r>
        <w:t>38.02.01 «Экономика и бухгалтерский учет» (по отраслям)</w:t>
      </w:r>
    </w:p>
    <w:p w:rsidR="008A2098" w:rsidRPr="00DF5A4D" w:rsidRDefault="008A2098" w:rsidP="00DF5A4D">
      <w:pPr>
        <w:ind w:left="567" w:firstLine="0"/>
        <w:rPr>
          <w:b/>
          <w:szCs w:val="24"/>
        </w:rPr>
      </w:pPr>
      <w:r w:rsidRPr="00DF5A4D">
        <w:rPr>
          <w:b/>
          <w:szCs w:val="24"/>
        </w:rPr>
        <w:t xml:space="preserve">Время: </w:t>
      </w:r>
      <w:r>
        <w:rPr>
          <w:szCs w:val="24"/>
        </w:rPr>
        <w:t>60</w:t>
      </w:r>
      <w:r w:rsidRPr="00DF5A4D">
        <w:rPr>
          <w:szCs w:val="24"/>
        </w:rPr>
        <w:t xml:space="preserve"> минут</w:t>
      </w:r>
    </w:p>
    <w:p w:rsidR="008A2098" w:rsidRPr="00DF5A4D" w:rsidRDefault="008A2098" w:rsidP="00DF5A4D">
      <w:pPr>
        <w:ind w:firstLine="567"/>
        <w:rPr>
          <w:szCs w:val="24"/>
        </w:rPr>
      </w:pPr>
      <w:r w:rsidRPr="00DF5A4D">
        <w:rPr>
          <w:b/>
          <w:bCs/>
          <w:szCs w:val="24"/>
        </w:rPr>
        <w:t>Цели</w:t>
      </w:r>
      <w:r w:rsidRPr="00DF5A4D">
        <w:rPr>
          <w:szCs w:val="24"/>
        </w:rPr>
        <w:t xml:space="preserve">: </w:t>
      </w:r>
    </w:p>
    <w:p w:rsidR="008A2098" w:rsidRPr="00DF5A4D" w:rsidRDefault="008A2098" w:rsidP="00DF5A4D">
      <w:pPr>
        <w:pStyle w:val="ListParagraph"/>
        <w:numPr>
          <w:ilvl w:val="0"/>
          <w:numId w:val="7"/>
        </w:numPr>
        <w:rPr>
          <w:szCs w:val="24"/>
        </w:rPr>
      </w:pPr>
      <w:r w:rsidRPr="00DF5A4D">
        <w:rPr>
          <w:szCs w:val="24"/>
        </w:rPr>
        <w:t xml:space="preserve">Образовательная: закрепить полученные знания, научить применять и пользоваться полученными знаниями; </w:t>
      </w:r>
    </w:p>
    <w:p w:rsidR="008A2098" w:rsidRPr="00DF5A4D" w:rsidRDefault="008A2098" w:rsidP="00DF5A4D">
      <w:pPr>
        <w:pStyle w:val="ListParagraph"/>
        <w:numPr>
          <w:ilvl w:val="0"/>
          <w:numId w:val="7"/>
        </w:numPr>
        <w:rPr>
          <w:szCs w:val="24"/>
        </w:rPr>
      </w:pPr>
      <w:r w:rsidRPr="00DF5A4D">
        <w:rPr>
          <w:szCs w:val="24"/>
        </w:rPr>
        <w:t xml:space="preserve">Развивающая: развитие внимания, логическое мышление, память; развивать и укреплять интерес к </w:t>
      </w:r>
      <w:r>
        <w:rPr>
          <w:szCs w:val="24"/>
        </w:rPr>
        <w:t>философии</w:t>
      </w:r>
      <w:r w:rsidRPr="00DF5A4D">
        <w:rPr>
          <w:szCs w:val="24"/>
        </w:rPr>
        <w:t>, расширять эрудицию, сообразительность, любознательность;</w:t>
      </w:r>
    </w:p>
    <w:p w:rsidR="008A2098" w:rsidRPr="00DF5A4D" w:rsidRDefault="008A2098" w:rsidP="00DF5A4D">
      <w:pPr>
        <w:pStyle w:val="ListParagraph"/>
        <w:numPr>
          <w:ilvl w:val="0"/>
          <w:numId w:val="7"/>
        </w:numPr>
        <w:rPr>
          <w:szCs w:val="24"/>
        </w:rPr>
      </w:pPr>
      <w:r w:rsidRPr="00DF5A4D">
        <w:rPr>
          <w:szCs w:val="24"/>
        </w:rPr>
        <w:t>Воспитательная: воспитывать активность, самостоятельность, уверенность в общении, стремление к преодолению трудностей, коллективизм.</w:t>
      </w:r>
    </w:p>
    <w:p w:rsidR="008A2098" w:rsidRPr="00DF5A4D" w:rsidRDefault="008A2098" w:rsidP="00DF5A4D">
      <w:pPr>
        <w:pStyle w:val="ListParagraph"/>
        <w:ind w:left="1069" w:firstLine="0"/>
        <w:rPr>
          <w:szCs w:val="24"/>
        </w:rPr>
      </w:pPr>
    </w:p>
    <w:p w:rsidR="008A2098" w:rsidRPr="00DF5A4D" w:rsidRDefault="008A2098" w:rsidP="00DF5A4D">
      <w:pPr>
        <w:rPr>
          <w:szCs w:val="24"/>
        </w:rPr>
      </w:pPr>
      <w:r w:rsidRPr="00DF5A4D">
        <w:rPr>
          <w:b/>
          <w:szCs w:val="24"/>
        </w:rPr>
        <w:t>Оборудование:</w:t>
      </w:r>
      <w:r w:rsidRPr="00DF5A4D">
        <w:rPr>
          <w:szCs w:val="24"/>
        </w:rPr>
        <w:t xml:space="preserve"> раздаточный материал</w:t>
      </w:r>
    </w:p>
    <w:p w:rsidR="008A2098" w:rsidRDefault="008A2098" w:rsidP="00DF5A4D">
      <w:pPr>
        <w:rPr>
          <w:b/>
          <w:bCs/>
          <w:szCs w:val="24"/>
        </w:rPr>
      </w:pPr>
    </w:p>
    <w:p w:rsidR="008A2098" w:rsidRPr="00DF5A4D" w:rsidRDefault="008A2098" w:rsidP="00DF5A4D">
      <w:pPr>
        <w:rPr>
          <w:b/>
          <w:bCs/>
          <w:szCs w:val="24"/>
        </w:rPr>
      </w:pPr>
      <w:r w:rsidRPr="00DF5A4D">
        <w:rPr>
          <w:b/>
          <w:bCs/>
          <w:szCs w:val="24"/>
        </w:rPr>
        <w:t>Подготовительный этап.</w:t>
      </w:r>
    </w:p>
    <w:p w:rsidR="008A2098" w:rsidRDefault="008A2098" w:rsidP="00EE4DF2">
      <w:pPr>
        <w:numPr>
          <w:ilvl w:val="0"/>
          <w:numId w:val="1"/>
        </w:numPr>
        <w:tabs>
          <w:tab w:val="clear" w:pos="720"/>
          <w:tab w:val="left" w:pos="960"/>
        </w:tabs>
        <w:ind w:firstLine="0"/>
        <w:rPr>
          <w:szCs w:val="24"/>
        </w:rPr>
      </w:pPr>
      <w:r>
        <w:rPr>
          <w:szCs w:val="24"/>
        </w:rPr>
        <w:t>Студенты формируют команды.</w:t>
      </w:r>
    </w:p>
    <w:p w:rsidR="008A2098" w:rsidRPr="00DF5A4D" w:rsidRDefault="008A2098" w:rsidP="00EE4DF2">
      <w:pPr>
        <w:numPr>
          <w:ilvl w:val="0"/>
          <w:numId w:val="1"/>
        </w:numPr>
        <w:tabs>
          <w:tab w:val="clear" w:pos="720"/>
          <w:tab w:val="left" w:pos="960"/>
        </w:tabs>
        <w:ind w:firstLine="0"/>
        <w:rPr>
          <w:szCs w:val="24"/>
        </w:rPr>
      </w:pPr>
      <w:r>
        <w:rPr>
          <w:szCs w:val="24"/>
        </w:rPr>
        <w:t>Выбирают капитана команды.</w:t>
      </w:r>
    </w:p>
    <w:p w:rsidR="008A2098" w:rsidRDefault="008A2098" w:rsidP="00EE4DF2">
      <w:pPr>
        <w:numPr>
          <w:ilvl w:val="0"/>
          <w:numId w:val="1"/>
        </w:numPr>
        <w:tabs>
          <w:tab w:val="clear" w:pos="720"/>
          <w:tab w:val="left" w:pos="960"/>
        </w:tabs>
        <w:ind w:firstLine="0"/>
        <w:rPr>
          <w:szCs w:val="24"/>
        </w:rPr>
      </w:pPr>
      <w:r w:rsidRPr="00DF5A4D">
        <w:rPr>
          <w:szCs w:val="24"/>
        </w:rPr>
        <w:t>При</w:t>
      </w:r>
      <w:r>
        <w:rPr>
          <w:szCs w:val="24"/>
        </w:rPr>
        <w:t>думывают название команды</w:t>
      </w:r>
      <w:r w:rsidRPr="00DF5A4D">
        <w:rPr>
          <w:szCs w:val="24"/>
        </w:rPr>
        <w:t>.</w:t>
      </w:r>
    </w:p>
    <w:p w:rsidR="008A2098" w:rsidRDefault="008A2098" w:rsidP="00DF5A4D">
      <w:pPr>
        <w:ind w:firstLine="0"/>
        <w:rPr>
          <w:b/>
          <w:bCs/>
          <w:szCs w:val="24"/>
        </w:rPr>
      </w:pPr>
    </w:p>
    <w:p w:rsidR="008A2098" w:rsidRPr="009241A8" w:rsidRDefault="008A2098" w:rsidP="001C3DFB">
      <w:pPr>
        <w:rPr>
          <w:b/>
          <w:szCs w:val="24"/>
          <w:lang w:eastAsia="ru-RU"/>
        </w:rPr>
      </w:pPr>
      <w:r w:rsidRPr="009241A8">
        <w:rPr>
          <w:b/>
          <w:szCs w:val="24"/>
          <w:lang w:eastAsia="ru-RU"/>
        </w:rPr>
        <w:t>План занятия</w:t>
      </w:r>
    </w:p>
    <w:p w:rsidR="008A2098" w:rsidRPr="009241A8" w:rsidRDefault="008A2098" w:rsidP="001C3DFB">
      <w:pPr>
        <w:shd w:val="clear" w:color="auto" w:fill="FFFFFF"/>
        <w:rPr>
          <w:szCs w:val="24"/>
          <w:lang w:eastAsia="ru-RU"/>
        </w:rPr>
      </w:pPr>
      <w:r>
        <w:rPr>
          <w:szCs w:val="24"/>
          <w:lang w:eastAsia="ru-RU"/>
        </w:rPr>
        <w:t xml:space="preserve">1. </w:t>
      </w:r>
      <w:r w:rsidRPr="009241A8">
        <w:rPr>
          <w:szCs w:val="24"/>
          <w:lang w:eastAsia="ru-RU"/>
        </w:rPr>
        <w:t>Организационный момент.</w:t>
      </w:r>
      <w:r>
        <w:rPr>
          <w:szCs w:val="24"/>
          <w:lang w:eastAsia="ru-RU"/>
        </w:rPr>
        <w:t xml:space="preserve"> – 3 мин.</w:t>
      </w:r>
    </w:p>
    <w:p w:rsidR="008A2098" w:rsidRDefault="008A2098" w:rsidP="001C3DFB">
      <w:pPr>
        <w:shd w:val="clear" w:color="auto" w:fill="FFFFFF"/>
        <w:rPr>
          <w:szCs w:val="24"/>
          <w:lang w:eastAsia="ru-RU"/>
        </w:rPr>
      </w:pPr>
      <w:r>
        <w:rPr>
          <w:szCs w:val="24"/>
          <w:lang w:eastAsia="ru-RU"/>
        </w:rPr>
        <w:t>2. Представление команд. – 5 мин.</w:t>
      </w:r>
    </w:p>
    <w:p w:rsidR="008A2098" w:rsidRDefault="008A2098" w:rsidP="001C3DFB">
      <w:pPr>
        <w:shd w:val="clear" w:color="auto" w:fill="FFFFFF"/>
        <w:rPr>
          <w:szCs w:val="24"/>
          <w:lang w:eastAsia="ru-RU"/>
        </w:rPr>
      </w:pPr>
      <w:r>
        <w:rPr>
          <w:szCs w:val="24"/>
          <w:lang w:eastAsia="ru-RU"/>
        </w:rPr>
        <w:t>3. Основная часть:</w:t>
      </w:r>
    </w:p>
    <w:p w:rsidR="008A2098" w:rsidRDefault="008A2098" w:rsidP="00EE4DF2">
      <w:pPr>
        <w:pStyle w:val="ListParagraph"/>
        <w:shd w:val="clear" w:color="auto" w:fill="FFFFFF"/>
        <w:ind w:left="1069" w:firstLine="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1 конкурс «Викторина» - 15 мин.</w:t>
      </w:r>
    </w:p>
    <w:p w:rsidR="008A2098" w:rsidRDefault="008A2098" w:rsidP="00EE4DF2">
      <w:pPr>
        <w:pStyle w:val="ListParagraph"/>
        <w:shd w:val="clear" w:color="auto" w:fill="FFFFFF"/>
        <w:ind w:left="1429" w:hanging="36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2 конкурс «Загадки философии» - 10 мин.</w:t>
      </w:r>
    </w:p>
    <w:p w:rsidR="008A2098" w:rsidRDefault="008A2098" w:rsidP="00EE4DF2">
      <w:pPr>
        <w:pStyle w:val="ListParagraph"/>
        <w:shd w:val="clear" w:color="auto" w:fill="FFFFFF"/>
        <w:ind w:left="1429" w:hanging="36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3 конкурс «Вопросы друг другу» - 10 мин.</w:t>
      </w:r>
    </w:p>
    <w:p w:rsidR="008A2098" w:rsidRDefault="008A2098" w:rsidP="00EE4DF2">
      <w:pPr>
        <w:pStyle w:val="ListParagraph"/>
        <w:shd w:val="clear" w:color="auto" w:fill="FFFFFF"/>
        <w:ind w:left="1069" w:firstLine="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4 конкурс «Текст с ошибками» - 10 мин.</w:t>
      </w:r>
    </w:p>
    <w:p w:rsidR="008A2098" w:rsidRPr="009241A8" w:rsidRDefault="008A2098" w:rsidP="001C3DFB">
      <w:pPr>
        <w:shd w:val="clear" w:color="auto" w:fill="FFFFFF"/>
        <w:rPr>
          <w:szCs w:val="24"/>
          <w:lang w:eastAsia="ru-RU"/>
        </w:rPr>
      </w:pPr>
      <w:r>
        <w:rPr>
          <w:szCs w:val="24"/>
          <w:lang w:eastAsia="ru-RU"/>
        </w:rPr>
        <w:t xml:space="preserve">4. </w:t>
      </w:r>
      <w:r w:rsidRPr="009241A8">
        <w:rPr>
          <w:szCs w:val="24"/>
          <w:lang w:eastAsia="ru-RU"/>
        </w:rPr>
        <w:t xml:space="preserve">Подведение </w:t>
      </w:r>
      <w:r>
        <w:rPr>
          <w:szCs w:val="24"/>
          <w:lang w:eastAsia="ru-RU"/>
        </w:rPr>
        <w:t>итогов.– 5 мин.</w:t>
      </w:r>
    </w:p>
    <w:p w:rsidR="008A2098" w:rsidRPr="009241A8" w:rsidRDefault="008A2098" w:rsidP="001C3DFB">
      <w:pPr>
        <w:shd w:val="clear" w:color="auto" w:fill="FFFFFF"/>
        <w:rPr>
          <w:szCs w:val="24"/>
          <w:lang w:eastAsia="ru-RU"/>
        </w:rPr>
      </w:pPr>
      <w:r>
        <w:rPr>
          <w:szCs w:val="24"/>
          <w:lang w:eastAsia="ru-RU"/>
        </w:rPr>
        <w:t>5. Заключительное слово – 2 мин.</w:t>
      </w:r>
    </w:p>
    <w:p w:rsidR="008A2098" w:rsidRDefault="008A2098" w:rsidP="00DF5A4D">
      <w:pPr>
        <w:ind w:firstLine="0"/>
        <w:rPr>
          <w:b/>
          <w:bCs/>
          <w:szCs w:val="24"/>
        </w:rPr>
      </w:pPr>
    </w:p>
    <w:p w:rsidR="008A2098" w:rsidRPr="00DF5A4D" w:rsidRDefault="008A2098" w:rsidP="00DF5A4D">
      <w:pPr>
        <w:ind w:firstLine="0"/>
        <w:rPr>
          <w:b/>
          <w:bCs/>
          <w:szCs w:val="24"/>
        </w:rPr>
      </w:pPr>
    </w:p>
    <w:p w:rsidR="008A2098" w:rsidRPr="00DF5A4D" w:rsidRDefault="008A2098" w:rsidP="000C4135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Сценарий занятия</w:t>
      </w:r>
    </w:p>
    <w:p w:rsidR="008A2098" w:rsidRPr="00DF5A4D" w:rsidRDefault="008A2098" w:rsidP="00DF5A4D">
      <w:pPr>
        <w:rPr>
          <w:b/>
          <w:bCs/>
          <w:szCs w:val="24"/>
        </w:rPr>
      </w:pPr>
    </w:p>
    <w:p w:rsidR="008A2098" w:rsidRPr="00DF5A4D" w:rsidRDefault="008A2098" w:rsidP="00DF5A4D">
      <w:pPr>
        <w:pStyle w:val="ListParagraph"/>
        <w:numPr>
          <w:ilvl w:val="0"/>
          <w:numId w:val="8"/>
        </w:numPr>
        <w:rPr>
          <w:b/>
          <w:bCs/>
          <w:szCs w:val="24"/>
        </w:rPr>
      </w:pPr>
      <w:r w:rsidRPr="00DF5A4D">
        <w:rPr>
          <w:b/>
          <w:bCs/>
          <w:szCs w:val="24"/>
        </w:rPr>
        <w:t>Организационный момент</w:t>
      </w:r>
    </w:p>
    <w:p w:rsidR="008A2098" w:rsidRPr="00DF5A4D" w:rsidRDefault="008A2098" w:rsidP="00DF5A4D">
      <w:pPr>
        <w:rPr>
          <w:szCs w:val="24"/>
        </w:rPr>
      </w:pPr>
      <w:r w:rsidRPr="00DF5A4D">
        <w:rPr>
          <w:b/>
          <w:bCs/>
          <w:szCs w:val="24"/>
        </w:rPr>
        <w:t>Ведущий</w:t>
      </w:r>
      <w:r>
        <w:rPr>
          <w:b/>
          <w:bCs/>
          <w:szCs w:val="24"/>
        </w:rPr>
        <w:t xml:space="preserve">: </w:t>
      </w:r>
      <w:r w:rsidRPr="00A42D32">
        <w:rPr>
          <w:bCs/>
          <w:szCs w:val="24"/>
        </w:rPr>
        <w:t>Философия</w:t>
      </w:r>
      <w:r>
        <w:rPr>
          <w:b/>
          <w:bCs/>
          <w:szCs w:val="24"/>
        </w:rPr>
        <w:t xml:space="preserve"> </w:t>
      </w:r>
      <w:r w:rsidRPr="00DF5A4D">
        <w:rPr>
          <w:szCs w:val="24"/>
        </w:rPr>
        <w:t xml:space="preserve">пришла к </w:t>
      </w:r>
      <w:r>
        <w:rPr>
          <w:szCs w:val="24"/>
        </w:rPr>
        <w:t>нам</w:t>
      </w:r>
      <w:r w:rsidRPr="00DF5A4D">
        <w:rPr>
          <w:szCs w:val="24"/>
        </w:rPr>
        <w:t xml:space="preserve"> из глубины веков и продолжает </w:t>
      </w:r>
      <w:r>
        <w:rPr>
          <w:szCs w:val="24"/>
        </w:rPr>
        <w:t xml:space="preserve">привлекать нас своими </w:t>
      </w:r>
      <w:r w:rsidRPr="00DF5A4D">
        <w:rPr>
          <w:szCs w:val="24"/>
        </w:rPr>
        <w:t>тайнами</w:t>
      </w:r>
      <w:r>
        <w:rPr>
          <w:szCs w:val="24"/>
        </w:rPr>
        <w:t xml:space="preserve"> и загадками</w:t>
      </w:r>
      <w:r w:rsidRPr="00DF5A4D">
        <w:rPr>
          <w:szCs w:val="24"/>
        </w:rPr>
        <w:t xml:space="preserve">. </w:t>
      </w:r>
      <w:r>
        <w:rPr>
          <w:szCs w:val="24"/>
        </w:rPr>
        <w:t>Каждый философ на протяжении веков пополнял общечеловеческую копилку знаний своей мудростью.</w:t>
      </w:r>
    </w:p>
    <w:p w:rsidR="008A2098" w:rsidRDefault="008A2098" w:rsidP="00DF5A4D">
      <w:pPr>
        <w:rPr>
          <w:szCs w:val="24"/>
        </w:rPr>
      </w:pPr>
      <w:r w:rsidRPr="00DF5A4D">
        <w:rPr>
          <w:szCs w:val="24"/>
        </w:rPr>
        <w:t>Сегодня нам предстоит проверить, насколько в</w:t>
      </w:r>
      <w:r>
        <w:rPr>
          <w:szCs w:val="24"/>
        </w:rPr>
        <w:t>ы знаете историю философии, хорошо ли запомнили эти мудрости</w:t>
      </w:r>
      <w:r w:rsidRPr="00DF5A4D">
        <w:rPr>
          <w:szCs w:val="24"/>
        </w:rPr>
        <w:t xml:space="preserve"> и как готовы к </w:t>
      </w:r>
      <w:r>
        <w:rPr>
          <w:szCs w:val="24"/>
        </w:rPr>
        <w:t>проверке ваших знаний</w:t>
      </w:r>
      <w:r w:rsidRPr="00DF5A4D">
        <w:rPr>
          <w:szCs w:val="24"/>
        </w:rPr>
        <w:t xml:space="preserve">. </w:t>
      </w:r>
    </w:p>
    <w:p w:rsidR="008A2098" w:rsidRPr="00DF5A4D" w:rsidRDefault="008A2098" w:rsidP="00DF5A4D">
      <w:pPr>
        <w:rPr>
          <w:szCs w:val="24"/>
        </w:rPr>
      </w:pPr>
      <w:r w:rsidRPr="00DF5A4D">
        <w:rPr>
          <w:szCs w:val="24"/>
        </w:rPr>
        <w:t>Оценивать ваши ответы будет компетентное жюри.</w:t>
      </w:r>
    </w:p>
    <w:p w:rsidR="008A2098" w:rsidRPr="00DF5A4D" w:rsidRDefault="008A2098" w:rsidP="00DF5A4D">
      <w:pPr>
        <w:rPr>
          <w:szCs w:val="24"/>
        </w:rPr>
      </w:pPr>
      <w:r w:rsidRPr="00DF5A4D">
        <w:rPr>
          <w:szCs w:val="24"/>
        </w:rPr>
        <w:t xml:space="preserve">(Ведущий представляет членов жюри). </w:t>
      </w:r>
    </w:p>
    <w:p w:rsidR="008A2098" w:rsidRPr="00DF5A4D" w:rsidRDefault="008A2098" w:rsidP="00DF5A4D">
      <w:pPr>
        <w:pStyle w:val="ListParagraph"/>
        <w:numPr>
          <w:ilvl w:val="0"/>
          <w:numId w:val="8"/>
        </w:numPr>
        <w:rPr>
          <w:szCs w:val="24"/>
        </w:rPr>
      </w:pPr>
      <w:r w:rsidRPr="00DF5A4D">
        <w:rPr>
          <w:b/>
          <w:szCs w:val="24"/>
        </w:rPr>
        <w:t>Представление команд.</w:t>
      </w:r>
      <w:r>
        <w:rPr>
          <w:b/>
          <w:szCs w:val="24"/>
        </w:rPr>
        <w:t xml:space="preserve"> </w:t>
      </w:r>
      <w:r w:rsidRPr="00DF5A4D">
        <w:rPr>
          <w:szCs w:val="24"/>
        </w:rPr>
        <w:t xml:space="preserve">В нашем конкурсе принимают участие 2 команды. </w:t>
      </w:r>
    </w:p>
    <w:p w:rsidR="008A2098" w:rsidRDefault="008A2098" w:rsidP="000C4135">
      <w:pPr>
        <w:pStyle w:val="ListParagraph"/>
        <w:ind w:left="0" w:firstLine="720"/>
        <w:rPr>
          <w:szCs w:val="24"/>
        </w:rPr>
      </w:pPr>
      <w:r w:rsidRPr="00DF5A4D">
        <w:rPr>
          <w:szCs w:val="24"/>
        </w:rPr>
        <w:t xml:space="preserve">Начинаем представление команд. Слово предоставляется первой команде. (Команда представляет название, </w:t>
      </w:r>
      <w:r>
        <w:rPr>
          <w:szCs w:val="24"/>
        </w:rPr>
        <w:t>капитана</w:t>
      </w:r>
      <w:r w:rsidRPr="00DF5A4D">
        <w:rPr>
          <w:szCs w:val="24"/>
        </w:rPr>
        <w:t>).</w:t>
      </w:r>
    </w:p>
    <w:p w:rsidR="008A2098" w:rsidRPr="00DF5A4D" w:rsidRDefault="008A2098" w:rsidP="000C4135">
      <w:pPr>
        <w:pStyle w:val="ListParagraph"/>
        <w:ind w:left="0" w:firstLine="720"/>
        <w:rPr>
          <w:szCs w:val="24"/>
        </w:rPr>
      </w:pPr>
      <w:r w:rsidRPr="00DF5A4D">
        <w:rPr>
          <w:szCs w:val="24"/>
        </w:rPr>
        <w:t xml:space="preserve">Слово предоставляется второй команде. (Команда представляет название, </w:t>
      </w:r>
      <w:r>
        <w:rPr>
          <w:szCs w:val="24"/>
        </w:rPr>
        <w:t>капитана</w:t>
      </w:r>
      <w:r w:rsidRPr="00DF5A4D">
        <w:rPr>
          <w:szCs w:val="24"/>
        </w:rPr>
        <w:t>).</w:t>
      </w:r>
    </w:p>
    <w:p w:rsidR="008A2098" w:rsidRPr="009E20C4" w:rsidRDefault="008A2098" w:rsidP="009E20C4">
      <w:pPr>
        <w:pStyle w:val="ListParagraph"/>
        <w:numPr>
          <w:ilvl w:val="0"/>
          <w:numId w:val="8"/>
        </w:numPr>
        <w:rPr>
          <w:b/>
          <w:bCs/>
          <w:szCs w:val="24"/>
        </w:rPr>
      </w:pPr>
      <w:r w:rsidRPr="00DF5A4D">
        <w:rPr>
          <w:b/>
          <w:bCs/>
          <w:szCs w:val="24"/>
        </w:rPr>
        <w:t>Основная часть</w:t>
      </w:r>
    </w:p>
    <w:p w:rsidR="008A2098" w:rsidRPr="00DF5A4D" w:rsidRDefault="008A2098" w:rsidP="00DF5A4D">
      <w:pPr>
        <w:rPr>
          <w:szCs w:val="24"/>
        </w:rPr>
      </w:pPr>
      <w:r w:rsidRPr="00DF5A4D">
        <w:rPr>
          <w:b/>
          <w:bCs/>
          <w:szCs w:val="24"/>
        </w:rPr>
        <w:t>1 конкурс “Викторина”</w:t>
      </w:r>
    </w:p>
    <w:p w:rsidR="008A2098" w:rsidRPr="00DF5A4D" w:rsidRDefault="008A2098" w:rsidP="00DF5A4D">
      <w:pPr>
        <w:rPr>
          <w:szCs w:val="24"/>
        </w:rPr>
      </w:pPr>
      <w:r w:rsidRPr="00DF5A4D">
        <w:rPr>
          <w:b/>
          <w:bCs/>
          <w:i/>
          <w:iCs/>
          <w:szCs w:val="24"/>
        </w:rPr>
        <w:t>Ведущий</w:t>
      </w:r>
      <w:r w:rsidRPr="00DF5A4D">
        <w:rPr>
          <w:b/>
          <w:bCs/>
          <w:szCs w:val="24"/>
        </w:rPr>
        <w:t xml:space="preserve">. </w:t>
      </w:r>
      <w:r w:rsidRPr="00DF5A4D">
        <w:rPr>
          <w:szCs w:val="24"/>
        </w:rPr>
        <w:t xml:space="preserve">В этом конкурсе предстоит продемонстрировать </w:t>
      </w:r>
      <w:r>
        <w:rPr>
          <w:szCs w:val="24"/>
        </w:rPr>
        <w:t>знания по истории философии</w:t>
      </w:r>
      <w:r w:rsidRPr="00DF5A4D">
        <w:rPr>
          <w:szCs w:val="24"/>
        </w:rPr>
        <w:t>. Конкурс заключается в следующем. Читается вопрос, право ответа предоставляется той команде, которая быстрее подаст сигнал свистком о готовности к ответу.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Что, по мнению древнегреческого философа Фалеса, является первоосновой мира?</w:t>
      </w:r>
      <w:r>
        <w:rPr>
          <w:szCs w:val="24"/>
        </w:rPr>
        <w:t xml:space="preserve"> Ответ: вода.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Кто автор фразы «Человек есть мера всех вещей»?</w:t>
      </w:r>
      <w:r>
        <w:rPr>
          <w:szCs w:val="24"/>
        </w:rPr>
        <w:t xml:space="preserve"> Ответ: Протагор.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Кто основоположник философского направления «эмпиризм»?</w:t>
      </w:r>
      <w:r>
        <w:rPr>
          <w:szCs w:val="24"/>
        </w:rPr>
        <w:t xml:space="preserve"> Ответ: Фрэнсис Бэкон.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Как называется философское направление, согласно которому окружающий мир – это комплекс наших ощущений?</w:t>
      </w:r>
      <w:r>
        <w:rPr>
          <w:szCs w:val="24"/>
        </w:rPr>
        <w:t xml:space="preserve"> Ответ: субъективный идеализм.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Что, по мнению Гегеля, является первоосновой бытия и познания?</w:t>
      </w:r>
      <w:r>
        <w:rPr>
          <w:szCs w:val="24"/>
        </w:rPr>
        <w:t xml:space="preserve"> Ответ: абсолютная идея.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Кто автор выражения «То, что нас не убивает – делает нас сильнее»?</w:t>
      </w:r>
      <w:r>
        <w:rPr>
          <w:szCs w:val="24"/>
        </w:rPr>
        <w:t xml:space="preserve"> Ответ: Фридрих Ницше.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Назовите философа, чье учение стало популярным в России, а после 1917 года стало считаться единственно верным?</w:t>
      </w:r>
      <w:r>
        <w:rPr>
          <w:szCs w:val="24"/>
        </w:rPr>
        <w:t xml:space="preserve"> Ответ: Карл Маркс.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Назовите философское направление, основателями которого были Ж.П. Сартр, А. Камю, Г. Марсель?</w:t>
      </w:r>
      <w:r>
        <w:rPr>
          <w:szCs w:val="24"/>
        </w:rPr>
        <w:t xml:space="preserve"> Ответ: экзистенциализм.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left" w:pos="1080"/>
        </w:tabs>
        <w:ind w:firstLine="0"/>
        <w:rPr>
          <w:szCs w:val="24"/>
        </w:rPr>
      </w:pPr>
      <w:r w:rsidRPr="00D60BA9">
        <w:rPr>
          <w:szCs w:val="24"/>
        </w:rPr>
        <w:t>Кто придумал слово «философ»?</w:t>
      </w:r>
      <w:r>
        <w:rPr>
          <w:szCs w:val="24"/>
        </w:rPr>
        <w:t xml:space="preserve"> Ответ: Пифагор.</w:t>
      </w:r>
    </w:p>
    <w:p w:rsidR="008A2098" w:rsidRPr="00D60BA9" w:rsidRDefault="008A2098" w:rsidP="00D60BA9">
      <w:pPr>
        <w:numPr>
          <w:ilvl w:val="0"/>
          <w:numId w:val="24"/>
        </w:numPr>
        <w:tabs>
          <w:tab w:val="clear" w:pos="720"/>
          <w:tab w:val="left" w:pos="1080"/>
        </w:tabs>
        <w:ind w:left="0" w:firstLine="720"/>
        <w:rPr>
          <w:szCs w:val="24"/>
        </w:rPr>
      </w:pPr>
      <w:r w:rsidRPr="00D60BA9">
        <w:rPr>
          <w:szCs w:val="24"/>
        </w:rPr>
        <w:t>Что, по мнению древнегреческого философа Гераклита, является первоосновой мира?</w:t>
      </w:r>
      <w:r>
        <w:rPr>
          <w:szCs w:val="24"/>
        </w:rPr>
        <w:t xml:space="preserve"> Ответ: огонь.</w:t>
      </w:r>
    </w:p>
    <w:p w:rsidR="008A2098" w:rsidRPr="00A13A65" w:rsidRDefault="008A2098" w:rsidP="00DF5A4D">
      <w:pPr>
        <w:rPr>
          <w:bCs/>
          <w:szCs w:val="24"/>
        </w:rPr>
      </w:pPr>
      <w:r w:rsidRPr="00A13A65">
        <w:rPr>
          <w:bCs/>
          <w:szCs w:val="24"/>
        </w:rPr>
        <w:t xml:space="preserve">Каждый </w:t>
      </w:r>
      <w:r>
        <w:rPr>
          <w:bCs/>
          <w:szCs w:val="24"/>
        </w:rPr>
        <w:t>правильный ответ оценивается в 1 балл.</w:t>
      </w:r>
    </w:p>
    <w:p w:rsidR="008A2098" w:rsidRDefault="008A2098" w:rsidP="00DF5A4D">
      <w:pPr>
        <w:rPr>
          <w:b/>
          <w:bCs/>
          <w:szCs w:val="24"/>
        </w:rPr>
      </w:pPr>
    </w:p>
    <w:p w:rsidR="008A2098" w:rsidRPr="00DF5A4D" w:rsidRDefault="008A2098" w:rsidP="00DF5A4D">
      <w:pPr>
        <w:rPr>
          <w:szCs w:val="24"/>
        </w:rPr>
      </w:pPr>
      <w:r>
        <w:rPr>
          <w:b/>
          <w:bCs/>
          <w:szCs w:val="24"/>
        </w:rPr>
        <w:t>2 конкурс «Загадки философии»</w:t>
      </w:r>
    </w:p>
    <w:p w:rsidR="008A2098" w:rsidRPr="00DF5A4D" w:rsidRDefault="008A2098" w:rsidP="00DF5A4D">
      <w:pPr>
        <w:rPr>
          <w:b/>
          <w:bCs/>
          <w:i/>
          <w:iCs/>
          <w:szCs w:val="24"/>
        </w:rPr>
      </w:pPr>
      <w:r w:rsidRPr="00DF5A4D">
        <w:rPr>
          <w:szCs w:val="24"/>
        </w:rPr>
        <w:t xml:space="preserve">Каждой команде выдается </w:t>
      </w:r>
      <w:r>
        <w:rPr>
          <w:szCs w:val="24"/>
        </w:rPr>
        <w:t>список с загадками по философии.</w:t>
      </w:r>
    </w:p>
    <w:p w:rsidR="008A2098" w:rsidRPr="0084028E" w:rsidRDefault="008A2098" w:rsidP="0084028E">
      <w:pPr>
        <w:rPr>
          <w:szCs w:val="24"/>
        </w:rPr>
      </w:pPr>
      <w:r w:rsidRPr="0084028E">
        <w:rPr>
          <w:szCs w:val="24"/>
        </w:rPr>
        <w:t>1. Персонаж одного из произведений Владимира Санина утверждает, что это поведение не что иное, как игра на публику — ведь если бы зрителей не было, </w:t>
      </w:r>
      <w:r w:rsidRPr="0084028E">
        <w:rPr>
          <w:rStyle w:val="Strong"/>
          <w:b w:val="0"/>
          <w:szCs w:val="24"/>
        </w:rPr>
        <w:t>философ</w:t>
      </w:r>
      <w:r w:rsidRPr="0084028E">
        <w:rPr>
          <w:szCs w:val="24"/>
        </w:rPr>
        <w:t> давно бы перебрался в приличный дом. Что же делал этот </w:t>
      </w:r>
      <w:r w:rsidRPr="0084028E">
        <w:rPr>
          <w:rStyle w:val="Strong"/>
          <w:b w:val="0"/>
          <w:szCs w:val="24"/>
        </w:rPr>
        <w:t>философ</w:t>
      </w:r>
      <w:r w:rsidRPr="0084028E">
        <w:rPr>
          <w:szCs w:val="24"/>
        </w:rPr>
        <w:t>?</w:t>
      </w:r>
      <w:r>
        <w:rPr>
          <w:szCs w:val="24"/>
        </w:rPr>
        <w:t xml:space="preserve"> Ответ: жил в бочке.</w:t>
      </w:r>
    </w:p>
    <w:p w:rsidR="008A2098" w:rsidRPr="0084028E" w:rsidRDefault="008A2098" w:rsidP="0084028E">
      <w:pPr>
        <w:rPr>
          <w:szCs w:val="24"/>
        </w:rPr>
      </w:pPr>
      <w:r w:rsidRPr="0084028E">
        <w:rPr>
          <w:szCs w:val="24"/>
        </w:rPr>
        <w:t>2. Философ Вольтер то ли в шутку, то ли всерьез однажды дал ЭТОМУ такое определение: "Когда слушающий не понимает говорящего, а говорящий не знает, что он имеет в виду". Назовите ЭТО.</w:t>
      </w:r>
      <w:r>
        <w:rPr>
          <w:szCs w:val="24"/>
        </w:rPr>
        <w:t xml:space="preserve"> Ответ: философия.</w:t>
      </w:r>
    </w:p>
    <w:p w:rsidR="008A2098" w:rsidRPr="0084028E" w:rsidRDefault="008A2098" w:rsidP="0084028E">
      <w:pPr>
        <w:rPr>
          <w:szCs w:val="24"/>
        </w:rPr>
      </w:pPr>
      <w:r w:rsidRPr="0084028E">
        <w:rPr>
          <w:szCs w:val="24"/>
        </w:rPr>
        <w:t>3. Анекдот. Однажды у </w:t>
      </w:r>
      <w:r w:rsidRPr="0084028E">
        <w:rPr>
          <w:rStyle w:val="Strong"/>
          <w:b w:val="0"/>
          <w:szCs w:val="24"/>
        </w:rPr>
        <w:t>Декарт</w:t>
      </w:r>
      <w:r w:rsidRPr="0084028E">
        <w:rPr>
          <w:b/>
          <w:szCs w:val="24"/>
        </w:rPr>
        <w:t>а</w:t>
      </w:r>
      <w:r w:rsidRPr="0084028E">
        <w:rPr>
          <w:szCs w:val="24"/>
        </w:rPr>
        <w:t xml:space="preserve"> спросили: "Рене, вы будете кофе?". "Не думаю", — ответил </w:t>
      </w:r>
      <w:r w:rsidRPr="0084028E">
        <w:rPr>
          <w:rStyle w:val="Strong"/>
          <w:b w:val="0"/>
          <w:szCs w:val="24"/>
        </w:rPr>
        <w:t>Декарт</w:t>
      </w:r>
      <w:r w:rsidRPr="0084028E">
        <w:rPr>
          <w:szCs w:val="24"/>
        </w:rPr>
        <w:t> и сразу же... Что же произошло с ним сразу после этой фразы?</w:t>
      </w:r>
      <w:r>
        <w:rPr>
          <w:szCs w:val="24"/>
        </w:rPr>
        <w:t xml:space="preserve"> Ответ: перестал существовать.</w:t>
      </w:r>
    </w:p>
    <w:p w:rsidR="008A2098" w:rsidRPr="0084028E" w:rsidRDefault="008A2098" w:rsidP="0084028E">
      <w:pPr>
        <w:rPr>
          <w:szCs w:val="24"/>
        </w:rPr>
      </w:pPr>
      <w:r w:rsidRPr="0084028E">
        <w:rPr>
          <w:szCs w:val="24"/>
        </w:rPr>
        <w:t>4. Этот философ, будучи молодым, увидев Наполеона, говорил, что видел, как в город на белом коне въехал абсолютный дух. О каком философе идет речь?</w:t>
      </w:r>
      <w:r>
        <w:rPr>
          <w:szCs w:val="24"/>
        </w:rPr>
        <w:t xml:space="preserve"> Ответ: Гегель.</w:t>
      </w:r>
    </w:p>
    <w:p w:rsidR="008A2098" w:rsidRPr="0084028E" w:rsidRDefault="008A2098" w:rsidP="0084028E">
      <w:pPr>
        <w:rPr>
          <w:szCs w:val="24"/>
        </w:rPr>
      </w:pPr>
      <w:r w:rsidRPr="0084028E">
        <w:rPr>
          <w:szCs w:val="24"/>
        </w:rPr>
        <w:t>5. Высказывание </w:t>
      </w:r>
      <w:r w:rsidRPr="0084028E">
        <w:rPr>
          <w:rStyle w:val="Strong"/>
          <w:b w:val="0"/>
          <w:szCs w:val="24"/>
        </w:rPr>
        <w:t>Платон</w:t>
      </w:r>
      <w:r w:rsidRPr="0084028E">
        <w:rPr>
          <w:szCs w:val="24"/>
        </w:rPr>
        <w:t>а: "Есть такие жеребята, которые, насосавшись материнского молока, тут же норовят лягнуть свою мамку". Приведите ответную реплику самого известного из этих "жеребят".</w:t>
      </w:r>
      <w:r>
        <w:rPr>
          <w:szCs w:val="24"/>
        </w:rPr>
        <w:t xml:space="preserve"> Ответ: Платон мне друг, но истина дороже.</w:t>
      </w:r>
    </w:p>
    <w:p w:rsidR="008A2098" w:rsidRPr="00A13A65" w:rsidRDefault="008A2098" w:rsidP="00A13A65">
      <w:pPr>
        <w:rPr>
          <w:bCs/>
          <w:szCs w:val="24"/>
        </w:rPr>
      </w:pPr>
      <w:r w:rsidRPr="00A13A65">
        <w:rPr>
          <w:bCs/>
          <w:szCs w:val="24"/>
        </w:rPr>
        <w:t xml:space="preserve">Каждый </w:t>
      </w:r>
      <w:r>
        <w:rPr>
          <w:bCs/>
          <w:szCs w:val="24"/>
        </w:rPr>
        <w:t>правильный ответ оценивается в 1 балл.</w:t>
      </w:r>
    </w:p>
    <w:p w:rsidR="008A2098" w:rsidRPr="0084028E" w:rsidRDefault="008A2098" w:rsidP="0084028E">
      <w:pPr>
        <w:rPr>
          <w:szCs w:val="24"/>
        </w:rPr>
      </w:pPr>
    </w:p>
    <w:p w:rsidR="008A2098" w:rsidRPr="004425FC" w:rsidRDefault="008A2098" w:rsidP="00DF5A4D">
      <w:pPr>
        <w:rPr>
          <w:b/>
          <w:bCs/>
          <w:szCs w:val="24"/>
        </w:rPr>
      </w:pPr>
      <w:r w:rsidRPr="004425FC">
        <w:rPr>
          <w:b/>
          <w:bCs/>
          <w:szCs w:val="24"/>
        </w:rPr>
        <w:t xml:space="preserve">3 конкурс </w:t>
      </w:r>
      <w:r w:rsidRPr="004425FC">
        <w:rPr>
          <w:b/>
          <w:szCs w:val="24"/>
          <w:lang w:eastAsia="ru-RU"/>
        </w:rPr>
        <w:t>«Вопросы друг другу»</w:t>
      </w:r>
    </w:p>
    <w:p w:rsidR="008A2098" w:rsidRPr="00DF5A4D" w:rsidRDefault="008A2098" w:rsidP="00DF5A4D">
      <w:pPr>
        <w:rPr>
          <w:szCs w:val="24"/>
        </w:rPr>
      </w:pPr>
      <w:r w:rsidRPr="00DF5A4D">
        <w:rPr>
          <w:szCs w:val="24"/>
        </w:rPr>
        <w:t>Команды</w:t>
      </w:r>
      <w:r>
        <w:rPr>
          <w:szCs w:val="24"/>
        </w:rPr>
        <w:t xml:space="preserve"> должны</w:t>
      </w:r>
      <w:r w:rsidRPr="00DF5A4D">
        <w:rPr>
          <w:szCs w:val="24"/>
        </w:rPr>
        <w:t xml:space="preserve"> </w:t>
      </w:r>
      <w:r>
        <w:rPr>
          <w:szCs w:val="24"/>
        </w:rPr>
        <w:t>придумать по 3 вопроса по истории философии и по очереди задавать их друг другу.</w:t>
      </w:r>
      <w:r w:rsidRPr="00DF5A4D">
        <w:rPr>
          <w:szCs w:val="24"/>
        </w:rPr>
        <w:t xml:space="preserve"> </w:t>
      </w:r>
      <w:r>
        <w:rPr>
          <w:szCs w:val="24"/>
        </w:rPr>
        <w:t>Оцениваю</w:t>
      </w:r>
      <w:r w:rsidRPr="00DF5A4D">
        <w:rPr>
          <w:szCs w:val="24"/>
        </w:rPr>
        <w:t xml:space="preserve">тся </w:t>
      </w:r>
      <w:r>
        <w:rPr>
          <w:szCs w:val="24"/>
        </w:rPr>
        <w:t>и придуманные вопросы (формулировка, сложность, раскрытие темы), и ответы на них</w:t>
      </w:r>
      <w:r w:rsidRPr="00DF5A4D">
        <w:rPr>
          <w:szCs w:val="24"/>
        </w:rPr>
        <w:t>.</w:t>
      </w:r>
      <w:r>
        <w:rPr>
          <w:szCs w:val="24"/>
        </w:rPr>
        <w:t xml:space="preserve"> Вопросы оцениваются от 0 до 2 баллов, ответы – 1 балл.</w:t>
      </w:r>
    </w:p>
    <w:p w:rsidR="008A2098" w:rsidRDefault="008A2098" w:rsidP="00DF5A4D">
      <w:pPr>
        <w:rPr>
          <w:b/>
          <w:bCs/>
          <w:szCs w:val="24"/>
        </w:rPr>
      </w:pPr>
    </w:p>
    <w:p w:rsidR="008A2098" w:rsidRPr="00DF5A4D" w:rsidRDefault="008A2098" w:rsidP="00DF5A4D">
      <w:pPr>
        <w:rPr>
          <w:szCs w:val="24"/>
        </w:rPr>
      </w:pPr>
      <w:r w:rsidRPr="00DF5A4D">
        <w:rPr>
          <w:b/>
          <w:bCs/>
          <w:szCs w:val="24"/>
        </w:rPr>
        <w:t>4 конкурс</w:t>
      </w:r>
      <w:r>
        <w:rPr>
          <w:b/>
          <w:bCs/>
          <w:szCs w:val="24"/>
        </w:rPr>
        <w:t xml:space="preserve"> «Текст с ошибками»</w:t>
      </w:r>
    </w:p>
    <w:p w:rsidR="008A2098" w:rsidRDefault="008A2098" w:rsidP="00DF5A4D">
      <w:pPr>
        <w:rPr>
          <w:szCs w:val="24"/>
        </w:rPr>
      </w:pPr>
      <w:r w:rsidRPr="00DF5A4D">
        <w:rPr>
          <w:szCs w:val="24"/>
        </w:rPr>
        <w:t>Каждой команде выдается</w:t>
      </w:r>
      <w:r>
        <w:rPr>
          <w:szCs w:val="24"/>
        </w:rPr>
        <w:t xml:space="preserve"> текст по истории философии, в котором намеренно сделаны ошибки. Участникам нужно найти все ошибки и исправить их.</w:t>
      </w:r>
    </w:p>
    <w:p w:rsidR="008A2098" w:rsidRPr="00B55243" w:rsidRDefault="008A2098" w:rsidP="00B55243">
      <w:pPr>
        <w:ind w:firstLine="720"/>
        <w:rPr>
          <w:szCs w:val="24"/>
        </w:rPr>
      </w:pPr>
      <w:r w:rsidRPr="00B55243">
        <w:rPr>
          <w:szCs w:val="24"/>
        </w:rPr>
        <w:t>Гераклит Эфесский – это один из выдающихся философов Древнего Рима. Материальной первоосновой мира Гераклит считал воду. Мир находится в постоянном движении и развитии, поэтому одной из задач Гераклита является выявление причины движения и развития. Причиной развития является переход количества в новое качество, примерами чего являются день и ночь, свет и тьма, молодость и старость и т.п.</w:t>
      </w:r>
    </w:p>
    <w:p w:rsidR="008A2098" w:rsidRPr="00B55243" w:rsidRDefault="008A2098" w:rsidP="00B55243">
      <w:pPr>
        <w:ind w:firstLine="720"/>
        <w:rPr>
          <w:szCs w:val="24"/>
        </w:rPr>
      </w:pPr>
      <w:r w:rsidRPr="00B55243">
        <w:rPr>
          <w:szCs w:val="24"/>
        </w:rPr>
        <w:t>Центральной идеей философии Ф. Ницше является понятие «жизнь», что определяется философом как стремление к счастью. Ницше пытается вернуть человеку право самоопределения. Необходима переоценка всех ценностей. В книге «По ту сторону добра и зла» он выдвигает учение о двух основных типах морали: «морали мужчин и морали женщин». Ницше полагает, что мораль, основанная на христианских ценностях и нормах, ведет жизнь к упадку, а человечество - к вырождению. Субъектом новой морали является сверхчеловек. Сверхлюди это, по мнению Ницше, особая раса, носители особой группы крови, следующая ступень развития человека.</w:t>
      </w:r>
    </w:p>
    <w:p w:rsidR="008A2098" w:rsidRPr="001C3DFB" w:rsidRDefault="008A2098" w:rsidP="00B55243">
      <w:pPr>
        <w:tabs>
          <w:tab w:val="left" w:pos="5430"/>
        </w:tabs>
        <w:rPr>
          <w:szCs w:val="24"/>
        </w:rPr>
      </w:pPr>
      <w:r>
        <w:rPr>
          <w:szCs w:val="24"/>
        </w:rPr>
        <w:t xml:space="preserve">Каждая найденная, но не исправленная ошибка оценивается в 1 балл, исправленная в 2 балла. Не найденная ошибка – это минус 1 балл. </w:t>
      </w:r>
    </w:p>
    <w:p w:rsidR="008A2098" w:rsidRPr="008E59FA" w:rsidRDefault="008A2098" w:rsidP="00B55243">
      <w:pPr>
        <w:pStyle w:val="ListParagraph"/>
        <w:numPr>
          <w:ilvl w:val="0"/>
          <w:numId w:val="8"/>
        </w:numPr>
        <w:tabs>
          <w:tab w:val="left" w:pos="960"/>
        </w:tabs>
        <w:rPr>
          <w:b/>
          <w:szCs w:val="24"/>
        </w:rPr>
      </w:pPr>
      <w:r>
        <w:rPr>
          <w:b/>
          <w:szCs w:val="24"/>
        </w:rPr>
        <w:t>Подведение итогов.</w:t>
      </w:r>
    </w:p>
    <w:p w:rsidR="008A2098" w:rsidRPr="008E59FA" w:rsidRDefault="008A2098" w:rsidP="00B55243">
      <w:pPr>
        <w:tabs>
          <w:tab w:val="left" w:pos="960"/>
        </w:tabs>
        <w:rPr>
          <w:szCs w:val="24"/>
          <w:lang w:eastAsia="ru-RU"/>
        </w:rPr>
      </w:pPr>
      <w:r>
        <w:rPr>
          <w:szCs w:val="24"/>
          <w:lang w:eastAsia="ru-RU"/>
        </w:rPr>
        <w:t>Жюри подсчитывает баллы за каждый конкурс, затем за все конкурсы и выводит общую сумму баллов по каждой команде. Озвучивание подсчитанных баллов.</w:t>
      </w:r>
      <w:r w:rsidRPr="008E59FA">
        <w:rPr>
          <w:szCs w:val="24"/>
          <w:lang w:eastAsia="ru-RU"/>
        </w:rPr>
        <w:t xml:space="preserve"> Поздравление победителей.</w:t>
      </w:r>
    </w:p>
    <w:p w:rsidR="008A2098" w:rsidRPr="00DF5A4D" w:rsidRDefault="008A2098" w:rsidP="00B55243">
      <w:pPr>
        <w:pStyle w:val="ListParagraph"/>
        <w:numPr>
          <w:ilvl w:val="0"/>
          <w:numId w:val="8"/>
        </w:numPr>
        <w:tabs>
          <w:tab w:val="left" w:pos="960"/>
        </w:tabs>
        <w:ind w:left="0" w:firstLine="709"/>
        <w:rPr>
          <w:b/>
          <w:szCs w:val="24"/>
        </w:rPr>
      </w:pPr>
      <w:r w:rsidRPr="00DF5A4D">
        <w:rPr>
          <w:b/>
          <w:szCs w:val="24"/>
        </w:rPr>
        <w:t>Заключительное слово.</w:t>
      </w:r>
    </w:p>
    <w:p w:rsidR="008A2098" w:rsidRPr="00A42D32" w:rsidRDefault="008A2098" w:rsidP="00B55243">
      <w:pPr>
        <w:tabs>
          <w:tab w:val="left" w:pos="2250"/>
          <w:tab w:val="center" w:pos="5315"/>
        </w:tabs>
        <w:jc w:val="left"/>
        <w:rPr>
          <w:szCs w:val="24"/>
        </w:rPr>
      </w:pPr>
      <w:r>
        <w:rPr>
          <w:b/>
          <w:szCs w:val="24"/>
        </w:rPr>
        <w:t xml:space="preserve">Ведущий: </w:t>
      </w:r>
      <w:r>
        <w:rPr>
          <w:szCs w:val="24"/>
        </w:rPr>
        <w:t>Итак, мы хотели проверить как хорошо вы знаете историю философии. Мы выяснили, что философия – это очень интересный предмет. Вы показали отличное знание истории философии, умение логически мыслить и творчески подходить к заданиям. Молодцы!</w:t>
      </w: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  <w:r>
        <w:rPr>
          <w:b/>
          <w:szCs w:val="24"/>
        </w:rPr>
        <w:tab/>
      </w:r>
      <w:r w:rsidRPr="00EA7A24">
        <w:rPr>
          <w:b/>
          <w:szCs w:val="24"/>
        </w:rPr>
        <w:t>СПИСОК ИСПОЛЬЗОВАННЫХ ИСТОЧНИКОВ</w:t>
      </w:r>
    </w:p>
    <w:p w:rsidR="008A2098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Pr="00573119" w:rsidRDefault="008A2098" w:rsidP="00B55243">
      <w:pPr>
        <w:tabs>
          <w:tab w:val="left" w:pos="2250"/>
          <w:tab w:val="center" w:pos="5315"/>
        </w:tabs>
        <w:jc w:val="left"/>
        <w:rPr>
          <w:b/>
          <w:szCs w:val="24"/>
        </w:rPr>
      </w:pPr>
    </w:p>
    <w:p w:rsidR="008A2098" w:rsidRPr="007C3557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szCs w:val="24"/>
        </w:rPr>
        <w:t xml:space="preserve">1. </w:t>
      </w:r>
      <w:r w:rsidRPr="007C3557">
        <w:rPr>
          <w:bCs/>
        </w:rPr>
        <w:t>Губин В.Д. Основы философии / В.Д. Губин. – 2-е изд. – М.: Инфра-М, Форум,  2014. – 288 с.</w:t>
      </w:r>
    </w:p>
    <w:p w:rsidR="008A2098" w:rsidRPr="007C3557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2. </w:t>
      </w:r>
      <w:r w:rsidRPr="007C3557">
        <w:rPr>
          <w:bCs/>
        </w:rPr>
        <w:t>Канке В.А. Основы философии. М.: Логос, 2016. – 288 с.</w:t>
      </w:r>
    </w:p>
    <w:p w:rsidR="008A2098" w:rsidRPr="007C3557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t xml:space="preserve">3. </w:t>
      </w:r>
      <w:r w:rsidRPr="007C3557">
        <w:t>Катаева О.В. Философия: учебное пособие / О.В. Катаева. – Ростов-на-Дону: Феникс, 2012. – 317 c.</w:t>
      </w:r>
    </w:p>
    <w:p w:rsidR="008A2098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4425FC">
        <w:rPr>
          <w:b/>
          <w:bCs/>
        </w:rPr>
        <w:t>Интернет-ресурсы:</w:t>
      </w:r>
    </w:p>
    <w:p w:rsidR="008A2098" w:rsidRPr="004425FC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8A2098" w:rsidRPr="007C3557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C3557">
        <w:rPr>
          <w:bCs/>
        </w:rPr>
        <w:t xml:space="preserve">1. Философский портал: </w:t>
      </w:r>
      <w:r w:rsidRPr="007C3557">
        <w:rPr>
          <w:bCs/>
          <w:lang w:val="en-US"/>
        </w:rPr>
        <w:t>http</w:t>
      </w:r>
      <w:r w:rsidRPr="007C3557">
        <w:rPr>
          <w:bCs/>
        </w:rPr>
        <w:t>://</w:t>
      </w:r>
      <w:r w:rsidRPr="007C3557">
        <w:rPr>
          <w:bCs/>
          <w:lang w:val="en-US"/>
        </w:rPr>
        <w:t>philosophy</w:t>
      </w:r>
      <w:r w:rsidRPr="007C3557">
        <w:rPr>
          <w:bCs/>
        </w:rPr>
        <w:t>.</w:t>
      </w:r>
      <w:r w:rsidRPr="007C3557">
        <w:rPr>
          <w:bCs/>
          <w:lang w:val="en-US"/>
        </w:rPr>
        <w:t>ru</w:t>
      </w:r>
      <w:r w:rsidRPr="007C3557">
        <w:rPr>
          <w:bCs/>
        </w:rPr>
        <w:t>.</w:t>
      </w:r>
    </w:p>
    <w:p w:rsidR="008A2098" w:rsidRPr="007C3557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C3557">
        <w:rPr>
          <w:bCs/>
        </w:rPr>
        <w:t xml:space="preserve">2. </w:t>
      </w:r>
      <w:r>
        <w:rPr>
          <w:bCs/>
        </w:rPr>
        <w:t xml:space="preserve">Сайт по философии: </w:t>
      </w:r>
      <w:r w:rsidRPr="007C3557">
        <w:rPr>
          <w:bCs/>
          <w:lang w:val="en-US"/>
        </w:rPr>
        <w:t>http</w:t>
      </w:r>
      <w:r w:rsidRPr="007C3557">
        <w:rPr>
          <w:bCs/>
        </w:rPr>
        <w:t>://</w:t>
      </w:r>
      <w:r w:rsidRPr="007C3557">
        <w:rPr>
          <w:bCs/>
          <w:lang w:val="en-US"/>
        </w:rPr>
        <w:t>philosophe</w:t>
      </w:r>
      <w:r w:rsidRPr="007C3557">
        <w:rPr>
          <w:bCs/>
        </w:rPr>
        <w:t>.</w:t>
      </w:r>
      <w:r w:rsidRPr="007C3557">
        <w:rPr>
          <w:bCs/>
          <w:lang w:val="en-US"/>
        </w:rPr>
        <w:t>com</w:t>
      </w:r>
    </w:p>
    <w:p w:rsidR="008A2098" w:rsidRPr="007C3557" w:rsidRDefault="008A2098" w:rsidP="0044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C3557">
        <w:rPr>
          <w:bCs/>
        </w:rPr>
        <w:t xml:space="preserve">3. Цифровая библиотека по философии: </w:t>
      </w:r>
      <w:hyperlink r:id="rId8" w:history="1">
        <w:r w:rsidRPr="007C3557">
          <w:rPr>
            <w:rStyle w:val="Hyperlink"/>
            <w:bCs/>
            <w:lang w:val="en-US"/>
          </w:rPr>
          <w:t>http</w:t>
        </w:r>
        <w:r w:rsidRPr="007C3557">
          <w:rPr>
            <w:rStyle w:val="Hyperlink"/>
            <w:bCs/>
          </w:rPr>
          <w:t>://</w:t>
        </w:r>
        <w:r w:rsidRPr="007C3557">
          <w:rPr>
            <w:rStyle w:val="Hyperlink"/>
            <w:bCs/>
            <w:lang w:val="en-US"/>
          </w:rPr>
          <w:t>filosof</w:t>
        </w:r>
        <w:r w:rsidRPr="007C3557">
          <w:rPr>
            <w:rStyle w:val="Hyperlink"/>
            <w:bCs/>
          </w:rPr>
          <w:t>.</w:t>
        </w:r>
        <w:r w:rsidRPr="007C3557">
          <w:rPr>
            <w:rStyle w:val="Hyperlink"/>
            <w:bCs/>
            <w:lang w:val="en-US"/>
          </w:rPr>
          <w:t>historic</w:t>
        </w:r>
      </w:hyperlink>
      <w:r w:rsidRPr="007C3557">
        <w:rPr>
          <w:bCs/>
        </w:rPr>
        <w:t>.</w:t>
      </w:r>
    </w:p>
    <w:p w:rsidR="008A2098" w:rsidRDefault="008A2098" w:rsidP="00B55243">
      <w:pPr>
        <w:rPr>
          <w:szCs w:val="24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  <w:r w:rsidRPr="00FD69F3">
        <w:rPr>
          <w:b/>
          <w:sz w:val="28"/>
          <w:szCs w:val="28"/>
        </w:rPr>
        <w:t>Приложения</w:t>
      </w: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</w:p>
    <w:p w:rsidR="008A2098" w:rsidRDefault="008A2098" w:rsidP="00A13A6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Конкурсная таблица</w:t>
      </w:r>
    </w:p>
    <w:p w:rsidR="008A2098" w:rsidRPr="00FD69F3" w:rsidRDefault="008A2098" w:rsidP="00A13A65">
      <w:pPr>
        <w:ind w:firstLine="0"/>
        <w:jc w:val="center"/>
        <w:rPr>
          <w:b/>
          <w:sz w:val="28"/>
          <w:szCs w:val="28"/>
        </w:rPr>
      </w:pPr>
    </w:p>
    <w:tbl>
      <w:tblPr>
        <w:tblW w:w="99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0"/>
        <w:gridCol w:w="3320"/>
        <w:gridCol w:w="3320"/>
      </w:tblGrid>
      <w:tr w:rsidR="008A2098" w:rsidRPr="005B327D" w:rsidTr="004425FC">
        <w:trPr>
          <w:trHeight w:val="965"/>
        </w:trPr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B327D">
              <w:rPr>
                <w:b/>
                <w:sz w:val="28"/>
                <w:szCs w:val="28"/>
              </w:rPr>
              <w:t>Команда</w:t>
            </w:r>
            <w:r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B327D">
              <w:rPr>
                <w:b/>
                <w:sz w:val="28"/>
                <w:szCs w:val="28"/>
              </w:rPr>
              <w:t>Команда</w:t>
            </w:r>
            <w:r>
              <w:rPr>
                <w:b/>
                <w:sz w:val="28"/>
                <w:szCs w:val="28"/>
              </w:rPr>
              <w:t xml:space="preserve"> 2</w:t>
            </w:r>
          </w:p>
        </w:tc>
      </w:tr>
      <w:tr w:rsidR="008A2098" w:rsidRPr="005B327D" w:rsidTr="004425FC">
        <w:trPr>
          <w:trHeight w:val="965"/>
        </w:trPr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1 конкурс</w:t>
            </w:r>
          </w:p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«Викторина»</w:t>
            </w:r>
          </w:p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A2098" w:rsidRPr="005B327D" w:rsidTr="004425FC">
        <w:trPr>
          <w:trHeight w:val="965"/>
        </w:trPr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2 конкурс</w:t>
            </w:r>
          </w:p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Загадки философии</w:t>
            </w:r>
            <w:r w:rsidRPr="005B327D">
              <w:rPr>
                <w:sz w:val="28"/>
                <w:szCs w:val="28"/>
              </w:rPr>
              <w:t>»</w:t>
            </w: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A2098" w:rsidRPr="005B327D" w:rsidTr="004425FC">
        <w:trPr>
          <w:trHeight w:val="965"/>
        </w:trPr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3 конкурс</w:t>
            </w:r>
          </w:p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Вопросы друг другу</w:t>
            </w:r>
            <w:r w:rsidRPr="005B327D">
              <w:rPr>
                <w:sz w:val="28"/>
                <w:szCs w:val="28"/>
              </w:rPr>
              <w:t>»</w:t>
            </w: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A2098" w:rsidRPr="005B327D" w:rsidTr="004425FC">
        <w:trPr>
          <w:trHeight w:val="965"/>
        </w:trPr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 w:rsidRPr="005B327D">
              <w:rPr>
                <w:sz w:val="28"/>
                <w:szCs w:val="28"/>
              </w:rPr>
              <w:t>4 конкурс</w:t>
            </w:r>
          </w:p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«Текст с ошибками»</w:t>
            </w:r>
          </w:p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A2098" w:rsidRPr="005B327D" w:rsidTr="004425FC">
        <w:trPr>
          <w:trHeight w:val="966"/>
        </w:trPr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12"/>
              <w:jc w:val="left"/>
              <w:rPr>
                <w:b/>
                <w:sz w:val="28"/>
                <w:szCs w:val="28"/>
              </w:rPr>
            </w:pPr>
            <w:r w:rsidRPr="005B327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8A2098" w:rsidRPr="005B327D" w:rsidRDefault="008A2098" w:rsidP="004425FC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A2098" w:rsidRDefault="008A2098" w:rsidP="00B55243">
      <w:pPr>
        <w:tabs>
          <w:tab w:val="left" w:pos="4440"/>
        </w:tabs>
        <w:rPr>
          <w:szCs w:val="24"/>
        </w:rPr>
      </w:pPr>
      <w:r>
        <w:rPr>
          <w:szCs w:val="24"/>
        </w:rPr>
        <w:tab/>
      </w:r>
    </w:p>
    <w:sectPr w:rsidR="008A2098" w:rsidSect="00A13A65">
      <w:footerReference w:type="even" r:id="rId9"/>
      <w:footerReference w:type="default" r:id="rId10"/>
      <w:pgSz w:w="11906" w:h="16838"/>
      <w:pgMar w:top="851" w:right="850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098" w:rsidRDefault="008A2098" w:rsidP="002163D5">
      <w:pPr>
        <w:spacing w:line="240" w:lineRule="auto"/>
      </w:pPr>
      <w:r>
        <w:separator/>
      </w:r>
    </w:p>
  </w:endnote>
  <w:endnote w:type="continuationSeparator" w:id="1">
    <w:p w:rsidR="008A2098" w:rsidRDefault="008A2098" w:rsidP="002163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098" w:rsidRDefault="008A2098" w:rsidP="00833C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2098" w:rsidRDefault="008A20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098" w:rsidRDefault="008A2098" w:rsidP="00833C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A2098" w:rsidRDefault="008A20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098" w:rsidRDefault="008A2098" w:rsidP="002163D5">
      <w:pPr>
        <w:spacing w:line="240" w:lineRule="auto"/>
      </w:pPr>
      <w:r>
        <w:separator/>
      </w:r>
    </w:p>
  </w:footnote>
  <w:footnote w:type="continuationSeparator" w:id="1">
    <w:p w:rsidR="008A2098" w:rsidRDefault="008A2098" w:rsidP="002163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19A"/>
    <w:multiLevelType w:val="multilevel"/>
    <w:tmpl w:val="A894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0F7B03"/>
    <w:multiLevelType w:val="multilevel"/>
    <w:tmpl w:val="0E7E3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4346730"/>
    <w:multiLevelType w:val="hybridMultilevel"/>
    <w:tmpl w:val="FBE2D20A"/>
    <w:lvl w:ilvl="0" w:tplc="4B0A2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2B1ED4"/>
    <w:multiLevelType w:val="hybridMultilevel"/>
    <w:tmpl w:val="CA62C8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41EA3"/>
    <w:multiLevelType w:val="hybridMultilevel"/>
    <w:tmpl w:val="F24872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B33858"/>
    <w:multiLevelType w:val="multilevel"/>
    <w:tmpl w:val="8140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60918E1"/>
    <w:multiLevelType w:val="hybridMultilevel"/>
    <w:tmpl w:val="30F0CB0C"/>
    <w:lvl w:ilvl="0" w:tplc="1C80B99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">
    <w:nsid w:val="1DD80F69"/>
    <w:multiLevelType w:val="multilevel"/>
    <w:tmpl w:val="B61A8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8A497C"/>
    <w:multiLevelType w:val="multilevel"/>
    <w:tmpl w:val="CFF8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2FF4D19"/>
    <w:multiLevelType w:val="multilevel"/>
    <w:tmpl w:val="FB62A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9D57C37"/>
    <w:multiLevelType w:val="hybridMultilevel"/>
    <w:tmpl w:val="0ACA3DF2"/>
    <w:lvl w:ilvl="0" w:tplc="A0D8FB58">
      <w:start w:val="1"/>
      <w:numFmt w:val="decimal"/>
      <w:lvlText w:val="%1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2A7046FB"/>
    <w:multiLevelType w:val="multilevel"/>
    <w:tmpl w:val="99920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E4457C6"/>
    <w:multiLevelType w:val="multilevel"/>
    <w:tmpl w:val="391A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303722A"/>
    <w:multiLevelType w:val="hybridMultilevel"/>
    <w:tmpl w:val="ECEA81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5155B29"/>
    <w:multiLevelType w:val="multilevel"/>
    <w:tmpl w:val="EDAE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704BF5"/>
    <w:multiLevelType w:val="hybridMultilevel"/>
    <w:tmpl w:val="38B83C44"/>
    <w:lvl w:ilvl="0" w:tplc="45AA21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B2F3D4E"/>
    <w:multiLevelType w:val="hybridMultilevel"/>
    <w:tmpl w:val="2A1CFA68"/>
    <w:lvl w:ilvl="0" w:tplc="79F2BBE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6E5A4B72"/>
    <w:multiLevelType w:val="hybridMultilevel"/>
    <w:tmpl w:val="1A94E34E"/>
    <w:lvl w:ilvl="0" w:tplc="4B0A2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02B7107"/>
    <w:multiLevelType w:val="multilevel"/>
    <w:tmpl w:val="D960E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0F23D6B"/>
    <w:multiLevelType w:val="hybridMultilevel"/>
    <w:tmpl w:val="F98E43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15C2BEB"/>
    <w:multiLevelType w:val="hybridMultilevel"/>
    <w:tmpl w:val="CB60D554"/>
    <w:lvl w:ilvl="0" w:tplc="11205C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34A3E64"/>
    <w:multiLevelType w:val="multilevel"/>
    <w:tmpl w:val="95BE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A2A7CEA"/>
    <w:multiLevelType w:val="hybridMultilevel"/>
    <w:tmpl w:val="0CD227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5A81DA8">
      <w:start w:val="1"/>
      <w:numFmt w:val="decimal"/>
      <w:lvlText w:val="%2."/>
      <w:lvlJc w:val="left"/>
      <w:pPr>
        <w:tabs>
          <w:tab w:val="num" w:pos="1137"/>
        </w:tabs>
        <w:ind w:left="108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EBA0704"/>
    <w:multiLevelType w:val="multilevel"/>
    <w:tmpl w:val="CA7EE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F5F372C"/>
    <w:multiLevelType w:val="multilevel"/>
    <w:tmpl w:val="88408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14"/>
  </w:num>
  <w:num w:numId="5">
    <w:abstractNumId w:val="7"/>
  </w:num>
  <w:num w:numId="6">
    <w:abstractNumId w:val="21"/>
  </w:num>
  <w:num w:numId="7">
    <w:abstractNumId w:val="20"/>
  </w:num>
  <w:num w:numId="8">
    <w:abstractNumId w:val="15"/>
  </w:num>
  <w:num w:numId="9">
    <w:abstractNumId w:val="11"/>
  </w:num>
  <w:num w:numId="10">
    <w:abstractNumId w:val="24"/>
  </w:num>
  <w:num w:numId="11">
    <w:abstractNumId w:val="9"/>
  </w:num>
  <w:num w:numId="12">
    <w:abstractNumId w:val="23"/>
  </w:num>
  <w:num w:numId="13">
    <w:abstractNumId w:val="12"/>
  </w:num>
  <w:num w:numId="14">
    <w:abstractNumId w:val="5"/>
  </w:num>
  <w:num w:numId="15">
    <w:abstractNumId w:val="0"/>
  </w:num>
  <w:num w:numId="16">
    <w:abstractNumId w:val="19"/>
  </w:num>
  <w:num w:numId="17">
    <w:abstractNumId w:val="4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6"/>
  </w:num>
  <w:num w:numId="22">
    <w:abstractNumId w:val="6"/>
  </w:num>
  <w:num w:numId="23">
    <w:abstractNumId w:val="10"/>
  </w:num>
  <w:num w:numId="24">
    <w:abstractNumId w:val="2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B8F"/>
    <w:rsid w:val="000B7E31"/>
    <w:rsid w:val="000C4135"/>
    <w:rsid w:val="00103237"/>
    <w:rsid w:val="00153F1B"/>
    <w:rsid w:val="0017768D"/>
    <w:rsid w:val="001C3DFB"/>
    <w:rsid w:val="001D2158"/>
    <w:rsid w:val="001F7967"/>
    <w:rsid w:val="002163D5"/>
    <w:rsid w:val="00283204"/>
    <w:rsid w:val="002D12EB"/>
    <w:rsid w:val="003042F6"/>
    <w:rsid w:val="00317BF5"/>
    <w:rsid w:val="003410F8"/>
    <w:rsid w:val="00351DFC"/>
    <w:rsid w:val="00360A1E"/>
    <w:rsid w:val="004425FC"/>
    <w:rsid w:val="00443C23"/>
    <w:rsid w:val="00460DC1"/>
    <w:rsid w:val="00501100"/>
    <w:rsid w:val="00502032"/>
    <w:rsid w:val="00573119"/>
    <w:rsid w:val="00586FCD"/>
    <w:rsid w:val="005B327D"/>
    <w:rsid w:val="005C2810"/>
    <w:rsid w:val="00657DD1"/>
    <w:rsid w:val="00665516"/>
    <w:rsid w:val="006C6B90"/>
    <w:rsid w:val="006F67C1"/>
    <w:rsid w:val="00701BB9"/>
    <w:rsid w:val="00704D92"/>
    <w:rsid w:val="00740260"/>
    <w:rsid w:val="00771C84"/>
    <w:rsid w:val="00781DF4"/>
    <w:rsid w:val="007C3557"/>
    <w:rsid w:val="007E7141"/>
    <w:rsid w:val="00833C6E"/>
    <w:rsid w:val="00834679"/>
    <w:rsid w:val="0084028E"/>
    <w:rsid w:val="008A2098"/>
    <w:rsid w:val="008E59FA"/>
    <w:rsid w:val="009241A8"/>
    <w:rsid w:val="00947611"/>
    <w:rsid w:val="00985EA3"/>
    <w:rsid w:val="00992D92"/>
    <w:rsid w:val="009E20C4"/>
    <w:rsid w:val="00A1106B"/>
    <w:rsid w:val="00A13A65"/>
    <w:rsid w:val="00A42D32"/>
    <w:rsid w:val="00A501E9"/>
    <w:rsid w:val="00A519F9"/>
    <w:rsid w:val="00A83912"/>
    <w:rsid w:val="00B42B8F"/>
    <w:rsid w:val="00B55243"/>
    <w:rsid w:val="00B84CA3"/>
    <w:rsid w:val="00BB6C30"/>
    <w:rsid w:val="00C33ECE"/>
    <w:rsid w:val="00C90F7C"/>
    <w:rsid w:val="00CE685F"/>
    <w:rsid w:val="00CF7197"/>
    <w:rsid w:val="00D60BA9"/>
    <w:rsid w:val="00D61990"/>
    <w:rsid w:val="00D71278"/>
    <w:rsid w:val="00DD1C43"/>
    <w:rsid w:val="00DF5A4D"/>
    <w:rsid w:val="00E01A73"/>
    <w:rsid w:val="00E276F5"/>
    <w:rsid w:val="00E52A8D"/>
    <w:rsid w:val="00E9241D"/>
    <w:rsid w:val="00EA7A24"/>
    <w:rsid w:val="00EE4DF2"/>
    <w:rsid w:val="00FD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79"/>
    <w:pPr>
      <w:spacing w:line="360" w:lineRule="auto"/>
      <w:ind w:firstLine="709"/>
      <w:jc w:val="both"/>
    </w:pPr>
    <w:rPr>
      <w:sz w:val="24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276F5"/>
    <w:pPr>
      <w:spacing w:before="100" w:beforeAutospacing="1" w:after="75" w:line="240" w:lineRule="auto"/>
      <w:ind w:firstLine="0"/>
      <w:jc w:val="left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76F5"/>
    <w:rPr>
      <w:rFonts w:ascii="Arial" w:hAnsi="Arial" w:cs="Arial"/>
      <w:b/>
      <w:bCs/>
      <w:color w:val="199043"/>
      <w:kern w:val="36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701BB9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5C2810"/>
    <w:rPr>
      <w:rFonts w:cs="Times New Roman"/>
      <w:b/>
    </w:rPr>
  </w:style>
  <w:style w:type="character" w:customStyle="1" w:styleId="text-bold">
    <w:name w:val="text-bold"/>
    <w:basedOn w:val="DefaultParagraphFont"/>
    <w:uiPriority w:val="99"/>
    <w:rsid w:val="006F67C1"/>
    <w:rPr>
      <w:rFonts w:cs="Times New Roman"/>
    </w:rPr>
  </w:style>
  <w:style w:type="paragraph" w:styleId="NormalWeb">
    <w:name w:val="Normal (Web)"/>
    <w:aliases w:val="Обычный (Web)"/>
    <w:basedOn w:val="Normal"/>
    <w:link w:val="NormalWebChar"/>
    <w:uiPriority w:val="99"/>
    <w:rsid w:val="00E01A73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573119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73119"/>
    <w:pPr>
      <w:spacing w:after="120" w:line="240" w:lineRule="auto"/>
      <w:ind w:firstLine="0"/>
      <w:jc w:val="left"/>
    </w:pPr>
    <w:rPr>
      <w:rFonts w:eastAsia="Times New Roman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73119"/>
    <w:rPr>
      <w:rFonts w:eastAsia="Times New Roman" w:cs="Times New Roman"/>
      <w:sz w:val="20"/>
      <w:szCs w:val="20"/>
      <w:lang w:eastAsia="ru-RU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573119"/>
    <w:pPr>
      <w:ind w:firstLine="0"/>
      <w:jc w:val="center"/>
    </w:pPr>
    <w:rPr>
      <w:rFonts w:eastAsia="Times New Roman"/>
      <w:b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73119"/>
    <w:rPr>
      <w:rFonts w:eastAsia="Times New Roman" w:cs="Times New Roman"/>
      <w:b/>
      <w:sz w:val="20"/>
      <w:szCs w:val="20"/>
      <w:lang w:eastAsia="ar-SA" w:bidi="ar-SA"/>
    </w:rPr>
  </w:style>
  <w:style w:type="table" w:styleId="TableGrid">
    <w:name w:val="Table Grid"/>
    <w:basedOn w:val="TableNormal"/>
    <w:uiPriority w:val="99"/>
    <w:rsid w:val="00573119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163D5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163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163D5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163D5"/>
    <w:rPr>
      <w:rFonts w:cs="Times New Roman"/>
    </w:rPr>
  </w:style>
  <w:style w:type="paragraph" w:customStyle="1" w:styleId="Style1">
    <w:name w:val="Style1"/>
    <w:basedOn w:val="Normal"/>
    <w:uiPriority w:val="99"/>
    <w:rsid w:val="00E276F5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Normal"/>
    <w:uiPriority w:val="99"/>
    <w:rsid w:val="00E276F5"/>
    <w:pPr>
      <w:widowControl w:val="0"/>
      <w:autoSpaceDE w:val="0"/>
      <w:autoSpaceDN w:val="0"/>
      <w:adjustRightInd w:val="0"/>
      <w:spacing w:line="317" w:lineRule="exact"/>
      <w:ind w:hanging="134"/>
      <w:jc w:val="left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Normal"/>
    <w:uiPriority w:val="99"/>
    <w:rsid w:val="00E276F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FontStyle24">
    <w:name w:val="Font Style24"/>
    <w:uiPriority w:val="99"/>
    <w:rsid w:val="00E276F5"/>
    <w:rPr>
      <w:rFonts w:ascii="Times New Roman" w:hAnsi="Times New Roman"/>
      <w:sz w:val="26"/>
    </w:rPr>
  </w:style>
  <w:style w:type="character" w:customStyle="1" w:styleId="NormalWebChar">
    <w:name w:val="Normal (Web) Char"/>
    <w:aliases w:val="Обычный (Web) Char"/>
    <w:link w:val="NormalWeb"/>
    <w:uiPriority w:val="99"/>
    <w:locked/>
    <w:rsid w:val="00E276F5"/>
    <w:rPr>
      <w:rFonts w:eastAsia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276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76F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A13A6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35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5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osof.historic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493</TotalTime>
  <Pages>9</Pages>
  <Words>1271</Words>
  <Characters>7249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Пользователь</cp:lastModifiedBy>
  <cp:revision>23</cp:revision>
  <dcterms:created xsi:type="dcterms:W3CDTF">2016-03-30T14:24:00Z</dcterms:created>
  <dcterms:modified xsi:type="dcterms:W3CDTF">2022-05-25T10:22:00Z</dcterms:modified>
</cp:coreProperties>
</file>